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c806" w14:paraId="682c806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F663AB">
        <w:rPr>
          <w:sz w:val="24"/>
          <w:szCs w:val="24"/>
        </w:rPr>
        <w:t>67. St-1758</w:t>
      </w:r>
      <w:r w:rsidRPr="00C87F20">
        <w:rPr>
          <w:sz w:val="24"/>
          <w:szCs w:val="24"/>
        </w:rPr>
        <w:t>/13</w:t>
      </w:r>
      <w:r w:rsidR="00B93131">
        <w:rPr>
          <w:sz w:val="24"/>
          <w:szCs w:val="24"/>
        </w:rPr>
        <w:t>-51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Pr="00F663AB">
        <w:rPr>
          <w:bCs/>
          <w:sz w:val="24"/>
          <w:szCs w:val="24"/>
          <w:lang w:val="pt-BR"/>
        </w:rPr>
        <w:t>KERA-TECH  d.o.o. u stečaju, Zagreb, Siget 8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B93131">
        <w:rPr>
          <w:sz w:val="24"/>
          <w:szCs w:val="24"/>
        </w:rPr>
        <w:t>7</w:t>
      </w:r>
      <w:r w:rsidR="00C93F5A">
        <w:rPr>
          <w:sz w:val="24"/>
          <w:szCs w:val="24"/>
        </w:rPr>
        <w:t>. listopada</w:t>
      </w:r>
      <w:r w:rsidR="00ED038F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63AB" w:rsidRPr="00ED038F">
        <w:rPr>
          <w:bCs/>
          <w:sz w:val="24"/>
          <w:szCs w:val="24"/>
          <w:lang w:val="pt-BR"/>
        </w:rPr>
        <w:t>KERA-TECH  d.o.o. u stečaju, Zagreb, Siget 8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C87F20" w:rsidRPr="00ED038F">
        <w:rPr>
          <w:sz w:val="24"/>
          <w:szCs w:val="24"/>
        </w:rPr>
        <w:br/>
      </w:r>
      <w:r w:rsidR="00C93F5A">
        <w:rPr>
          <w:sz w:val="24"/>
          <w:szCs w:val="24"/>
        </w:rPr>
        <w:t>14. studeni 2016. u 10.3</w:t>
      </w:r>
      <w:r w:rsidR="00ED038F" w:rsidRPr="00ED038F">
        <w:rPr>
          <w:sz w:val="24"/>
          <w:szCs w:val="24"/>
        </w:rPr>
        <w:t>0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F663AB">
        <w:rPr>
          <w:sz w:val="24"/>
          <w:szCs w:val="24"/>
        </w:rPr>
        <w:t>Donošenje odluke o daljnjem načinu i uvjetima prodaje stečajne mase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B93131">
        <w:rPr>
          <w:sz w:val="24"/>
          <w:szCs w:val="24"/>
        </w:rPr>
        <w:t>7</w:t>
      </w:r>
      <w:r w:rsidR="00C93F5A">
        <w:rPr>
          <w:sz w:val="24"/>
          <w:szCs w:val="24"/>
        </w:rPr>
        <w:t>. listopada</w:t>
      </w:r>
      <w:r w:rsidR="00ED038F">
        <w:rPr>
          <w:sz w:val="24"/>
          <w:szCs w:val="24"/>
        </w:rPr>
        <w:t xml:space="preserve">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1553C9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87F20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1553C9" w:rsidP="004E13E6" w:rsidR="001553C9" w:rsidRPr="001553C9">
      <w:pPr>
        <w:jc w:val="right"/>
        <w:rPr>
          <w:sz w:val="24"/>
          <w:szCs w:val="24"/>
        </w:rPr>
      </w:pPr>
      <w:r w:rsidRPr="001553C9">
        <w:rPr>
          <w:sz w:val="24"/>
          <w:szCs w:val="24"/>
        </w:rPr>
        <w:t xml:space="preserve">Za točnost </w:t>
      </w:r>
      <w:proofErr w:type="spellStart"/>
      <w:r w:rsidRPr="001553C9">
        <w:rPr>
          <w:sz w:val="24"/>
          <w:szCs w:val="24"/>
        </w:rPr>
        <w:t>otpravka</w:t>
      </w:r>
      <w:proofErr w:type="spellEnd"/>
    </w:p>
    <w:p w:rsidRDefault="001553C9" w:rsidP="004E13E6" w:rsidR="001553C9" w:rsidRPr="001553C9">
      <w:pPr>
        <w:jc w:val="right"/>
        <w:rPr>
          <w:sz w:val="24"/>
          <w:szCs w:val="24"/>
        </w:rPr>
      </w:pPr>
      <w:r w:rsidRPr="001553C9">
        <w:rPr>
          <w:sz w:val="24"/>
          <w:szCs w:val="24"/>
        </w:rPr>
        <w:t>ovlašteni službenik</w:t>
      </w:r>
    </w:p>
    <w:p w:rsidRDefault="001553C9" w:rsidP="004E13E6" w:rsidR="001553C9" w:rsidRPr="001553C9">
      <w:pPr>
        <w:jc w:val="right"/>
        <w:rPr>
          <w:sz w:val="24"/>
          <w:szCs w:val="24"/>
        </w:rPr>
      </w:pPr>
      <w:r w:rsidRPr="001553C9">
        <w:rPr>
          <w:sz w:val="24"/>
          <w:szCs w:val="24"/>
        </w:rPr>
        <w:t>Katica Franjić</w:t>
      </w:r>
    </w:p>
    <w:p w:rsidRDefault="00221B3D" w:rsidP="001553C9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R="00935ABA" w:rsidRPr="00C87F2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553C9"/>
    <w:rsid w:val="002052AA"/>
    <w:rsid w:val="00221B3D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3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3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St-1758/2013</izvorni_sadrzaj>
    <derivirana_varijabla naziv="DomainObject.Predmet.OznakaBroj_1">St-1758/2013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KERA-TECH d.o.o. za građevinske, trgovačke i ugostiteljske usluge zastupanog po punomoćniku ZZ Saša Vitale</izvorni_sadrzaj>
    <derivirana_varijabla naziv="DomainObject.Predmet.ProtustrankaFormated_1">  KERA-TECH d.o.o. za građevinske, trgovačke i ugostiteljske usluge zastupanog po punomoćniku ZZ Saša Vitale</derivirana_varijabla>
  </DomainObject.Predmet.ProtustrankaFormated>
  <DomainObject.Predmet.ProtustrankaFormatedOIB>
    <izvorni_sadrzaj>  KERA-TECH d.o.o. za građevinske, trgovačke i ugostiteljske usluge, OIB 69934328805 zastupanog po punomoćniku ZZ Saša Vitale</izvorni_sadrzaj>
    <derivirana_varijabla naziv="DomainObject.Predmet.ProtustrankaFormatedOIB_1">  KERA-TECH d.o.o. za građevinske, trgovačke i ugostiteljske usluge, OIB 69934328805 zastupanog po punomoćniku ZZ Saša Vitale</derivirana_varijabla>
  </DomainObject.Predmet.ProtustrankaFormatedOIB>
  <DomainObject.Predmet.ProtustrankaFormatedWithAdress>
    <izvorni_sadrzaj> KERA-TECH d.o.o. za građevinske, trgovačke i ugostiteljske usluge, SIGET 8, 10000 Zagreb zastupanog po punomoćniku ZZ Saša Vitale</izvorni_sadrzaj>
    <derivirana_varijabla naziv="DomainObject.Predmet.ProtustrankaFormatedWithAdress_1"> KERA-TECH d.o.o. za građevinske, trgovačke i ugostiteljske usluge, SIGET 8, 10000 Zagreb zastupanog po punomoćniku ZZ Saša Vitale</derivirana_varijabla>
  </DomainObject.Predmet.ProtustrankaFormatedWithAdress>
  <DomainObject.Predmet.ProtustrankaFormatedWithAdressOIB>
    <izvorni_sadrzaj> KERA-TECH d.o.o. za građevinske, trgovačke i ugostiteljske usluge, OIB 69934328805, SIGET 8, 10000 Zagreb zastupanog po punomoćniku ZZ Saša Vitale</izvorni_sadrzaj>
    <derivirana_varijabla naziv="DomainObject.Predmet.ProtustrankaFormatedWithAdressOIB_1"> KERA-TECH d.o.o. za građevinske, trgovačke i ugostiteljske usluge, OIB 69934328805, SIGET 8, 10000 Zagreb zastupanog po punomoćniku ZZ Saša Vitale</derivirana_varijabla>
  </DomainObject.Predmet.ProtustrankaFormatedWithAdressOIB>
  <DomainObject.Predmet.ProtustrankaWithAdress>
    <izvorni_sadrzaj>KERA-TECH d.o.o. za građevinske, trgovačke i ugostiteljske usluge SIGET 8, 10000 Zagreb</izvorni_sadrzaj>
    <derivirana_varijabla naziv="DomainObject.Predmet.ProtustrankaWithAdress_1">KERA-TECH d.o.o. za građevinske, trgovačke i ugostiteljske usluge SIGET 8, 10000 Zagreb</derivirana_varijabla>
  </DomainObject.Predmet.ProtustrankaWithAdress>
  <DomainObject.Predmet.ProtustrankaWithAdressOIB>
    <izvorni_sadrzaj>KERA-TECH d.o.o. za građevinske, trgovačke i ugostiteljske usluge, OIB 69934328805, SIGET 8, 10000 Zagreb</izvorni_sadrzaj>
    <derivirana_varijabla naziv="DomainObject.Predmet.ProtustrankaWithAdressOIB_1">KERA-TECH d.o.o. za građevinske, trgovačke i ugostiteljske usluge, OIB 69934328805, SIGET 8, 10000 Zagreb</derivirana_varijabla>
  </DomainObject.Predmet.ProtustrankaWithAdressOIB>
  <DomainObject.Predmet.ProtustrankaNazivFormated>
    <izvorni_sadrzaj>KERA-TECH d.o.o. za građevinske, trgovačke i ugostiteljske usluge</izvorni_sadrzaj>
    <derivirana_varijabla naziv="DomainObject.Predmet.ProtustrankaNazivFormated_1">KERA-TECH d.o.o. za građevinske, trgovačke i ugostiteljske usluge</derivirana_varijabla>
  </DomainObject.Predmet.ProtustrankaNazivFormated>
  <DomainObject.Predmet.ProtustrankaNazivFormatedOIB>
    <izvorni_sadrzaj>KERA-TECH d.o.o. za građevinske, trgovačke i ugostiteljske usluge, OIB 69934328805</izvorni_sadrzaj>
    <derivirana_varijabla naziv="DomainObject.Predmet.ProtustrankaNazivFormatedOIB_1">KERA-TECH d.o.o. za građevinske, trgovačke i ugostiteljske usluge, OIB 69934328805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KERA-TECH d.o.o. za građevinske, trgovačke i ugostiteljske usluge zastupanog po punomoćniku ZZ Saša Vitale</item>
    </izvorni_sadrzaj>
    <derivirana_varijabla naziv="DomainObject.Predmet.ProtuStrankaListFormated_1">
      <item>KERA-TECH d.o.o. za građevinske, trgovačke i ugostiteljske usluge zastupanog po punomoćniku ZZ Saša Vitale</item>
    </derivirana_varijabla>
  </DomainObject.Predmet.ProtuStrankaListFormated>
  <DomainObject.Predmet.ProtuStrankaListFormatedOIB>
    <izvorni_sadrzaj>
      <item>KERA-TECH d.o.o. za građevinske, trgovačke i ugostiteljske usluge, OIB 69934328805 zastupanog po punomoćniku ZZ Saša Vitale</item>
    </izvorni_sadrzaj>
    <derivirana_varijabla naziv="DomainObject.Predmet.ProtuStrankaListFormatedOIB_1">
      <item>KERA-TECH d.o.o. za građevinske, trgovačke i ugostiteljske usluge, OIB 69934328805 zastupanog po punomoćniku ZZ Saša Vitale</item>
    </derivirana_varijabla>
  </DomainObject.Predmet.ProtuStrankaListFormatedOIB>
  <DomainObject.Predmet.ProtuStrankaListFormatedWithAdress>
    <izvorni_sadrzaj>
      <item>KERA-TECH d.o.o. za građevinske, trgovačke i ugostiteljske usluge, SIGET 8, 10000 Zagreb zastupanog po punomoćniku ZZ Saša Vitale</item>
    </izvorni_sadrzaj>
    <derivirana_varijabla naziv="DomainObject.Predmet.ProtuStrankaListFormatedWithAdress_1">
      <item>KERA-TECH d.o.o. za građevinske, trgovačke i ugostiteljske usluge, SIGET 8, 10000 Zagreb zastupanog po punomoćniku ZZ Saša Vitale</item>
    </derivirana_varijabla>
  </DomainObject.Predmet.ProtuStrankaListFormatedWithAdress>
  <DomainObject.Predmet.ProtuStrankaListFormatedWithAdressOIB>
    <izvorni_sadrzaj>
      <item>KERA-TECH d.o.o. za građevinske, trgovačke i ugostiteljske usluge, OIB 69934328805, SIGET 8, 10000 Zagreb zastupanog po punomoćniku ZZ Saša Vitale</item>
    </izvorni_sadrzaj>
    <derivirana_varijabla naziv="DomainObject.Predmet.ProtuStrankaListFormatedWithAdressOIB_1">
      <item>KERA-TECH d.o.o. za građevinske, trgovačke i ugostiteljske usluge, OIB 69934328805, SIGET 8, 10000 Zagreb zastupanog po punomoćniku ZZ Saša Vitale</item>
    </derivirana_varijabla>
  </DomainObject.Predmet.ProtuStrankaListFormatedWithAdressOIB>
  <DomainObject.Predmet.ProtuStrankaListNazivFormated>
    <izvorni_sadrzaj>
      <item>KERA-TECH d.o.o. za građevinske, trgovačke i ugostiteljske usluge</item>
    </izvorni_sadrzaj>
    <derivirana_varijabla naziv="DomainObject.Predmet.ProtuStrankaListNazivFormated_1">
      <item>KERA-TECH d.o.o. za građevinske, trgovačke i ugostiteljske usluge</item>
    </derivirana_varijabla>
  </DomainObject.Predmet.ProtuStrankaListNazivFormated>
  <DomainObject.Predmet.ProtuStrankaListNazivFormatedOIB>
    <izvorni_sadrzaj>
      <item>KERA-TECH d.o.o. za građevinske, trgovačke i ugostiteljske usluge, OIB 69934328805</item>
    </izvorni_sadrzaj>
    <derivirana_varijabla naziv="DomainObject.Predmet.ProtuStrankaListNazivFormatedOIB_1">
      <item>KERA-TECH d.o.o. za građevinske, trgovačke i ugostiteljske usluge, OIB 69934328805</item>
    </derivirana_varijabla>
  </DomainObject.Predmet.ProtuStrankaListNazivFormatedOIB>
  <DomainObject.Predmet.OstaliListFormated>
    <izvorni_sadrzaj>
      <item>ZZ Saša Vitale punomoćnik sudionika u postupku KERA-TECH d.o.o. za građevinske, trgovačke i ugostiteljske usluge</item>
      <item>Marijana Sabljić</item>
      <item>VJEROVNICI</item>
    </izvorni_sadrzaj>
    <derivirana_varijabla naziv="DomainObject.Predmet.OstaliListFormated_1">
      <item>ZZ Saša Vitale punomoćnik sudionika u postupku KERA-TECH d.o.o. za građevinske, trgovačke i ugostiteljske usluge</item>
      <item>Marijana Sabljić</item>
      <item>VJEROVNICI</item>
    </derivirana_varijabla>
  </DomainObject.Predmet.OstaliListFormated>
  <DomainObject.Predmet.OstaliListFormatedOIB>
    <izvorni_sadrzaj>
      <item>ZZ Saša Vitale punomoćnik sudionika u postupku KERA-TECH d.o.o. za građevinske, trgovačke i ugostiteljske usluge</item>
      <item>Marijana Sabljić, OIB 67071032106</item>
      <item>VJEROVNICI</item>
    </izvorni_sadrzaj>
    <derivirana_varijabla naziv="DomainObject.Predmet.OstaliListFormatedOIB_1">
      <item>ZZ Saša Vitale punomoćnik sudionika u postupku KERA-TECH d.o.o. za građevinske, trgovačke i ugostiteljske usluge</item>
      <item>Marijana Sabljić, OIB 67071032106</item>
      <item>VJEROVNICI</item>
    </derivirana_varijabla>
  </DomainObject.Predmet.OstaliListFormatedOIB>
  <DomainObject.Predmet.OstaliListFormatedWithAdress>
    <izvorni_sadrzaj>
      <item>ZZ Saša Vitale, Siget 8, 10000 Zagreb punomoćnik sudionika u postupku KERA-TECH d.o.o. za građevinske, trgovačke i ugostiteljske usluge</item>
      <item>Marijana Sabljić, Ribnjak 22, 10000 Zagreb</item>
      <item>VJEROVNICI</item>
    </izvorni_sadrzaj>
    <derivirana_varijabla naziv="DomainObject.Predmet.OstaliListFormatedWithAdress_1">
      <item>ZZ Saša Vitale, Siget 8, 10000 Zagreb punomoćnik sudionika u postupku KERA-TECH d.o.o. za građevinske, trgovačke i ugostiteljske usluge</item>
      <item>Marijana Sabljić, Ribnjak 22, 10000 Zagreb</item>
      <item>VJEROVNICI</item>
    </derivirana_varijabla>
  </DomainObject.Predmet.OstaliListFormatedWithAdress>
  <DomainObject.Predmet.OstaliListFormatedWithAdressOIB>
    <izvorni_sadrzaj>
      <item>ZZ Saša Vitale, Siget 8, 10000 Zagreb punomoćnik sudionika u postupku KERA-TECH d.o.o. za građevinske, trgovačke i ugostiteljske usluge</item>
      <item>Marijana Sabljić, OIB 67071032106, Ribnjak 22, 10000 Zagreb</item>
      <item>VJEROVNICI</item>
    </izvorni_sadrzaj>
    <derivirana_varijabla naziv="DomainObject.Predmet.OstaliListFormatedWithAdressOIB_1">
      <item>ZZ Saša Vitale, Siget 8, 10000 Zagreb punomoćnik sudionika u postupku KERA-TECH d.o.o. za građevinske, trgovačke i ugostiteljske usluge</item>
      <item>Marijana Sabljić, OIB 67071032106, Ribnjak 22, 10000 Zagreb</item>
      <item>VJEROVNICI</item>
    </derivirana_varijabla>
  </DomainObject.Predmet.OstaliListFormatedWithAdressOIB>
  <DomainObject.Predmet.OstaliListNazivFormated>
    <izvorni_sadrzaj>
      <item>ZZ Saša Vitale</item>
      <item>Marijana Sabljić</item>
      <item>VJEROVNICI</item>
    </izvorni_sadrzaj>
    <derivirana_varijabla naziv="DomainObject.Predmet.OstaliListNazivFormated_1">
      <item>ZZ Saša Vitale</item>
      <item>Marijana Sabljić</item>
      <item>VJEROVNICI</item>
    </derivirana_varijabla>
  </DomainObject.Predmet.OstaliListNazivFormated>
  <DomainObject.Predmet.OstaliListNazivFormatedOIB>
    <izvorni_sadrzaj>
      <item>ZZ Saša Vitale</item>
      <item>Marijana Sabljić, OIB 67071032106</item>
      <item>VJEROVNICI</item>
    </izvorni_sadrzaj>
    <derivirana_varijabla naziv="DomainObject.Predmet.OstaliListNazivFormatedOIB_1">
      <item>ZZ Saša Vitale</item>
      <item>Marijana Sabljić, OIB 67071032106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KERA-TECH d.o.o. za građevinske, trgovačke i ugostiteljske usluge</izvorni_sadrzaj>
    <derivirana_varijabla naziv="DomainObject.Predmet.ProtustrankaIDrugi_1">KERA-TECH d.o.o. za građevinske, trgovačke i ugostiteljske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KERA-TECH d.o.o. za građevinske, trgovačke i ugostiteljske usluge, OIB 69934328805, SIGET 8, 10000 Zagreb</izvorni_sadrzaj>
    <derivirana_varijabla naziv="DomainObject.Predmet.ProtustrankaIDrugiAdressOIB_1">KERA-TECH d.o.o. za građevinske, trgovačke i ugostiteljske usluge, OIB 69934328805,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KERA-TECH d.o.o. za građevinske, trgovačke i ugostiteljske usluge</item>
      <item>ZZ Saša Vitale</item>
      <item>Marijana Sabljić</item>
      <item>VJEROVNICI</item>
    </izvorni_sadrzaj>
    <derivirana_varijabla naziv="DomainObject.Predmet.SudioniciListNaziv_1">
      <item>FINA ZAGREB</item>
      <item>KERA-TECH d.o.o. za građevinske, trgovačke i ugostiteljske usluge</item>
      <item>ZZ Saša Vitale</item>
      <item>Marijana Sabljić</item>
      <item>VJEROVNICI</item>
    </derivirana_varijabla>
  </DomainObject.Predmet.SudioniciListNaziv>
  <DomainObject.Predmet.SudioniciListAdressOIB>
    <izvorni_sadrzaj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izvorni_sadrzaj>
    <derivirana_varijabla naziv="DomainObject.Predmet.SudioniciListAdressOIB_1">
      <item>FINA ZAGREB, OIB 85821130368, ILICA 307,10000 Zagreb</item>
      <item>KERA-TECH d.o.o. za građevinske, trgovačke i ugostiteljske usluge, OIB 69934328805, SIGET 8,10000 Zagreb</item>
      <item>ZZ Saša Vitale, Siget 8,10000 Zagreb</item>
      <item>Marijana Sabljić, OIB 67071032106, Ribnjak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69934328805</item>
      <item>, OIB null</item>
      <item>, OIB 67071032106</item>
      <item>, OIB null</item>
    </izvorni_sadrzaj>
    <derivirana_varijabla naziv="DomainObject.Predmet.SudioniciListNazivOIB_1">
      <item>, OIB 85821130368</item>
      <item>, OIB 69934328805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722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2016-10-06T09:49:00Z</dcterms:created>
  <dc:creator>nmarkovic</dc:creator>
  <cp:lastModifiedBy>Katica Franjić</cp:lastModifiedBy>
  <cp:lastPrinted>2016-10-07T08:14:00Z</cp:lastPrinted>
  <dcterms:modified xmlns:xsi="http://www.w3.org/2001/XMLSchema-instance" xsi:type="dcterms:W3CDTF">2016-10-07T08:14:00Z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