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674ae" w14:paraId="c0674ae" w:rsidRDefault="005D6592" w:rsidP="005D6592" w:rsidR="005D6592" w:rsidRPr="007F1E91">
      <w:pPr>
        <w15:collapsed w:val="false"/>
      </w:pPr>
      <w:bookmarkStart w:name="_GoBack" w:id="0"/>
      <w:bookmarkEnd w:id="0"/>
      <w:r w:rsidRPr="007F1E91">
        <w:rPr>
          <w:sz w:val="16"/>
          <w:szCs w:val="16"/>
        </w:rPr>
        <w:t xml:space="preserve">                          </w:t>
      </w:r>
      <w:r w:rsidRPr="007F1E91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1E91">
        <w:rPr>
          <w:sz w:val="16"/>
          <w:szCs w:val="16"/>
        </w:rPr>
        <w:t xml:space="preserve">                   </w:t>
      </w:r>
      <w:r w:rsidRPr="007F1E91">
        <w:t xml:space="preserve">                                         </w:t>
      </w:r>
    </w:p>
    <w:p w:rsidRDefault="005D6592" w:rsidP="005D6592" w:rsidR="005D6592" w:rsidRPr="007F1E91">
      <w:r w:rsidRPr="007F1E91">
        <w:t xml:space="preserve">    REPUBLIKA HRVATSKA </w:t>
      </w:r>
      <w:r w:rsidRPr="007F1E91">
        <w:tab/>
      </w:r>
      <w:r w:rsidRPr="007F1E91">
        <w:tab/>
      </w:r>
      <w:r w:rsidRPr="007F1E91">
        <w:tab/>
      </w:r>
      <w:r w:rsidRPr="007F1E91">
        <w:tab/>
      </w:r>
      <w:r w:rsidRPr="007F1E91">
        <w:tab/>
      </w:r>
    </w:p>
    <w:p w:rsidRDefault="005D6592" w:rsidP="005D6592" w:rsidR="005D6592" w:rsidRPr="007F1E91">
      <w:r w:rsidRPr="007F1E91">
        <w:t>TRGOVAČKI SUD U PAZINU</w:t>
      </w:r>
    </w:p>
    <w:p w:rsidRDefault="005D6592" w:rsidP="005D6592" w:rsidR="005D6592">
      <w:r w:rsidRPr="007F1E91">
        <w:t xml:space="preserve">    52000 PAZIN, Dršćevka 1 </w:t>
      </w:r>
      <w:r w:rsidRPr="007F1E91">
        <w:tab/>
      </w:r>
      <w:r w:rsidRPr="007F1E91">
        <w:tab/>
      </w:r>
      <w:r w:rsidRPr="007F1E91">
        <w:tab/>
      </w:r>
      <w:r w:rsidRPr="007F1E91">
        <w:tab/>
      </w:r>
      <w:r w:rsidRPr="007F1E91">
        <w:tab/>
        <w:t xml:space="preserve">       </w:t>
      </w:r>
    </w:p>
    <w:p w:rsidRDefault="00370075" w:rsidP="005D6592" w:rsidR="00370075"/>
    <w:p w:rsidRDefault="00370075" w:rsidP="005D6592" w:rsidR="00370075" w:rsidRPr="007F1E91"/>
    <w:p w:rsidRDefault="003D38E5" w:rsidP="003D38E5" w:rsidR="003D38E5" w:rsidRPr="007F3F4B">
      <w:pPr>
        <w:pStyle w:val="Zaglavlje"/>
        <w:rPr>
          <w:color w:val="FF0000"/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530514">
        <w:rPr>
          <w:sz w:val="23"/>
          <w:szCs w:val="23"/>
        </w:rPr>
        <w:t>1 St-</w:t>
      </w:r>
      <w:r w:rsidR="00370075">
        <w:rPr>
          <w:sz w:val="23"/>
          <w:szCs w:val="23"/>
        </w:rPr>
        <w:t>155/2018-30</w:t>
      </w:r>
    </w:p>
    <w:p w:rsidRDefault="003D38E5" w:rsidP="005D6592" w:rsidR="003D38E5">
      <w:pPr>
        <w:jc w:val="center"/>
      </w:pPr>
    </w:p>
    <w:p w:rsidRDefault="005D6592" w:rsidP="005D6592" w:rsidR="005D6592" w:rsidRPr="007F1E91">
      <w:pPr>
        <w:jc w:val="center"/>
      </w:pPr>
      <w:r w:rsidRPr="007F1E91">
        <w:t>R E P U B L I K A  H R V A T S K A</w:t>
      </w:r>
    </w:p>
    <w:p w:rsidRDefault="005D6592" w:rsidP="005D6592" w:rsidR="005D6592" w:rsidRPr="007F1E91"/>
    <w:p w:rsidRDefault="005D6592" w:rsidP="005D6592" w:rsidR="005D6592" w:rsidRPr="007F1E91">
      <w:pPr>
        <w:jc w:val="center"/>
      </w:pPr>
      <w:r w:rsidRPr="007F1E91">
        <w:t>R J E Š E NJ E</w:t>
      </w:r>
    </w:p>
    <w:p w:rsidRDefault="005D6592" w:rsidP="005D6592" w:rsidR="005D6592" w:rsidRPr="007F1E91"/>
    <w:p w:rsidRDefault="005D6592" w:rsidP="005D6592" w:rsidR="005D6592" w:rsidRPr="007F1E91">
      <w:pPr>
        <w:jc w:val="both"/>
      </w:pPr>
      <w:r w:rsidRPr="007F1E91">
        <w:tab/>
        <w:t>Trgovački sud u Pazinu, po stečajno</w:t>
      </w:r>
      <w:r w:rsidR="0000405A" w:rsidRPr="007F1E91">
        <w:t>m</w:t>
      </w:r>
      <w:r w:rsidRPr="007F1E91">
        <w:t xml:space="preserve"> su</w:t>
      </w:r>
      <w:r w:rsidR="0000405A" w:rsidRPr="007F1E91">
        <w:t>cu Damiru Rabaru</w:t>
      </w:r>
      <w:r w:rsidRPr="007F1E91">
        <w:t xml:space="preserve">, po prijedlogu predlagatelja FINANCIJSKE AGENCIJE, OIB: 85821130368, Regionalni centar Rijeka, Podružnica Pula, Giardini 5, radi otvaranja stečajnog postupka nad </w:t>
      </w:r>
      <w:r w:rsidR="00080AA3" w:rsidRPr="007F1E91">
        <w:t xml:space="preserve">dužnikom </w:t>
      </w:r>
      <w:r w:rsidR="00A801BC">
        <w:t>ŠTIMUNG d.o.o. Pula, Tartinijeva 13 A, OIB: 95259894109</w:t>
      </w:r>
      <w:r w:rsidRPr="007F1E91">
        <w:t xml:space="preserve">, </w:t>
      </w: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center"/>
      </w:pPr>
      <w:r w:rsidRPr="007F1E91">
        <w:t>r i j e š i o    j e</w:t>
      </w:r>
    </w:p>
    <w:p w:rsidRDefault="005D6592" w:rsidP="005D6592" w:rsidR="005D6592" w:rsidRPr="007F1E91">
      <w:pPr>
        <w:jc w:val="both"/>
      </w:pPr>
    </w:p>
    <w:p w:rsidRDefault="005D6592" w:rsidP="00F66FE4" w:rsidR="004A5EDF" w:rsidRPr="007F1E91">
      <w:pPr>
        <w:ind w:firstLine="720"/>
        <w:jc w:val="both"/>
      </w:pPr>
      <w:r w:rsidRPr="007F1E91">
        <w:t xml:space="preserve">I. Otvara se stečajni postupak nad </w:t>
      </w:r>
      <w:r w:rsidR="00080AA3" w:rsidRPr="007F1E91">
        <w:t xml:space="preserve">dužnikom </w:t>
      </w:r>
      <w:r w:rsidR="00A801BC">
        <w:t>ŠTIMUNG d.o.o. Pula, Tartinijeva 13 A, OIB: 95259894109</w:t>
      </w:r>
      <w:r w:rsidR="0035312C" w:rsidRPr="007F1E91">
        <w:t>.</w:t>
      </w:r>
    </w:p>
    <w:p w:rsidRDefault="0035312C" w:rsidP="00F66FE4" w:rsidR="0035312C" w:rsidRPr="007F1E91">
      <w:pPr>
        <w:ind w:firstLine="720"/>
        <w:jc w:val="both"/>
      </w:pPr>
    </w:p>
    <w:p w:rsidRDefault="007F1E91" w:rsidP="00A801BC" w:rsidR="00A801BC">
      <w:pPr>
        <w:ind w:firstLine="720"/>
        <w:jc w:val="both"/>
      </w:pPr>
      <w:r w:rsidRPr="009215BF">
        <w:t xml:space="preserve">II. Za stečajnog upravitelja imenuje se </w:t>
      </w:r>
      <w:r w:rsidR="00370075">
        <w:t>Anamarija Murtezani</w:t>
      </w:r>
      <w:r w:rsidR="00A801BC" w:rsidRPr="00BF4BFC">
        <w:t xml:space="preserve">, </w:t>
      </w:r>
      <w:r w:rsidR="00370075">
        <w:t>Zagreb</w:t>
      </w:r>
      <w:r w:rsidR="00A801BC">
        <w:t xml:space="preserve">, </w:t>
      </w:r>
      <w:r w:rsidR="00370075">
        <w:t>Sunčane Škrinjarić 1</w:t>
      </w:r>
      <w:r w:rsidR="00A801BC">
        <w:t xml:space="preserve">, OIB: </w:t>
      </w:r>
      <w:r w:rsidR="00370075">
        <w:t>54031780904</w:t>
      </w:r>
      <w:r w:rsidR="00A801BC" w:rsidRPr="009215BF">
        <w:t>.</w:t>
      </w:r>
    </w:p>
    <w:p w:rsidRDefault="007F1E91" w:rsidP="0035312C" w:rsidR="007F1E91">
      <w:pPr>
        <w:ind w:firstLine="720"/>
        <w:jc w:val="both"/>
      </w:pPr>
    </w:p>
    <w:p w:rsidRDefault="005D6592" w:rsidP="0035312C" w:rsidR="0012578E" w:rsidRPr="007F1E91">
      <w:pPr>
        <w:ind w:firstLine="720"/>
        <w:jc w:val="both"/>
      </w:pPr>
      <w:r w:rsidRPr="007F1E91">
        <w:t>I</w:t>
      </w:r>
      <w:r w:rsidR="00DC4994" w:rsidRPr="007F1E91">
        <w:t>II</w:t>
      </w:r>
      <w:r w:rsidRPr="007F1E91">
        <w:t xml:space="preserve">. Zaključuje se stečajni postupak nad </w:t>
      </w:r>
      <w:r w:rsidR="00A801BC">
        <w:t>ŠTIMUNG d.o.o. Pula, Tartinijeva 13 A, OIB: 95259894109</w:t>
      </w:r>
      <w:r w:rsidR="0035312C" w:rsidRPr="007F1E91">
        <w:t>.</w:t>
      </w:r>
    </w:p>
    <w:p w:rsidRDefault="0035312C" w:rsidP="0035312C" w:rsidR="0035312C" w:rsidRPr="007F1E91">
      <w:pPr>
        <w:ind w:firstLine="720"/>
        <w:jc w:val="both"/>
      </w:pPr>
    </w:p>
    <w:p w:rsidRDefault="005D6592" w:rsidP="00B7595F" w:rsidR="005D6592" w:rsidRPr="007F1E91">
      <w:pPr>
        <w:jc w:val="center"/>
        <w:rPr>
          <w:bCs/>
        </w:rPr>
      </w:pPr>
      <w:r w:rsidRPr="007F1E91">
        <w:rPr>
          <w:bCs/>
        </w:rPr>
        <w:t>Obrazloženje</w:t>
      </w:r>
    </w:p>
    <w:p w:rsidRDefault="005D6592" w:rsidP="005D6592" w:rsidR="005D6592" w:rsidRPr="007F1E91">
      <w:pPr>
        <w:rPr>
          <w:bCs/>
        </w:rPr>
      </w:pPr>
    </w:p>
    <w:p w:rsidRDefault="005D6592" w:rsidP="005D6592" w:rsidR="005D6592" w:rsidRPr="007F1E91">
      <w:pPr>
        <w:ind w:firstLine="708"/>
        <w:jc w:val="both"/>
      </w:pPr>
      <w:r w:rsidRPr="007F1E91">
        <w:t>Rješenjem ovog suda posl.</w:t>
      </w:r>
      <w:r w:rsidR="00624864" w:rsidRPr="007F1E91">
        <w:t xml:space="preserve"> </w:t>
      </w:r>
      <w:r w:rsidRPr="007F1E91">
        <w:t xml:space="preserve">br. </w:t>
      </w:r>
      <w:r w:rsidR="003C6907" w:rsidRPr="007F1E91">
        <w:t>St-</w:t>
      </w:r>
      <w:r w:rsidR="00A801BC">
        <w:t>592</w:t>
      </w:r>
      <w:r w:rsidR="003C6907" w:rsidRPr="007F1E91">
        <w:t>/1</w:t>
      </w:r>
      <w:r w:rsidR="005E6BDE">
        <w:t>7</w:t>
      </w:r>
      <w:r w:rsidR="00A50AC1">
        <w:t>-</w:t>
      </w:r>
      <w:r w:rsidR="00A801BC">
        <w:t>3</w:t>
      </w:r>
      <w:r w:rsidR="00563486">
        <w:t xml:space="preserve"> </w:t>
      </w:r>
      <w:r w:rsidR="003C6907" w:rsidRPr="007F1E91">
        <w:t xml:space="preserve">od </w:t>
      </w:r>
      <w:r w:rsidR="00A801BC">
        <w:t xml:space="preserve">3. studenog </w:t>
      </w:r>
      <w:r w:rsidR="005E6BDE">
        <w:t>2017</w:t>
      </w:r>
      <w:r w:rsidRPr="007F1E91"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7F1E91">
      <w:pPr>
        <w:ind w:firstLine="708"/>
        <w:jc w:val="both"/>
      </w:pPr>
    </w:p>
    <w:p w:rsidRDefault="005D6592" w:rsidP="005D6592" w:rsidR="005D6592" w:rsidRPr="007F1E91">
      <w:pPr>
        <w:ind w:firstLine="708"/>
        <w:jc w:val="both"/>
      </w:pPr>
      <w:r w:rsidRPr="007F1E91">
        <w:t xml:space="preserve">Navedeno rješenje objavljeno je na mrežnoj stranici e-oglasna ploča sudova </w:t>
      </w:r>
      <w:r w:rsidR="00A801BC">
        <w:t>3. studenog</w:t>
      </w:r>
      <w:r w:rsidR="0058255E" w:rsidRPr="007F1E91">
        <w:t xml:space="preserve"> 201</w:t>
      </w:r>
      <w:r w:rsidR="005E6BDE">
        <w:t>7</w:t>
      </w:r>
      <w:r w:rsidRPr="007F1E91">
        <w:t xml:space="preserve">.,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9B503C" w:rsidP="009B503C" w:rsidR="009B503C" w:rsidRPr="00A71519">
      <w:pPr>
        <w:jc w:val="both"/>
      </w:pPr>
      <w:r>
        <w:tab/>
      </w:r>
      <w:r w:rsidRPr="00A71519">
        <w:t xml:space="preserve">Na temelju Potvrde FINA-e od </w:t>
      </w:r>
      <w:r>
        <w:t>1. lipnja 2018</w:t>
      </w:r>
      <w:r w:rsidRPr="00A71519">
        <w:t xml:space="preserve">. utvrđeno je da na taj dan dužnik ima evidentirane neizvršene osnove za plaćanje u iznosu od </w:t>
      </w:r>
      <w:r>
        <w:t>75.585,11</w:t>
      </w:r>
      <w:r w:rsidRPr="00A71519">
        <w:t xml:space="preserve"> kn u neprekinutom razdoblju od </w:t>
      </w:r>
      <w:r>
        <w:t>193</w:t>
      </w:r>
      <w:r w:rsidRPr="00A71519">
        <w:t xml:space="preserve"> dana, iz čega proizlazi postojanje stečajnog razloga nesposobnosti za plaćanje u smislu odredbe čl. 5. st. 2. u svezi s čl. 6. st. 2. t. 1. SZ-a.</w:t>
      </w:r>
    </w:p>
    <w:p w:rsidRDefault="00F43981" w:rsidP="005D6592" w:rsidR="00F43981">
      <w:pPr>
        <w:ind w:firstLine="708"/>
        <w:jc w:val="both"/>
      </w:pPr>
    </w:p>
    <w:p w:rsidRDefault="001822DE" w:rsidP="005D6592" w:rsidR="002450C7">
      <w:pPr>
        <w:ind w:firstLine="708"/>
        <w:jc w:val="both"/>
      </w:pPr>
      <w:r>
        <w:t xml:space="preserve">Iz </w:t>
      </w:r>
      <w:r w:rsidR="00EE2AEC">
        <w:t>potvrde</w:t>
      </w:r>
      <w:r>
        <w:t xml:space="preserve"> Zemljišnoknižnog odjela Općinskog suda u Pu</w:t>
      </w:r>
      <w:r w:rsidR="00EE2AEC">
        <w:t>l</w:t>
      </w:r>
      <w:r>
        <w:t xml:space="preserve">i i </w:t>
      </w:r>
      <w:r w:rsidR="00EE2AEC">
        <w:t xml:space="preserve">uvjerenja </w:t>
      </w:r>
      <w:r>
        <w:t xml:space="preserve">Policijske postaje Pula proizlazi da </w:t>
      </w:r>
      <w:r w:rsidR="00EE2AEC">
        <w:t>dužnik nema u vlasništvu nekretnin</w:t>
      </w:r>
      <w:r w:rsidR="009B503C">
        <w:t>a</w:t>
      </w:r>
      <w:r w:rsidR="00EE2AEC">
        <w:t xml:space="preserve"> ni vozila.</w:t>
      </w:r>
    </w:p>
    <w:p w:rsidRDefault="00C951A8" w:rsidP="005D6592" w:rsidR="00C951A8">
      <w:pPr>
        <w:jc w:val="both"/>
      </w:pPr>
    </w:p>
    <w:p w:rsidRDefault="005D6592" w:rsidP="005D6592" w:rsidR="005D6592" w:rsidRPr="007F1E91">
      <w:pPr>
        <w:jc w:val="both"/>
      </w:pPr>
      <w:r w:rsidRPr="007F1E91">
        <w:lastRenderedPageBreak/>
        <w:tab/>
        <w:t xml:space="preserve">Budući da nije utvrđeno da dužnik ima imovinu, temeljem čl. 132. SZ-a, rješenjem posl. broj: </w:t>
      </w:r>
      <w:r w:rsidR="00CD42C9" w:rsidRPr="007F1E91">
        <w:t>St-</w:t>
      </w:r>
      <w:r w:rsidR="00C951A8">
        <w:t>155</w:t>
      </w:r>
      <w:r w:rsidR="00CD42C9" w:rsidRPr="007F1E91">
        <w:t>/1</w:t>
      </w:r>
      <w:r w:rsidR="00C951A8">
        <w:t>8</w:t>
      </w:r>
      <w:r w:rsidR="00CD42C9" w:rsidRPr="007F1E91">
        <w:t>-</w:t>
      </w:r>
      <w:r w:rsidR="00C951A8">
        <w:t>29</w:t>
      </w:r>
      <w:r w:rsidR="00CD42C9" w:rsidRPr="007F1E91">
        <w:t xml:space="preserve"> od </w:t>
      </w:r>
      <w:r w:rsidR="00C951A8">
        <w:t>1</w:t>
      </w:r>
      <w:r w:rsidR="00A801BC">
        <w:t>3. studenog</w:t>
      </w:r>
      <w:r w:rsidR="00E1079C" w:rsidRPr="007F1E91">
        <w:t xml:space="preserve"> </w:t>
      </w:r>
      <w:r w:rsidRPr="007F1E91">
        <w:t>201</w:t>
      </w:r>
      <w:r w:rsidR="00C951A8">
        <w:t>8</w:t>
      </w:r>
      <w:r w:rsidRPr="007F1E91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 w:rsidRPr="007F1E91"/>
    <w:p w:rsidRDefault="005D6592" w:rsidP="005D6592" w:rsidR="005D6592" w:rsidRPr="007F1E91">
      <w:pPr>
        <w:jc w:val="both"/>
      </w:pPr>
      <w:r w:rsidRPr="007F1E91">
        <w:tab/>
        <w:t xml:space="preserve">Navedeno rješenje objavljeno je na e-oglasnoj ploči suda </w:t>
      </w:r>
      <w:r w:rsidR="00C951A8">
        <w:t>13. studenog</w:t>
      </w:r>
      <w:r w:rsidR="00C951A8" w:rsidRPr="007F1E91">
        <w:t xml:space="preserve"> 201</w:t>
      </w:r>
      <w:r w:rsidR="00C951A8">
        <w:t>8</w:t>
      </w:r>
      <w:r w:rsidR="00923B89" w:rsidRPr="007F1E91">
        <w:t>.</w:t>
      </w:r>
      <w:r w:rsidRPr="007F1E91">
        <w:t xml:space="preserve">, a skinuto je sa oglasne </w:t>
      </w:r>
      <w:r w:rsidR="0028256D" w:rsidRPr="007F1E91">
        <w:t xml:space="preserve">ploče </w:t>
      </w:r>
      <w:r w:rsidR="00370075">
        <w:t>22</w:t>
      </w:r>
      <w:r w:rsidR="00C951A8">
        <w:t>. studenog</w:t>
      </w:r>
      <w:r w:rsidR="00C951A8" w:rsidRPr="007F1E91">
        <w:t xml:space="preserve"> 201</w:t>
      </w:r>
      <w:r w:rsidR="00C951A8">
        <w:t>8</w:t>
      </w:r>
      <w:r w:rsidRPr="007F1E91">
        <w:t xml:space="preserve">. U roku od 15 dana, koji rok je istekao </w:t>
      </w:r>
      <w:r w:rsidR="00370075">
        <w:t>6</w:t>
      </w:r>
      <w:r w:rsidR="00A801BC">
        <w:t>. prosinca</w:t>
      </w:r>
      <w:r w:rsidR="007F1E91" w:rsidRPr="007F1E91">
        <w:t xml:space="preserve"> </w:t>
      </w:r>
      <w:r w:rsidR="000C5E03" w:rsidRPr="007F1E91">
        <w:t>201</w:t>
      </w:r>
      <w:r w:rsidR="00C951A8">
        <w:t>8</w:t>
      </w:r>
      <w:r w:rsidRPr="007F1E91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ind w:firstLine="720"/>
        <w:jc w:val="both"/>
      </w:pPr>
      <w:r w:rsidRPr="007F1E91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5D6592" w:rsidP="005D6592" w:rsidR="005D6592" w:rsidRPr="007F1E91">
      <w:pPr>
        <w:ind w:firstLine="720"/>
        <w:jc w:val="both"/>
      </w:pPr>
    </w:p>
    <w:p w:rsidRDefault="00B03A3A" w:rsidP="00DC4994" w:rsidR="005D6592" w:rsidRPr="007F1E91">
      <w:pPr>
        <w:jc w:val="both"/>
      </w:pPr>
      <w:r w:rsidRPr="007F1E91">
        <w:tab/>
      </w:r>
      <w:r w:rsidR="005D6592" w:rsidRPr="007F1E91">
        <w:t>Ovo rješenje dostavljeno je sukladno čl. 132. st. 3. i 4., u vezi s čl. 131. SZ-a.</w:t>
      </w: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center"/>
      </w:pPr>
      <w:r w:rsidRPr="007F1E91">
        <w:t>U Pazinu,</w:t>
      </w:r>
      <w:r w:rsidR="00621F87" w:rsidRPr="007F1E91">
        <w:t xml:space="preserve"> </w:t>
      </w:r>
      <w:r w:rsidR="00370075">
        <w:t>15</w:t>
      </w:r>
      <w:r w:rsidR="00A801BC">
        <w:t>. siječnja 201</w:t>
      </w:r>
      <w:r w:rsidR="00CD1A68">
        <w:t>9</w:t>
      </w:r>
      <w:r w:rsidRPr="007F1E91">
        <w:t>.</w:t>
      </w:r>
    </w:p>
    <w:p w:rsidRDefault="005D6592" w:rsidP="005D6592" w:rsidR="005D6592" w:rsidRPr="007F1E91">
      <w:pPr>
        <w:ind w:firstLine="720" w:left="2880"/>
        <w:jc w:val="both"/>
      </w:pPr>
    </w:p>
    <w:p w:rsidRDefault="005D6592" w:rsidP="005D6592" w:rsidR="005D6592" w:rsidRPr="007F1E91">
      <w:pPr>
        <w:ind w:firstLine="720" w:left="5652"/>
        <w:jc w:val="both"/>
      </w:pPr>
      <w:r w:rsidRPr="007F1E91">
        <w:t xml:space="preserve"> </w:t>
      </w:r>
      <w:r w:rsidR="0059525B" w:rsidRPr="007F1E91">
        <w:t xml:space="preserve"> </w:t>
      </w:r>
      <w:r w:rsidRPr="007F1E91">
        <w:t xml:space="preserve"> Stečajn</w:t>
      </w:r>
      <w:r w:rsidR="00EC0D58" w:rsidRPr="007F1E91">
        <w:t>i</w:t>
      </w:r>
      <w:r w:rsidRPr="007F1E91">
        <w:t xml:space="preserve"> su</w:t>
      </w:r>
      <w:r w:rsidR="00EC0D58" w:rsidRPr="007F1E91">
        <w:t>dac</w:t>
      </w:r>
      <w:r w:rsidRPr="007F1E91">
        <w:t>:</w:t>
      </w:r>
    </w:p>
    <w:p w:rsidRDefault="00A801BC" w:rsidP="005D6592" w:rsidR="005D6592" w:rsidRPr="007F1E91">
      <w:pPr>
        <w:ind w:firstLine="720" w:left="5652"/>
        <w:jc w:val="both"/>
      </w:pPr>
      <w:r>
        <w:t xml:space="preserve"> </w:t>
      </w:r>
      <w:r w:rsidR="00370075">
        <w:t xml:space="preserve"> </w:t>
      </w:r>
      <w:r w:rsidR="0002259D">
        <w:t xml:space="preserve"> </w:t>
      </w:r>
      <w:r w:rsidR="00EC0D58" w:rsidRPr="007F1E91">
        <w:t>Damir Rabar</w:t>
      </w:r>
      <w:r w:rsidR="0035383E">
        <w:t>, v.r.</w:t>
      </w: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  <w:r w:rsidRPr="007F1E91">
        <w:t>UPUTA O PRAVNOM LIJEKU:</w:t>
      </w:r>
    </w:p>
    <w:p w:rsidRDefault="00370075" w:rsidP="00370075" w:rsidR="00370075" w:rsidRPr="002C4CA4">
      <w:pPr>
        <w:ind w:firstLine="708"/>
        <w:jc w:val="both"/>
      </w:pPr>
      <w:r w:rsidRPr="002C4CA4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5D6592" w:rsidP="00370075" w:rsidR="005D6592" w:rsidRPr="007F1E91">
      <w:pPr>
        <w:jc w:val="both"/>
      </w:pPr>
    </w:p>
    <w:p w:rsidRDefault="005D6592" w:rsidP="005D6592" w:rsidR="005D6592" w:rsidRPr="007F1E91"/>
    <w:p w:rsidRDefault="005D6592" w:rsidP="004A5EDF" w:rsidR="004A5EDF" w:rsidRPr="007F1E91">
      <w:pPr>
        <w:jc w:val="both"/>
      </w:pPr>
      <w:r w:rsidRPr="007F1E91">
        <w:t>DNA:</w:t>
      </w:r>
    </w:p>
    <w:p w:rsidRDefault="005D6592" w:rsidP="004A5EDF" w:rsidR="00085DD9" w:rsidRPr="007F1E91">
      <w:pPr>
        <w:jc w:val="both"/>
      </w:pPr>
      <w:r w:rsidRPr="007F1E91">
        <w:t xml:space="preserve">- </w:t>
      </w:r>
      <w:r w:rsidR="00370075">
        <w:t>dužnik</w:t>
      </w:r>
      <w:r w:rsidR="006B422D" w:rsidRPr="007F1E91">
        <w:t xml:space="preserve"> </w:t>
      </w:r>
      <w:r w:rsidR="00A801BC">
        <w:t>ŠTIMU</w:t>
      </w:r>
      <w:r w:rsidR="002F36E1">
        <w:t>NG d.o.o. Pula, po pun. Mario Vitasović, Pula, Flanatička 11/II</w:t>
      </w:r>
      <w:r w:rsidR="006B4D85">
        <w:t>,</w:t>
      </w:r>
    </w:p>
    <w:p w:rsidRDefault="00370075" w:rsidP="00370075" w:rsidR="00370075">
      <w:pPr>
        <w:jc w:val="both"/>
      </w:pPr>
      <w:r>
        <w:t>- predlagatelj</w:t>
      </w:r>
      <w:r w:rsidR="00CB7466" w:rsidRPr="007F1E91">
        <w:t xml:space="preserve"> FINANCIJSKA</w:t>
      </w:r>
      <w:r w:rsidR="00A916A7" w:rsidRPr="007F1E91">
        <w:t xml:space="preserve"> AGENCIJA</w:t>
      </w:r>
      <w:r w:rsidR="00621F87" w:rsidRPr="007F1E91">
        <w:t xml:space="preserve"> - </w:t>
      </w:r>
      <w:r w:rsidR="0094595D">
        <w:t>RC Rijeka, F. Kurelca 8,</w:t>
      </w:r>
    </w:p>
    <w:p w:rsidRDefault="00370075" w:rsidP="00370075" w:rsidR="007F1E91" w:rsidRPr="007F1E91">
      <w:pPr>
        <w:jc w:val="both"/>
      </w:pPr>
      <w:r>
        <w:t>- stečajna upraviteljica</w:t>
      </w:r>
      <w:r w:rsidR="007F1E91" w:rsidRPr="007F1E91">
        <w:t xml:space="preserve"> </w:t>
      </w:r>
      <w:r>
        <w:t>Anamarija Murtezani</w:t>
      </w:r>
      <w:r w:rsidRPr="00BF4BFC">
        <w:t xml:space="preserve">, </w:t>
      </w:r>
      <w:r>
        <w:t>Zagreb, Sunčane Škrinjarić 1</w:t>
      </w:r>
      <w:r w:rsidR="007F1E91" w:rsidRPr="007F1E91">
        <w:t>,</w:t>
      </w:r>
    </w:p>
    <w:p w:rsidRDefault="005D6592" w:rsidP="00370075" w:rsidR="005D6592" w:rsidRPr="007F1E91">
      <w:pPr>
        <w:tabs>
          <w:tab w:pos="5923" w:val="left"/>
        </w:tabs>
        <w:jc w:val="both"/>
      </w:pPr>
      <w:r w:rsidRPr="007F1E91">
        <w:t>- ŽDO Pula</w:t>
      </w:r>
      <w:r w:rsidR="00B7595F" w:rsidRPr="007F1E91">
        <w:t xml:space="preserve">, </w:t>
      </w:r>
      <w:r w:rsidR="00186633">
        <w:t>Rovinjska 2a,</w:t>
      </w:r>
      <w:r w:rsidR="00E303E6" w:rsidRPr="007F1E91">
        <w:tab/>
      </w:r>
    </w:p>
    <w:p w:rsidRDefault="003B5C56" w:rsidP="00370075" w:rsidR="005D6592" w:rsidRPr="007F1E91">
      <w:pPr>
        <w:jc w:val="both"/>
      </w:pPr>
      <w:r w:rsidRPr="007F1E91">
        <w:t>- Ministarstvo financija, Porezna uprava - Područni ured Pazin, M.B.Rašana 2/4, Pazin</w:t>
      </w:r>
    </w:p>
    <w:p w:rsidRDefault="005D6592" w:rsidP="00370075" w:rsidR="00370075">
      <w:pPr>
        <w:jc w:val="both"/>
      </w:pPr>
      <w:r w:rsidRPr="007F1E91">
        <w:t xml:space="preserve">- </w:t>
      </w:r>
      <w:r w:rsidR="006B422D" w:rsidRPr="007F1E91">
        <w:t>e-oglasna ploča suda – osam dana</w:t>
      </w:r>
    </w:p>
    <w:p w:rsidRDefault="005D6592" w:rsidP="00370075" w:rsidR="009C424D" w:rsidRPr="007F1E91">
      <w:pPr>
        <w:jc w:val="both"/>
      </w:pPr>
      <w:r w:rsidRPr="007F1E91">
        <w:t xml:space="preserve">- </w:t>
      </w:r>
      <w:r w:rsidR="00370075">
        <w:t>sudski registar</w:t>
      </w:r>
      <w:r w:rsidR="009C424D" w:rsidRPr="007F1E91">
        <w:t xml:space="preserve"> </w:t>
      </w:r>
    </w:p>
    <w:p w:rsidRDefault="00370075" w:rsidP="00370075" w:rsidR="00460740" w:rsidRPr="007F1E91">
      <w:pPr>
        <w:jc w:val="both"/>
      </w:pPr>
      <w:r>
        <w:t>- sudski</w:t>
      </w:r>
      <w:r w:rsidR="00460740" w:rsidRPr="007F1E91">
        <w:t xml:space="preserve"> registr</w:t>
      </w:r>
      <w:r>
        <w:t>ar</w:t>
      </w:r>
      <w:r w:rsidR="00460740" w:rsidRPr="007F1E91">
        <w:t xml:space="preserve"> po pravomoćnosti </w:t>
      </w:r>
    </w:p>
    <w:p w:rsidRDefault="005D6592" w:rsidP="005D6592" w:rsidR="005D6592" w:rsidRPr="007F1E91">
      <w:pPr>
        <w:jc w:val="both"/>
      </w:pPr>
    </w:p>
    <w:sectPr w:rsidSect="007926B9" w:rsidR="005D6592" w:rsidRPr="007F1E9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4C04" w:rsidR="00234C04">
      <w:r>
        <w:separator/>
      </w:r>
    </w:p>
  </w:endnote>
  <w:endnote w:id="0" w:type="continuationSeparator">
    <w:p w:rsidRDefault="00234C04" w:rsidR="00234C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4C04" w:rsidR="00234C04">
      <w:r>
        <w:separator/>
      </w:r>
    </w:p>
  </w:footnote>
  <w:footnote w:id="0" w:type="continuationSeparator">
    <w:p w:rsidRDefault="00234C04" w:rsidR="00234C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486" w:rsidP="007926B9" w:rsidR="005634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63486" w:rsidR="0056348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486" w:rsidP="007926B9" w:rsidR="005634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4D85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D38E5" w:rsidP="003D38E5" w:rsidR="003D38E5" w:rsidRPr="007F3F4B">
    <w:pPr>
      <w:pStyle w:val="Zaglavlje"/>
      <w:rPr>
        <w:color w:val="FF0000"/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370075" w:rsidRPr="00530514">
      <w:rPr>
        <w:sz w:val="23"/>
        <w:szCs w:val="23"/>
      </w:rPr>
      <w:t>1 St-</w:t>
    </w:r>
    <w:r w:rsidR="00370075">
      <w:rPr>
        <w:sz w:val="23"/>
        <w:szCs w:val="23"/>
      </w:rPr>
      <w:t>155/2018-30</w:t>
    </w:r>
  </w:p>
  <w:p w:rsidRDefault="00563486" w:rsidP="007926B9" w:rsidR="00563486" w:rsidRPr="00530514">
    <w:pPr>
      <w:pStyle w:val="Zaglavlje"/>
    </w:pPr>
  </w:p>
  <w:p w:rsidRDefault="00563486" w:rsidP="007926B9" w:rsidR="0056348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134DD"/>
    <w:rsid w:val="0002259D"/>
    <w:rsid w:val="0002638E"/>
    <w:rsid w:val="00030EDE"/>
    <w:rsid w:val="00034EDA"/>
    <w:rsid w:val="000437D1"/>
    <w:rsid w:val="00050A34"/>
    <w:rsid w:val="00061605"/>
    <w:rsid w:val="00080AA3"/>
    <w:rsid w:val="00085DD9"/>
    <w:rsid w:val="00095A02"/>
    <w:rsid w:val="000A5EC4"/>
    <w:rsid w:val="000C5E03"/>
    <w:rsid w:val="000D31B4"/>
    <w:rsid w:val="000E0BBA"/>
    <w:rsid w:val="000F0A31"/>
    <w:rsid w:val="0012578E"/>
    <w:rsid w:val="00133797"/>
    <w:rsid w:val="001655FD"/>
    <w:rsid w:val="00171F7C"/>
    <w:rsid w:val="001822DE"/>
    <w:rsid w:val="001850D2"/>
    <w:rsid w:val="00185CD9"/>
    <w:rsid w:val="00186633"/>
    <w:rsid w:val="00193656"/>
    <w:rsid w:val="00197754"/>
    <w:rsid w:val="001C6F9E"/>
    <w:rsid w:val="001D01C0"/>
    <w:rsid w:val="001F6B0D"/>
    <w:rsid w:val="00200066"/>
    <w:rsid w:val="002145A1"/>
    <w:rsid w:val="00223C77"/>
    <w:rsid w:val="00234C04"/>
    <w:rsid w:val="00237525"/>
    <w:rsid w:val="002450C7"/>
    <w:rsid w:val="00255AFF"/>
    <w:rsid w:val="0028256D"/>
    <w:rsid w:val="00297ADE"/>
    <w:rsid w:val="002C7B18"/>
    <w:rsid w:val="002F36E1"/>
    <w:rsid w:val="00311474"/>
    <w:rsid w:val="00322E0E"/>
    <w:rsid w:val="00323990"/>
    <w:rsid w:val="00331D94"/>
    <w:rsid w:val="00341F23"/>
    <w:rsid w:val="0035128C"/>
    <w:rsid w:val="00352582"/>
    <w:rsid w:val="0035312C"/>
    <w:rsid w:val="0035383E"/>
    <w:rsid w:val="00356A3F"/>
    <w:rsid w:val="00370075"/>
    <w:rsid w:val="00373E2F"/>
    <w:rsid w:val="00392D0C"/>
    <w:rsid w:val="00397CB5"/>
    <w:rsid w:val="003B5C56"/>
    <w:rsid w:val="003C6907"/>
    <w:rsid w:val="003D38E5"/>
    <w:rsid w:val="003F7798"/>
    <w:rsid w:val="00443EF4"/>
    <w:rsid w:val="004524CD"/>
    <w:rsid w:val="00460740"/>
    <w:rsid w:val="00463BC3"/>
    <w:rsid w:val="00485FAB"/>
    <w:rsid w:val="004939C0"/>
    <w:rsid w:val="004A5EDF"/>
    <w:rsid w:val="004B6FE6"/>
    <w:rsid w:val="004C371F"/>
    <w:rsid w:val="004C7247"/>
    <w:rsid w:val="004D7B47"/>
    <w:rsid w:val="004F5019"/>
    <w:rsid w:val="005234B8"/>
    <w:rsid w:val="00530514"/>
    <w:rsid w:val="00563486"/>
    <w:rsid w:val="005662B6"/>
    <w:rsid w:val="005747CA"/>
    <w:rsid w:val="00577618"/>
    <w:rsid w:val="0058255E"/>
    <w:rsid w:val="00584927"/>
    <w:rsid w:val="00585A21"/>
    <w:rsid w:val="0058790E"/>
    <w:rsid w:val="0059525B"/>
    <w:rsid w:val="00597118"/>
    <w:rsid w:val="005A088D"/>
    <w:rsid w:val="005D6592"/>
    <w:rsid w:val="005E6BDE"/>
    <w:rsid w:val="00616258"/>
    <w:rsid w:val="00621F87"/>
    <w:rsid w:val="00624864"/>
    <w:rsid w:val="0064485F"/>
    <w:rsid w:val="00656D2C"/>
    <w:rsid w:val="006945A2"/>
    <w:rsid w:val="00697542"/>
    <w:rsid w:val="006A1D67"/>
    <w:rsid w:val="006B422D"/>
    <w:rsid w:val="006B4D85"/>
    <w:rsid w:val="006B61BB"/>
    <w:rsid w:val="006C0A2B"/>
    <w:rsid w:val="006C7A10"/>
    <w:rsid w:val="006D47F8"/>
    <w:rsid w:val="006F2D86"/>
    <w:rsid w:val="00717458"/>
    <w:rsid w:val="0076431D"/>
    <w:rsid w:val="00766400"/>
    <w:rsid w:val="007926B9"/>
    <w:rsid w:val="007C334E"/>
    <w:rsid w:val="007E6549"/>
    <w:rsid w:val="007F1B9B"/>
    <w:rsid w:val="007F1E91"/>
    <w:rsid w:val="007F3F4B"/>
    <w:rsid w:val="007F4A4F"/>
    <w:rsid w:val="0080083F"/>
    <w:rsid w:val="008013C3"/>
    <w:rsid w:val="00844DB2"/>
    <w:rsid w:val="00864E52"/>
    <w:rsid w:val="00872608"/>
    <w:rsid w:val="008960E5"/>
    <w:rsid w:val="008A1710"/>
    <w:rsid w:val="008A2292"/>
    <w:rsid w:val="008A456D"/>
    <w:rsid w:val="008A54D8"/>
    <w:rsid w:val="008B569C"/>
    <w:rsid w:val="008B70B8"/>
    <w:rsid w:val="008C6879"/>
    <w:rsid w:val="008D2FD3"/>
    <w:rsid w:val="008E02E7"/>
    <w:rsid w:val="008F1F9E"/>
    <w:rsid w:val="00903923"/>
    <w:rsid w:val="00915336"/>
    <w:rsid w:val="009215BF"/>
    <w:rsid w:val="00922EA3"/>
    <w:rsid w:val="00923B89"/>
    <w:rsid w:val="0094595D"/>
    <w:rsid w:val="009672E6"/>
    <w:rsid w:val="00973FCB"/>
    <w:rsid w:val="00981A08"/>
    <w:rsid w:val="00986820"/>
    <w:rsid w:val="009A0019"/>
    <w:rsid w:val="009B2C8A"/>
    <w:rsid w:val="009B4294"/>
    <w:rsid w:val="009B503C"/>
    <w:rsid w:val="009C424D"/>
    <w:rsid w:val="009C4C59"/>
    <w:rsid w:val="009C63AA"/>
    <w:rsid w:val="00A25691"/>
    <w:rsid w:val="00A50AC1"/>
    <w:rsid w:val="00A56A06"/>
    <w:rsid w:val="00A75990"/>
    <w:rsid w:val="00A801BC"/>
    <w:rsid w:val="00A84175"/>
    <w:rsid w:val="00A8772C"/>
    <w:rsid w:val="00A916A7"/>
    <w:rsid w:val="00AA6911"/>
    <w:rsid w:val="00AC15FC"/>
    <w:rsid w:val="00AD408F"/>
    <w:rsid w:val="00B03A3A"/>
    <w:rsid w:val="00B07BA3"/>
    <w:rsid w:val="00B13AEF"/>
    <w:rsid w:val="00B46988"/>
    <w:rsid w:val="00B55D56"/>
    <w:rsid w:val="00B7595F"/>
    <w:rsid w:val="00B81A5B"/>
    <w:rsid w:val="00B86B95"/>
    <w:rsid w:val="00BA3CA3"/>
    <w:rsid w:val="00BB1E0F"/>
    <w:rsid w:val="00BE1F55"/>
    <w:rsid w:val="00BF2A46"/>
    <w:rsid w:val="00BF3A59"/>
    <w:rsid w:val="00BF5C86"/>
    <w:rsid w:val="00C037E1"/>
    <w:rsid w:val="00C101E8"/>
    <w:rsid w:val="00C47C1D"/>
    <w:rsid w:val="00C951A8"/>
    <w:rsid w:val="00C9622A"/>
    <w:rsid w:val="00CB7466"/>
    <w:rsid w:val="00CC46FE"/>
    <w:rsid w:val="00CC5DE4"/>
    <w:rsid w:val="00CD090B"/>
    <w:rsid w:val="00CD1A68"/>
    <w:rsid w:val="00CD42C9"/>
    <w:rsid w:val="00CE6590"/>
    <w:rsid w:val="00D43CF5"/>
    <w:rsid w:val="00D47639"/>
    <w:rsid w:val="00D5233F"/>
    <w:rsid w:val="00D64F74"/>
    <w:rsid w:val="00D77C8A"/>
    <w:rsid w:val="00D9023D"/>
    <w:rsid w:val="00D94439"/>
    <w:rsid w:val="00DB183A"/>
    <w:rsid w:val="00DC4994"/>
    <w:rsid w:val="00DD5010"/>
    <w:rsid w:val="00DD55C6"/>
    <w:rsid w:val="00DF5E63"/>
    <w:rsid w:val="00DF63FE"/>
    <w:rsid w:val="00E1079C"/>
    <w:rsid w:val="00E303E6"/>
    <w:rsid w:val="00E46681"/>
    <w:rsid w:val="00E55DA2"/>
    <w:rsid w:val="00E72826"/>
    <w:rsid w:val="00E80ECB"/>
    <w:rsid w:val="00E84FAB"/>
    <w:rsid w:val="00EA176C"/>
    <w:rsid w:val="00EB2891"/>
    <w:rsid w:val="00EB5162"/>
    <w:rsid w:val="00EB7A58"/>
    <w:rsid w:val="00EB7E28"/>
    <w:rsid w:val="00EC0D58"/>
    <w:rsid w:val="00EC0EC5"/>
    <w:rsid w:val="00EE2AEC"/>
    <w:rsid w:val="00F01204"/>
    <w:rsid w:val="00F1381D"/>
    <w:rsid w:val="00F144DA"/>
    <w:rsid w:val="00F247BC"/>
    <w:rsid w:val="00F40213"/>
    <w:rsid w:val="00F430DB"/>
    <w:rsid w:val="00F43981"/>
    <w:rsid w:val="00F66FE4"/>
    <w:rsid w:val="00F74DF4"/>
    <w:rsid w:val="00F92A06"/>
    <w:rsid w:val="00FA23B9"/>
    <w:rsid w:val="00FA6F1F"/>
    <w:rsid w:val="00FA6F20"/>
    <w:rsid w:val="00FC37DF"/>
    <w:rsid w:val="00FC7A19"/>
    <w:rsid w:val="00FE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1A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1A0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1A0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1A0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1A0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1A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1A0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1A0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1A0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1A0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St-155/2018-30</izvorni_sadrzaj>
    <derivirana_varijabla naziv="DomainObject.Oznaka_1">St-155/2018-30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70 Pž-2291/18-2 od 11.4.2018. - 
ukinuto I˚ rješenje</izvorni_sadrzaj>
    <derivirana_varijabla naziv="DomainObject.Predmet.Opis_1">70 Pž-2291/18-2 od 11.4.2018. - 
ukinuto I˚ rješenje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St-155/2018</izvorni_sadrzaj>
    <derivirana_varijabla naziv="DomainObject.Predmet.OznakaBroj_1">St-155/2018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ŠTIMUNG d.o.o. PULA zastupanog po punomoćniku Mauro Vitasović</izvorni_sadrzaj>
    <derivirana_varijabla naziv="DomainObject.Predmet.ProtustrankaFormated_1">  ŠTIMUNG d.o.o. PULA zastupanog po punomoćniku Mauro Vitasović</derivirana_varijabla>
  </DomainObject.Predmet.ProtustrankaFormated>
  <DomainObject.Predmet.ProtustrankaFormatedOIB>
    <izvorni_sadrzaj>  ŠTIMUNG d.o.o. PULA, OIB 95259894109 zastupanog po punomoćniku Mauro Vitasović</izvorni_sadrzaj>
    <derivirana_varijabla naziv="DomainObject.Predmet.ProtustrankaFormatedOIB_1">  ŠTIMUNG d.o.o. PULA, OIB 95259894109 zastupanog po punomoćniku Mauro Vitasović</derivirana_varijabla>
  </DomainObject.Predmet.ProtustrankaFormatedOIB>
  <DomainObject.Predmet.ProtustrankaFormatedWithAdress>
    <izvorni_sadrzaj> ŠTIMUNG d.o.o. PULA, Tartinijeva 13 A, 52100 Pula zastupanog po punomoćniku Mauro Vitasović</izvorni_sadrzaj>
    <derivirana_varijabla naziv="DomainObject.Predmet.ProtustrankaFormatedWithAdress_1"> ŠTIMUNG d.o.o. PULA, Tartinijeva 13 A, 52100 Pula zastupanog po punomoćniku Mauro Vitasović</derivirana_varijabla>
  </DomainObject.Predmet.ProtustrankaFormatedWithAdress>
  <DomainObject.Predmet.ProtustrankaFormatedWithAdressOIB>
    <izvorni_sadrzaj> ŠTIMUNG d.o.o. PULA, OIB 95259894109, Tartinijeva 13 A, 52100 Pula zastupanog po punomoćniku Mauro Vitasović</izvorni_sadrzaj>
    <derivirana_varijabla naziv="DomainObject.Predmet.ProtustrankaFormatedWithAdressOIB_1"> ŠTIMUNG d.o.o. PULA, OIB 95259894109, Tartinijeva 13 A, 52100 Pula zastupanog po punomoćniku Mauro Vitasović</derivirana_varijabla>
  </DomainObject.Predmet.ProtustrankaFormatedWithAdressOIB>
  <DomainObject.Predmet.ProtustrankaWithAdress>
    <izvorni_sadrzaj>ŠTIMUNG d.o.o. PULA Tartinijeva 13 A, 52100 Pula</izvorni_sadrzaj>
    <derivirana_varijabla naziv="DomainObject.Predmet.ProtustrankaWithAdress_1">ŠTIMUNG d.o.o. PULA Tartinijeva 13 A, 52100 Pula</derivirana_varijabla>
  </DomainObject.Predmet.ProtustrankaWithAdress>
  <DomainObject.Predmet.ProtustrankaWithAdressOIB>
    <izvorni_sadrzaj>ŠTIMUNG d.o.o. PULA, OIB 95259894109, Tartinijeva 13 A, 52100 Pula</izvorni_sadrzaj>
    <derivirana_varijabla naziv="DomainObject.Predmet.ProtustrankaWithAdressOIB_1">ŠTIMUNG d.o.o. PULA, OIB 95259894109, Tartinijeva 13 A, 52100 Pula</derivirana_varijabla>
  </DomainObject.Predmet.ProtustrankaWithAdressOIB>
  <DomainObject.Predmet.ProtustrankaNazivFormated>
    <izvorni_sadrzaj>ŠTIMUNG d.o.o. PULA</izvorni_sadrzaj>
    <derivirana_varijabla naziv="DomainObject.Predmet.ProtustrankaNazivFormated_1">ŠTIMUNG d.o.o. PULA</derivirana_varijabla>
  </DomainObject.Predmet.ProtustrankaNazivFormated>
  <DomainObject.Predmet.ProtustrankaNazivFormatedOIB>
    <izvorni_sadrzaj>ŠTIMUNG d.o.o. PULA, OIB 95259894109</izvorni_sadrzaj>
    <derivirana_varijabla naziv="DomainObject.Predmet.ProtustrankaNazivFormatedOIB_1">ŠTIMUNG d.o.o. PULA, OIB 95259894109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70132.40</izvorni_sadrzaj>
    <derivirana_varijabla naziv="DomainObject.Predmet.TrenutnaVrijednost_1">70132.40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ŠTIMUNG d.o.o. PULA zastupanog po punomoćniku Mauro Vitasović</item>
    </izvorni_sadrzaj>
    <derivirana_varijabla naziv="DomainObject.Predmet.ProtuStrankaListFormated_1">
      <item>ŠTIMUNG d.o.o. PULA zastupanog po punomoćniku Mauro Vitasović</item>
    </derivirana_varijabla>
  </DomainObject.Predmet.ProtuStrankaListFormated>
  <DomainObject.Predmet.ProtuStrankaListFormatedOIB>
    <izvorni_sadrzaj>
      <item>ŠTIMUNG d.o.o. PULA, OIB 95259894109 zastupanog po punomoćniku Mauro Vitasović</item>
    </izvorni_sadrzaj>
    <derivirana_varijabla naziv="DomainObject.Predmet.ProtuStrankaListFormatedOIB_1">
      <item>ŠTIMUNG d.o.o. PULA, OIB 95259894109 zastupanog po punomoćniku Mauro Vitasović</item>
    </derivirana_varijabla>
  </DomainObject.Predmet.ProtuStrankaListFormatedOIB>
  <DomainObject.Predmet.ProtuStrankaListFormatedWithAdress>
    <izvorni_sadrzaj>
      <item>ŠTIMUNG d.o.o. PULA, Tartinijeva 13 A, 52100 Pula zastupanog po punomoćniku Mauro Vitasović</item>
    </izvorni_sadrzaj>
    <derivirana_varijabla naziv="DomainObject.Predmet.ProtuStrankaListFormatedWithAdress_1">
      <item>ŠTIMUNG d.o.o. PULA, Tartinijeva 13 A, 52100 Pula zastupanog po punomoćniku Mauro Vitasović</item>
    </derivirana_varijabla>
  </DomainObject.Predmet.ProtuStrankaListFormatedWithAdress>
  <DomainObject.Predmet.ProtuStrankaListFormatedWithAdressOIB>
    <izvorni_sadrzaj>
      <item>ŠTIMUNG d.o.o. PULA, OIB 95259894109, Tartinijeva 13 A, 52100 Pula zastupanog po punomoćniku Mauro Vitasović</item>
    </izvorni_sadrzaj>
    <derivirana_varijabla naziv="DomainObject.Predmet.ProtuStrankaListFormatedWithAdressOIB_1">
      <item>ŠTIMUNG d.o.o. PULA, OIB 95259894109, Tartinijeva 13 A, 52100 Pula zastupanog po punomoćniku Mauro Vitasović</item>
    </derivirana_varijabla>
  </DomainObject.Predmet.ProtuStrankaListFormatedWithAdressOIB>
  <DomainObject.Predmet.ProtuStrankaListNazivFormated>
    <izvorni_sadrzaj>
      <item>ŠTIMUNG d.o.o. PULA</item>
    </izvorni_sadrzaj>
    <derivirana_varijabla naziv="DomainObject.Predmet.ProtuStrankaListNazivFormated_1">
      <item>ŠTIMUNG d.o.o. PULA</item>
    </derivirana_varijabla>
  </DomainObject.Predmet.ProtuStrankaListNazivFormated>
  <DomainObject.Predmet.ProtuStrankaListNazivFormatedOIB>
    <izvorni_sadrzaj>
      <item>ŠTIMUNG d.o.o. PULA, OIB 95259894109</item>
    </izvorni_sadrzaj>
    <derivirana_varijabla naziv="DomainObject.Predmet.ProtuStrankaListNazivFormatedOIB_1">
      <item>ŠTIMUNG d.o.o. PULA, OIB 95259894109</item>
    </derivirana_varijabla>
  </DomainObject.Predmet.ProtuStrankaListNazivFormatedOIB>
  <DomainObject.Predmet.OstaliListFormated>
    <izvorni_sadrzaj>
      <item>stečajni upravitelj Mladen Novaković</item>
      <item>Mauro Vitasović punomoćnik sudionika u postupku ŠTIMUNG d.o.o. PULA</item>
    </izvorni_sadrzaj>
    <derivirana_varijabla naziv="DomainObject.Predmet.OstaliListFormated_1">
      <item>stečajni upravitelj Mladen Novaković</item>
      <item>Mauro Vitasović punomoćnik sudionika u postupku ŠTIMUNG d.o.o. PULA</item>
    </derivirana_varijabla>
  </DomainObject.Predmet.OstaliListFormated>
  <DomainObject.Predmet.OstaliListFormatedOIB>
    <izvorni_sadrzaj>
      <item>stečajni upravitelj Mladen Novaković, OIB 28857584241</item>
      <item>Mauro Vitasović punomoćnik sudionika u postupku ŠTIMUNG d.o.o. PULA</item>
    </izvorni_sadrzaj>
    <derivirana_varijabla naziv="DomainObject.Predmet.OstaliListFormatedOIB_1">
      <item>stečajni upravitelj Mladen Novaković, OIB 28857584241</item>
      <item>Mauro Vitasović punomoćnik sudionika u postupku ŠTIMUNG d.o.o. PULA</item>
    </derivirana_varijabla>
  </DomainObject.Predmet.OstaliListFormatedOIB>
  <DomainObject.Predmet.OstaliListFormatedWithAdress>
    <izvorni_sadrzaj>
      <item>stečajni upravitelj Mladen Novaković, Štinjan, Baližerka 44, 52100 Pula</item>
      <item>Mauro Vitasović, Flanatička 11/II, 52100 Pula punomoćnik sudionika u postupku ŠTIMUNG d.o.o. PULA</item>
    </izvorni_sadrzaj>
    <derivirana_varijabla naziv="DomainObject.Predmet.OstaliListFormatedWithAdress_1">
      <item>stečajni upravitelj Mladen Novaković, Štinjan, Baližerka 44, 52100 Pula</item>
      <item>Mauro Vitasović, Flanatička 11/II, 52100 Pula punomoćnik sudionika u postupku ŠTIMUNG d.o.o. PULA</item>
    </derivirana_varijabla>
  </DomainObject.Predmet.OstaliListFormatedWithAdress>
  <DomainObject.Predmet.OstaliListFormatedWithAdressOIB>
    <izvorni_sadrzaj>
      <item>stečajni upravitelj Mladen Novaković, OIB 28857584241, Štinjan, Baližerka 44, 52100 Pula</item>
      <item>Mauro Vitasović, Flanatička 11/II, 52100 Pula punomoćnik sudionika u postupku ŠTIMUNG d.o.o. PULA</item>
    </izvorni_sadrzaj>
    <derivirana_varijabla naziv="DomainObject.Predmet.OstaliListFormatedWithAdressOIB_1">
      <item>stečajni upravitelj Mladen Novaković, OIB 28857584241, Štinjan, Baližerka 44, 52100 Pula</item>
      <item>Mauro Vitasović, Flanatička 11/II, 52100 Pula punomoćnik sudionika u postupku ŠTIMUNG d.o.o. PULA</item>
    </derivirana_varijabla>
  </DomainObject.Predmet.OstaliListFormatedWithAdressOIB>
  <DomainObject.Predmet.OstaliListNazivFormated>
    <izvorni_sadrzaj>
      <item>stečajni upravitelj Mladen Novaković</item>
      <item>Mauro Vitasović</item>
    </izvorni_sadrzaj>
    <derivirana_varijabla naziv="DomainObject.Predmet.OstaliListNazivFormated_1">
      <item>stečajni upravitelj Mladen Novaković</item>
      <item>Mauro Vitasović</item>
    </derivirana_varijabla>
  </DomainObject.Predmet.OstaliListNazivFormated>
  <DomainObject.Predmet.OstaliListNazivFormatedOIB>
    <izvorni_sadrzaj>
      <item>stečajni upravitelj Mladen Novaković, OIB 28857584241</item>
      <item>Mauro Vitasović</item>
    </izvorni_sadrzaj>
    <derivirana_varijabla naziv="DomainObject.Predmet.OstaliListNazivFormatedOIB_1">
      <item>stečajni upravitelj Mladen Novaković, OIB 28857584241</item>
      <item>Mauro Vitasović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>St-155/2018-30</izvorni_sadrzaj>
    <derivirana_varijabla naziv="DomainObject.PoslovniBrojDokumenta_1">St-155/2018-30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ŠTIMUNG d.o.o. PULA</izvorni_sadrzaj>
    <derivirana_varijabla naziv="DomainObject.Predmet.ProtustrankaIDrugi_1">ŠTIMUNG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ŠTIMUNG d.o.o. PULA, OIB 95259894109, Tartinijeva 13 A, 52100 Pula</izvorni_sadrzaj>
    <derivirana_varijabla naziv="DomainObject.Predmet.ProtustrankaIDrugiAdressOIB_1">ŠTIMUNG d.o.o. PULA, OIB 95259894109, Tartinijeva 13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ŠTIMUNG d.o.o. PULA</item>
      <item>stečajni upravitelj Mladen Novaković</item>
      <item>Mauro Vitasović</item>
    </izvorni_sadrzaj>
    <derivirana_varijabla naziv="DomainObject.Predmet.SudioniciListNaziv_1">
      <item>FINANCIJSKA AGENCIJA, RC RIJEKA, PODRUŽNICA PULA, PULA</item>
      <item>ŠTIMUNG d.o.o. PULA</item>
      <item>stečajni upravitelj Mladen Novaković</item>
      <item>Mauro Vitasović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ŠTIMUNG d.o.o. PULA, OIB 95259894109, Tartinijeva 13 A,52100 Pula</item>
      <item>stečajni upravitelj Mladen Novaković, OIB 28857584241, Štinjan, Baližerka 44,52100 Pula</item>
      <item>Mauro Vitasović, Flanatička 11/II,52100 Pula</item>
    </izvorni_sadrzaj>
    <derivirana_varijabla naziv="DomainObject.Predmet.SudioniciListAdressOIB_1">
      <item>FINANCIJSKA AGENCIJA, RC RIJEKA, PODRUŽNICA PULA, PULA, OIB 85821130368, F. Kurelca 8,51000 Rijeka</item>
      <item>ŠTIMUNG d.o.o. PULA, OIB 95259894109, Tartinijeva 13 A,52100 Pula</item>
      <item>stečajni upravitelj Mladen Novaković, OIB 28857584241, Štinjan, Baližerka 44,52100 Pula</item>
      <item>Mauro Vitasović, Flanatička 11/II,52100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95259894109</item>
      <item>, OIB 28857584241</item>
      <item>, OIB null</item>
    </izvorni_sadrzaj>
    <derivirana_varijabla naziv="DomainObject.Predmet.SudioniciListNazivOIB_1">
      <item>, OIB 85821130368</item>
      <item>, OIB 95259894109</item>
      <item>, OIB 28857584241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E01684-A214-4C71-ABA7-10EB1083DD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3087</properties:Characters>
  <properties:Lines>88</properties:Lines>
  <properties:Paragraphs>34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2019-01-15T07:33:00Z</dcterms:created>
  <dc:creator>Damir Rabar</dc:creator>
  <cp:lastModifiedBy>Lorena Paris Aničić</cp:lastModifiedBy>
  <cp:lastPrinted>2019-01-15T07:40:00Z</cp:lastPrinted>
  <dcterms:modified xmlns:xsi="http://www.w3.org/2001/XMLSchema-instance" xsi:type="dcterms:W3CDTF">2019-01-15T07:49:00Z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St-155/2018-30 / Odluka - Rješenje - otvaranje i zaključenje stečajnog postupka (čl. 132) (Rješenje_St-155-18_otvaranje_i_zaključenje.docx)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