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8146" w14:paraId="8028146" w:rsidRDefault="00272916" w:rsidP="00272916" w:rsidR="00272916" w:rsidRPr="001D58C0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048A6" w:rsidR="005E0287" w:rsidRPr="002A37B5">
        <w:trPr>
          <w:gridAfter w:val="1"/>
          <w:wAfter w:type="dxa" w:w="284"/>
        </w:trPr>
        <w:tc>
          <w:tcPr>
            <w:tcW w:type="dxa" w:w="2943"/>
          </w:tcPr>
          <w:p w:rsidRDefault="005E0287" w:rsidP="003048A6" w:rsidR="005E0287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048A6" w:rsidR="005E0287" w:rsidRPr="002A37B5">
        <w:tc>
          <w:tcPr>
            <w:tcW w:type="dxa" w:w="3227"/>
            <w:gridSpan w:val="2"/>
          </w:tcPr>
          <w:p w:rsidRDefault="005E0287" w:rsidP="003048A6" w:rsidR="005E0287" w:rsidRPr="002A37B5">
            <w:pPr>
              <w:jc w:val="center"/>
            </w:pPr>
            <w:r w:rsidRPr="002A37B5">
              <w:t>Republika Hrvatska</w:t>
            </w:r>
          </w:p>
          <w:p w:rsidRDefault="005E0287" w:rsidP="003048A6" w:rsidR="005E0287" w:rsidRPr="002A37B5">
            <w:pPr>
              <w:jc w:val="center"/>
            </w:pPr>
            <w:r w:rsidRPr="002A37B5">
              <w:t>Trgovački sud u Zadru</w:t>
            </w:r>
          </w:p>
          <w:p w:rsidRDefault="005E0287" w:rsidP="003048A6" w:rsidR="005E0287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272916" w:rsidP="00272916" w:rsidR="00272916" w:rsidRPr="001D58C0">
      <w:pPr>
        <w:jc w:val="center"/>
      </w:pPr>
    </w:p>
    <w:p w:rsidRDefault="00F03D5A" w:rsidP="00272916" w:rsidR="00272916" w:rsidRPr="001D58C0">
      <w:pPr>
        <w:jc w:val="center"/>
      </w:pPr>
      <w:r>
        <w:t>R E P U B L I K A   H R V A T S K A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C83661" w:rsidP="00C83661" w:rsidR="00C83661">
      <w:pPr>
        <w:ind w:firstLine="708"/>
        <w:jc w:val="both"/>
      </w:pPr>
      <w:r>
        <w:t>Trgovački sud u Zadru, po sutkinji Ani Markač u stečajnom postupku nad stečajnim dužnikom KOKIĆ P.G.M. d.o.o. u stečaju, Šibenik, Prokljanska bb, OIB:74056027183, kojeg zastupa stečajni upravitelj</w:t>
      </w:r>
      <w:r w:rsidR="00C425E5">
        <w:t xml:space="preserve"> Ivica Matas iz Šibenika, </w:t>
      </w:r>
      <w:r w:rsidR="00C007E8">
        <w:t>27. lipnja 2019.</w:t>
      </w:r>
      <w:r>
        <w:t xml:space="preserve">, 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26201F" w:rsidP="0026201F" w:rsidR="00C425E5">
      <w:pPr>
        <w:ind w:firstLine="708"/>
        <w:jc w:val="both"/>
      </w:pPr>
      <w:r>
        <w:t>Nalaže se stečajno</w:t>
      </w:r>
      <w:r w:rsidR="00C425E5">
        <w:t>m upra</w:t>
      </w:r>
      <w:r w:rsidR="00C007E8">
        <w:t>vitelju Ivici Matasu da u roku 8</w:t>
      </w:r>
      <w:r w:rsidR="00C425E5">
        <w:t xml:space="preserve"> (</w:t>
      </w:r>
      <w:r w:rsidR="00C007E8">
        <w:t>osam</w:t>
      </w:r>
      <w:r w:rsidR="00C425E5">
        <w:t xml:space="preserve">) dana od dana zaprimanja prijepisa ovog zaključka </w:t>
      </w:r>
      <w:r w:rsidR="00C007E8">
        <w:t xml:space="preserve">izvijesti sud o postupanju sukladno odredbi čl. 297. st. 1. i 2. </w:t>
      </w:r>
      <w:r>
        <w:t xml:space="preserve">Stečajnog zakona </w:t>
      </w:r>
      <w:r w:rsidR="00C007E8">
        <w:t>(Narodne novine 71/15 i 104/17).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>Zadru</w:t>
      </w:r>
      <w:r w:rsidR="00F03D5A">
        <w:t xml:space="preserve"> </w:t>
      </w:r>
      <w:r w:rsidR="00C007E8">
        <w:t xml:space="preserve">27. lipnja 2019. </w:t>
      </w:r>
    </w:p>
    <w:p w:rsidRDefault="001D58C0" w:rsidP="001D58C0" w:rsidR="001D58C0" w:rsidRPr="001D58C0"/>
    <w:p w:rsidRDefault="00543384" w:rsidP="00543384" w:rsidR="00543384" w:rsidRPr="00543384">
      <w:r w:rsidRPr="00543384">
        <w:t>Za točnost otpravka-ovlaštena službenica</w:t>
      </w:r>
      <w:r w:rsidRPr="00543384">
        <w:tab/>
      </w:r>
      <w:r w:rsidRPr="00543384">
        <w:tab/>
      </w:r>
      <w:r w:rsidRPr="00543384">
        <w:tab/>
      </w:r>
      <w:r w:rsidRPr="00543384">
        <w:tab/>
      </w:r>
      <w:r w:rsidRPr="00543384">
        <w:tab/>
        <w:t xml:space="preserve"> </w:t>
      </w:r>
      <w:r w:rsidRPr="00543384">
        <w:tab/>
        <w:t xml:space="preserve">      Sutkinja</w:t>
      </w:r>
    </w:p>
    <w:p w:rsidRDefault="00543384" w:rsidP="00543384" w:rsidR="00543384" w:rsidRPr="00543384">
      <w:r w:rsidRPr="00543384">
        <w:t>Elena Glavan</w:t>
      </w:r>
      <w:r w:rsidRPr="00543384">
        <w:tab/>
      </w:r>
      <w:r w:rsidRPr="00543384">
        <w:tab/>
      </w:r>
      <w:r w:rsidRPr="00543384">
        <w:tab/>
      </w:r>
      <w:r w:rsidRPr="00543384">
        <w:tab/>
      </w:r>
      <w:r w:rsidRPr="00543384">
        <w:tab/>
      </w:r>
      <w:r w:rsidRPr="00543384">
        <w:tab/>
      </w:r>
      <w:r w:rsidRPr="00543384">
        <w:tab/>
      </w:r>
      <w:r w:rsidRPr="00543384">
        <w:tab/>
        <w:t xml:space="preserve">                 Ana Markač, v.r.</w:t>
      </w:r>
    </w:p>
    <w:p w:rsidRDefault="001D58C0" w:rsidP="00543384" w:rsidR="001D58C0" w:rsidRPr="001D58C0">
      <w:pPr>
        <w:jc w:val="right"/>
        <w:rPr>
          <w:b/>
        </w:rPr>
      </w:pPr>
    </w:p>
    <w:p w:rsidRDefault="001D58C0" w:rsidP="001D58C0" w:rsidR="001D58C0" w:rsidRPr="00F436CF"/>
    <w:p w:rsidRDefault="00F03D5A" w:rsidP="001D58C0" w:rsidR="00F03D5A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C425E5" w:rsidR="001D58C0">
      <w:pPr>
        <w:jc w:val="both"/>
      </w:pPr>
      <w:r w:rsidRPr="00F436CF">
        <w:t xml:space="preserve">- </w:t>
      </w:r>
      <w:r w:rsidR="00F03D5A">
        <w:t xml:space="preserve">stečajnom upravitelju </w:t>
      </w:r>
      <w:r w:rsidR="00C425E5">
        <w:t xml:space="preserve">Ivici Matasu iz Šibenika </w:t>
      </w:r>
      <w:r w:rsidR="00F03D5A">
        <w:t>putem e-mail</w:t>
      </w:r>
      <w:r w:rsidR="00C425E5">
        <w:t xml:space="preserve">, </w:t>
      </w:r>
    </w:p>
    <w:p w:rsidRDefault="00C425E5" w:rsidP="00C425E5" w:rsidR="00C425E5">
      <w:pPr>
        <w:jc w:val="both"/>
      </w:pPr>
      <w:r>
        <w:t>- e-Oglasna ploča sudova,</w:t>
      </w:r>
      <w:r w:rsidRPr="00C425E5">
        <w:t xml:space="preserve"> </w:t>
      </w:r>
    </w:p>
    <w:p w:rsidRDefault="00C425E5" w:rsidP="001D58C0" w:rsidR="00C425E5" w:rsidRPr="00F436CF">
      <w:r>
        <w:t>- u spis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Sect="00F03D5A" w:rsidR="001E203A" w:rsidRPr="00F436CF">
      <w:headerReference w:type="default" r:id="rId11"/>
      <w:footerReference w:type="default" r:id="rId12"/>
      <w:pgSz w:h="16838" w:w="11906"/>
      <w:pgMar w:gutter="0" w:footer="708" w:header="708" w:left="1417" w:bottom="1417" w:right="1417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D5A" w:rsidP="00F03D5A" w:rsidR="00F03D5A">
      <w:r>
        <w:separator/>
      </w:r>
    </w:p>
  </w:endnote>
  <w:endnote w:id="0" w:type="continuationSeparator">
    <w:p w:rsidRDefault="00F03D5A" w:rsidP="00F03D5A" w:rsidR="00F03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838744"/>
      <w:docPartObj>
        <w:docPartGallery w:val="Page Numbers (Bottom of Page)"/>
        <w:docPartUnique/>
      </w:docPartObj>
    </w:sdtPr>
    <w:sdtEndPr/>
    <w:sdtContent>
      <w:p w:rsidRDefault="00F03D5A" w:rsidR="00F03D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031">
          <w:rPr>
            <w:noProof/>
          </w:rPr>
          <w:t>1</w:t>
        </w:r>
        <w:r>
          <w:fldChar w:fldCharType="end"/>
        </w:r>
      </w:p>
    </w:sdtContent>
  </w:sdt>
  <w:p w:rsidRDefault="00F03D5A" w:rsidR="00F03D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D5A" w:rsidP="00F03D5A" w:rsidR="00F03D5A">
      <w:r>
        <w:separator/>
      </w:r>
    </w:p>
  </w:footnote>
  <w:footnote w:id="0" w:type="continuationSeparator">
    <w:p w:rsidRDefault="00F03D5A" w:rsidP="00F03D5A" w:rsidR="00F03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D5A" w:rsidP="00F03D5A" w:rsidR="00F03D5A" w:rsidRPr="001D58C0">
    <w:pPr>
      <w:jc w:val="right"/>
    </w:pPr>
    <w:r>
      <w:t>Posl</w:t>
    </w:r>
    <w:r w:rsidR="00C007E8">
      <w:t>ovni broj:</w:t>
    </w:r>
    <w:r>
      <w:t xml:space="preserve"> 2 </w:t>
    </w:r>
    <w:r w:rsidRPr="001D58C0">
      <w:t>St-</w:t>
    </w:r>
    <w:r w:rsidR="00C007E8">
      <w:t>73/2015-141</w:t>
    </w:r>
  </w:p>
  <w:p w:rsidRDefault="00F03D5A" w:rsidP="00F03D5A" w:rsidR="00F03D5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1572"/>
    <w:rsid w:val="001E203A"/>
    <w:rsid w:val="002275DA"/>
    <w:rsid w:val="0026201F"/>
    <w:rsid w:val="002661F6"/>
    <w:rsid w:val="00272916"/>
    <w:rsid w:val="00543384"/>
    <w:rsid w:val="005844DD"/>
    <w:rsid w:val="00591E71"/>
    <w:rsid w:val="005E0287"/>
    <w:rsid w:val="006B4A1A"/>
    <w:rsid w:val="006F72AB"/>
    <w:rsid w:val="00783031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007E8"/>
    <w:rsid w:val="00C425E5"/>
    <w:rsid w:val="00C8063F"/>
    <w:rsid w:val="00C83661"/>
    <w:rsid w:val="00D57315"/>
    <w:rsid w:val="00D6714D"/>
    <w:rsid w:val="00DD3D38"/>
    <w:rsid w:val="00DF3B3A"/>
    <w:rsid w:val="00E80F20"/>
    <w:rsid w:val="00E838F4"/>
    <w:rsid w:val="00F03D5A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3D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3D5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E028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E02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2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3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3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3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3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3D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3D5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E028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E02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2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3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3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3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3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20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St-73/2015-94</izvorni_sadrzaj>
    <derivirana_varijabla naziv="DomainObject.PredzadnjaOdlukaIzPredmeta.Oznaka_1">St-73/2015-94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2A310-99CD-4FBD-B973-33F96619C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736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2019-06-27T10:33:00Z</dcterms:created>
  <dc:creator>Martina Kalmeta</dc:creator>
  <cp:lastModifiedBy>Antonija Gashi</cp:lastModifiedBy>
  <cp:lastPrinted>2018-10-11T11:21:00Z</cp:lastPrinted>
  <dcterms:modified xmlns:xsi="http://www.w3.org/2001/XMLSchema-instance" xsi:type="dcterms:W3CDTF">2019-06-27T13:08:00Z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(St-73-15  Zaključak nalog stečajnom upravitelju da postupi po čl. 297. SZ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