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e348" w14:paraId="f55e348" w:rsidRDefault="005B5238" w:rsidR="005A05A8" w:rsidRPr="00F71D29">
      <w:pPr>
        <w15:collapsed w:val="false"/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F71D29"/>
    <w:p w:rsidRDefault="006F7B83" w:rsidR="005A05A8" w:rsidRPr="00F71D29">
      <w:r w:rsidRPr="00F71D29">
        <w:t xml:space="preserve">          </w:t>
      </w:r>
      <w:r w:rsidR="005A05A8" w:rsidRPr="00F71D29">
        <w:t>R</w:t>
      </w:r>
      <w:r w:rsidRPr="00F71D29">
        <w:t>epublika</w:t>
      </w:r>
      <w:r w:rsidR="005A05A8" w:rsidRPr="00F71D29">
        <w:t xml:space="preserve"> H</w:t>
      </w:r>
      <w:r w:rsidRPr="00F71D29">
        <w:t>rvatska</w:t>
      </w:r>
    </w:p>
    <w:p w:rsidRDefault="006F7B83" w:rsidR="002A2E27" w:rsidRPr="00F71D29">
      <w:r w:rsidRPr="00F71D29">
        <w:t>TRGOVAČKI SUD U ZAGREBU</w:t>
      </w:r>
    </w:p>
    <w:p w:rsidRDefault="006F7B83" w:rsidR="000870CB" w:rsidRPr="00F71D29">
      <w:r w:rsidRPr="00F71D29">
        <w:t xml:space="preserve">       </w:t>
      </w:r>
      <w:r w:rsidR="002A2E27" w:rsidRPr="00F71D29">
        <w:t xml:space="preserve">Zagreb, </w:t>
      </w:r>
      <w:proofErr w:type="spellStart"/>
      <w:r w:rsidR="002A2E27" w:rsidRPr="00F71D29">
        <w:t>Amruševa</w:t>
      </w:r>
      <w:proofErr w:type="spellEnd"/>
      <w:r w:rsidR="002A2E27" w:rsidRPr="00F71D29">
        <w:t xml:space="preserve"> 2/II</w:t>
      </w:r>
      <w:r w:rsidR="005A05A8" w:rsidRPr="00F71D29">
        <w:t xml:space="preserve">                                                           </w:t>
      </w:r>
      <w:r w:rsidR="005C4AA5" w:rsidRPr="00F71D29">
        <w:t xml:space="preserve">    </w:t>
      </w:r>
      <w:r w:rsidR="000870CB" w:rsidRPr="00F71D29">
        <w:t xml:space="preserve">  </w:t>
      </w:r>
    </w:p>
    <w:p w:rsidRDefault="000870CB" w:rsidP="000870CB" w:rsidR="005A05A8" w:rsidRPr="00F71D29">
      <w:pPr>
        <w:jc w:val="right"/>
      </w:pPr>
      <w:r w:rsidRPr="00F71D29">
        <w:t xml:space="preserve"> </w:t>
      </w:r>
      <w:proofErr w:type="spellStart"/>
      <w:r w:rsidR="002A2E27" w:rsidRPr="00F71D29">
        <w:t>20</w:t>
      </w:r>
      <w:proofErr w:type="spellEnd"/>
      <w:r w:rsidRPr="00F71D29">
        <w:t xml:space="preserve"> </w:t>
      </w:r>
      <w:r w:rsidR="005A05A8" w:rsidRPr="00F71D29">
        <w:t>St-</w:t>
      </w:r>
      <w:proofErr w:type="spellStart"/>
      <w:r w:rsidR="00140F9D">
        <w:t>1615</w:t>
      </w:r>
      <w:proofErr w:type="spellEnd"/>
      <w:r w:rsidR="00140F9D">
        <w:t>/</w:t>
      </w:r>
      <w:proofErr w:type="spellStart"/>
      <w:r w:rsidR="00140F9D">
        <w:t>13</w:t>
      </w:r>
      <w:proofErr w:type="spellEnd"/>
      <w:r w:rsidR="00EB5A87" w:rsidRPr="00F71D29">
        <w:t>-</w:t>
      </w:r>
    </w:p>
    <w:p w:rsidRDefault="00140F9D" w:rsidP="00140F9D" w:rsidR="00140F9D" w:rsidRPr="00CB6B2C">
      <w:pPr>
        <w:jc w:val="center"/>
      </w:pPr>
      <w:r w:rsidRPr="00CB6B2C">
        <w:t>R E P U B L I K A    H R V A T S K A</w:t>
      </w:r>
    </w:p>
    <w:p w:rsidRDefault="00140F9D" w:rsidR="00140F9D">
      <w:pPr>
        <w:jc w:val="center"/>
      </w:pPr>
    </w:p>
    <w:p w:rsidRDefault="005A05A8" w:rsidR="005A05A8" w:rsidRPr="00F71D29">
      <w:pPr>
        <w:jc w:val="center"/>
      </w:pPr>
      <w:r w:rsidRPr="00F71D29">
        <w:t>R J E Š E N J E</w:t>
      </w:r>
    </w:p>
    <w:p w:rsidRDefault="00FF587B" w:rsidR="00FF587B" w:rsidRPr="00F71D29">
      <w:pPr>
        <w:jc w:val="center"/>
      </w:pPr>
    </w:p>
    <w:p w:rsidRDefault="005A05A8" w:rsidP="00F43D2A" w:rsidR="00F43D2A" w:rsidRPr="00F71D29">
      <w:pPr>
        <w:pStyle w:val="Tijeloteksta"/>
        <w:rPr>
          <w:szCs w:val="24"/>
        </w:rPr>
      </w:pPr>
      <w:r w:rsidRPr="00F71D29">
        <w:rPr>
          <w:szCs w:val="24"/>
        </w:rPr>
        <w:tab/>
        <w:t>TRGOVAČKI SUD U ZAGREBU, po sucu</w:t>
      </w:r>
      <w:r w:rsidR="002A2E27" w:rsidRPr="00F71D29">
        <w:rPr>
          <w:szCs w:val="24"/>
        </w:rPr>
        <w:t xml:space="preserve"> pojedincu</w:t>
      </w:r>
      <w:r w:rsidRPr="00F71D29">
        <w:rPr>
          <w:szCs w:val="24"/>
        </w:rPr>
        <w:t xml:space="preserve"> Luciji Butigan, u stečajnom po</w:t>
      </w:r>
      <w:r w:rsidR="00516D75">
        <w:rPr>
          <w:szCs w:val="24"/>
        </w:rPr>
        <w:t>stupku</w:t>
      </w:r>
      <w:r w:rsidR="00F43D2A" w:rsidRPr="00F71D29">
        <w:rPr>
          <w:szCs w:val="24"/>
        </w:rPr>
        <w:t xml:space="preserve"> nad imovinom dužnika pojedinca </w:t>
      </w:r>
      <w:proofErr w:type="spellStart"/>
      <w:r w:rsidR="00140F9D" w:rsidRPr="00E64609">
        <w:rPr>
          <w:szCs w:val="24"/>
        </w:rPr>
        <w:t>ZDRAVKO</w:t>
      </w:r>
      <w:proofErr w:type="spellEnd"/>
      <w:r w:rsidR="00140F9D" w:rsidRPr="00E64609">
        <w:rPr>
          <w:szCs w:val="24"/>
        </w:rPr>
        <w:t xml:space="preserve"> </w:t>
      </w:r>
      <w:proofErr w:type="spellStart"/>
      <w:r w:rsidR="00140F9D" w:rsidRPr="00E64609">
        <w:rPr>
          <w:szCs w:val="24"/>
        </w:rPr>
        <w:t>BARBAROŠA</w:t>
      </w:r>
      <w:proofErr w:type="spellEnd"/>
      <w:r w:rsidR="00140F9D" w:rsidRPr="00E64609">
        <w:rPr>
          <w:szCs w:val="24"/>
        </w:rPr>
        <w:t xml:space="preserve">, </w:t>
      </w:r>
      <w:proofErr w:type="spellStart"/>
      <w:r w:rsidR="00140F9D" w:rsidRPr="00E64609">
        <w:rPr>
          <w:szCs w:val="24"/>
        </w:rPr>
        <w:t>vl</w:t>
      </w:r>
      <w:proofErr w:type="spellEnd"/>
      <w:r w:rsidR="00140F9D" w:rsidRPr="00E64609">
        <w:rPr>
          <w:szCs w:val="24"/>
        </w:rPr>
        <w:t>. ugostiteljskog obrta „</w:t>
      </w:r>
      <w:proofErr w:type="spellStart"/>
      <w:r w:rsidR="00140F9D" w:rsidRPr="00E64609">
        <w:rPr>
          <w:szCs w:val="24"/>
        </w:rPr>
        <w:t>President</w:t>
      </w:r>
      <w:proofErr w:type="spellEnd"/>
      <w:r w:rsidR="00140F9D" w:rsidRPr="00E64609">
        <w:rPr>
          <w:szCs w:val="24"/>
        </w:rPr>
        <w:t xml:space="preserve">“, Zadar, V. Desnice </w:t>
      </w:r>
      <w:proofErr w:type="spellStart"/>
      <w:r w:rsidR="00140F9D" w:rsidRPr="00E64609">
        <w:rPr>
          <w:szCs w:val="24"/>
        </w:rPr>
        <w:t>16</w:t>
      </w:r>
      <w:proofErr w:type="spellEnd"/>
      <w:r w:rsidR="00140F9D" w:rsidRPr="00E64609">
        <w:rPr>
          <w:szCs w:val="24"/>
        </w:rPr>
        <w:t xml:space="preserve">, </w:t>
      </w:r>
      <w:proofErr w:type="spellStart"/>
      <w:r w:rsidR="00140F9D" w:rsidRPr="00E64609">
        <w:rPr>
          <w:szCs w:val="24"/>
        </w:rPr>
        <w:t>MBO</w:t>
      </w:r>
      <w:proofErr w:type="spellEnd"/>
      <w:r w:rsidR="00140F9D" w:rsidRPr="00E64609">
        <w:rPr>
          <w:szCs w:val="24"/>
        </w:rPr>
        <w:t xml:space="preserve">: </w:t>
      </w:r>
      <w:proofErr w:type="spellStart"/>
      <w:r w:rsidR="00140F9D" w:rsidRPr="00E64609">
        <w:rPr>
          <w:szCs w:val="24"/>
        </w:rPr>
        <w:t>90949056</w:t>
      </w:r>
      <w:proofErr w:type="spellEnd"/>
      <w:r w:rsidR="00140F9D" w:rsidRPr="00E64609">
        <w:rPr>
          <w:szCs w:val="24"/>
        </w:rPr>
        <w:t xml:space="preserve">, </w:t>
      </w:r>
      <w:proofErr w:type="spellStart"/>
      <w:r w:rsidR="00140F9D" w:rsidRPr="00E64609">
        <w:rPr>
          <w:szCs w:val="24"/>
        </w:rPr>
        <w:t>OIB</w:t>
      </w:r>
      <w:proofErr w:type="spellEnd"/>
      <w:r w:rsidR="00140F9D" w:rsidRPr="00E64609">
        <w:rPr>
          <w:szCs w:val="24"/>
        </w:rPr>
        <w:t xml:space="preserve">: </w:t>
      </w:r>
      <w:proofErr w:type="spellStart"/>
      <w:r w:rsidR="00140F9D" w:rsidRPr="00E64609">
        <w:rPr>
          <w:szCs w:val="24"/>
        </w:rPr>
        <w:t>02201577055</w:t>
      </w:r>
      <w:proofErr w:type="spellEnd"/>
      <w:r w:rsidR="00F43D2A" w:rsidRPr="00F71D29">
        <w:rPr>
          <w:szCs w:val="24"/>
        </w:rPr>
        <w:t xml:space="preserve">, dana </w:t>
      </w:r>
      <w:proofErr w:type="spellStart"/>
      <w:r w:rsidR="00140F9D">
        <w:rPr>
          <w:szCs w:val="24"/>
        </w:rPr>
        <w:t>10</w:t>
      </w:r>
      <w:proofErr w:type="spellEnd"/>
      <w:r w:rsidR="00F43D2A" w:rsidRPr="00F71D29">
        <w:rPr>
          <w:szCs w:val="24"/>
        </w:rPr>
        <w:t xml:space="preserve">. </w:t>
      </w:r>
      <w:r w:rsidR="00140F9D">
        <w:rPr>
          <w:szCs w:val="24"/>
        </w:rPr>
        <w:t xml:space="preserve">ožujka </w:t>
      </w:r>
      <w:proofErr w:type="spellStart"/>
      <w:r w:rsidR="00140F9D">
        <w:rPr>
          <w:szCs w:val="24"/>
        </w:rPr>
        <w:t>2016</w:t>
      </w:r>
      <w:proofErr w:type="spellEnd"/>
      <w:r w:rsidR="00F43D2A" w:rsidRPr="00F71D29">
        <w:rPr>
          <w:szCs w:val="24"/>
        </w:rPr>
        <w:t xml:space="preserve">. </w:t>
      </w:r>
    </w:p>
    <w:p w:rsidRDefault="00EE07C2" w:rsidP="00E06B5F" w:rsidR="009E6CC5" w:rsidRPr="00F71D29">
      <w:pPr>
        <w:pStyle w:val="Tijeloteksta"/>
        <w:rPr>
          <w:szCs w:val="24"/>
        </w:rPr>
      </w:pPr>
      <w:r w:rsidRPr="00F71D29">
        <w:rPr>
          <w:szCs w:val="24"/>
        </w:rPr>
        <w:t>.</w:t>
      </w:r>
    </w:p>
    <w:p w:rsidRDefault="00FF587B" w:rsidR="00FF587B" w:rsidRPr="00F71D29">
      <w:pPr>
        <w:jc w:val="both"/>
      </w:pPr>
    </w:p>
    <w:p w:rsidRDefault="005A05A8" w:rsidR="005A05A8" w:rsidRPr="00F71D29">
      <w:pPr>
        <w:jc w:val="center"/>
      </w:pPr>
      <w:r w:rsidRPr="00F71D29">
        <w:t xml:space="preserve">r i j e š i o    j e </w:t>
      </w:r>
    </w:p>
    <w:p w:rsidRDefault="005A05A8" w:rsidR="005A05A8" w:rsidRPr="00F71D29">
      <w:pPr>
        <w:jc w:val="center"/>
      </w:pPr>
    </w:p>
    <w:p w:rsidRDefault="007D2903" w:rsidP="00E70959" w:rsidR="00E70959" w:rsidRPr="00F71D29">
      <w:pPr>
        <w:jc w:val="both"/>
        <w:rPr>
          <w:bCs/>
        </w:rPr>
      </w:pPr>
      <w:r w:rsidRPr="00F71D29">
        <w:t xml:space="preserve"> </w:t>
      </w:r>
      <w:r w:rsidR="00E70959" w:rsidRPr="00F71D29">
        <w:rPr>
          <w:bCs/>
        </w:rPr>
        <w:t xml:space="preserve">I. </w:t>
      </w:r>
      <w:r w:rsidRPr="00F71D29">
        <w:rPr>
          <w:bCs/>
        </w:rPr>
        <w:tab/>
      </w:r>
      <w:r w:rsidR="00E70959" w:rsidRPr="00F71D29">
        <w:rPr>
          <w:bCs/>
        </w:rPr>
        <w:t>Utvrđene su sljedeće tražbine viših isplatnih redova kako slijedi:</w:t>
      </w:r>
    </w:p>
    <w:p w:rsidRDefault="005A05A8" w:rsidR="005A05A8" w:rsidRPr="00F71D29">
      <w:pPr>
        <w:jc w:val="both"/>
      </w:pPr>
    </w:p>
    <w:p w:rsidRDefault="00F43D2A" w:rsidP="00F43D2A" w:rsidR="00F43D2A" w:rsidRPr="00F71D29">
      <w:pPr>
        <w:ind w:left="360"/>
        <w:jc w:val="center"/>
        <w:rPr>
          <w:bCs/>
          <w:u w:val="single"/>
        </w:rPr>
      </w:pPr>
      <w:r w:rsidRPr="00F71D29">
        <w:rPr>
          <w:bCs/>
          <w:u w:val="single"/>
        </w:rPr>
        <w:t>2. viši isplatni red</w:t>
      </w:r>
    </w:p>
    <w:p w:rsidRDefault="00F71D29" w:rsidP="00F43D2A" w:rsidR="00F71D29" w:rsidRPr="00F71D29">
      <w:pPr>
        <w:ind w:left="360"/>
        <w:jc w:val="center"/>
        <w:rPr>
          <w:bCs/>
          <w:u w:val="single"/>
        </w:rPr>
      </w:pPr>
    </w:p>
    <w:p w:rsidRDefault="00F71D29" w:rsidP="00CB3E51" w:rsidR="00F71D29">
      <w:pPr>
        <w:ind w:left="360"/>
        <w:jc w:val="center"/>
      </w:pPr>
    </w:p>
    <w:tbl>
      <w:tblPr>
        <w:tblW w:type="dxa" w:w="8952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18"/>
        <w:gridCol w:w="5967"/>
        <w:gridCol w:w="2267"/>
      </w:tblGrid>
      <w:tr w:rsidTr="001A1886" w:rsidR="00140F9D" w:rsidRPr="00CB5388">
        <w:tc>
          <w:tcPr>
            <w:tcW w:type="dxa" w:w="718"/>
          </w:tcPr>
          <w:p w:rsidRDefault="00140F9D" w:rsidP="001A1886" w:rsidR="00140F9D" w:rsidRPr="00CB5388">
            <w:pPr>
              <w:jc w:val="both"/>
              <w:rPr>
                <w:bCs/>
                <w:sz w:val="22"/>
                <w:szCs w:val="22"/>
              </w:rPr>
            </w:pPr>
            <w:r w:rsidRPr="00CB5388">
              <w:rPr>
                <w:bCs/>
                <w:sz w:val="22"/>
                <w:szCs w:val="22"/>
              </w:rPr>
              <w:t>red.</w:t>
            </w:r>
          </w:p>
          <w:p w:rsidRDefault="00140F9D" w:rsidP="001A1886" w:rsidR="00140F9D" w:rsidRPr="00CB5388">
            <w:pPr>
              <w:jc w:val="both"/>
              <w:rPr>
                <w:bCs/>
                <w:sz w:val="22"/>
                <w:szCs w:val="22"/>
              </w:rPr>
            </w:pPr>
            <w:r w:rsidRPr="00CB5388">
              <w:rPr>
                <w:bCs/>
                <w:sz w:val="22"/>
                <w:szCs w:val="22"/>
              </w:rPr>
              <w:t>br.</w:t>
            </w:r>
          </w:p>
        </w:tc>
        <w:tc>
          <w:tcPr>
            <w:tcW w:type="dxa" w:w="5967"/>
          </w:tcPr>
          <w:p w:rsidRDefault="00140F9D" w:rsidP="001A1886" w:rsidR="00140F9D" w:rsidRPr="00CB5388">
            <w:pPr>
              <w:jc w:val="center"/>
              <w:rPr>
                <w:bCs/>
                <w:sz w:val="22"/>
                <w:szCs w:val="22"/>
              </w:rPr>
            </w:pPr>
            <w:r w:rsidRPr="00CB5388">
              <w:rPr>
                <w:bCs/>
                <w:sz w:val="22"/>
                <w:szCs w:val="22"/>
              </w:rPr>
              <w:t xml:space="preserve">    vjerovnik</w:t>
            </w:r>
          </w:p>
          <w:p w:rsidRDefault="00140F9D" w:rsidP="001A1886" w:rsidR="00140F9D" w:rsidRPr="00CB538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type="dxa" w:w="2267"/>
          </w:tcPr>
          <w:p w:rsidRDefault="00140F9D" w:rsidP="001A1886" w:rsidR="00140F9D" w:rsidRPr="00CB5388">
            <w:pPr>
              <w:jc w:val="right"/>
              <w:rPr>
                <w:bCs/>
                <w:sz w:val="22"/>
                <w:szCs w:val="22"/>
              </w:rPr>
            </w:pPr>
            <w:r w:rsidRPr="00CB5388">
              <w:rPr>
                <w:bCs/>
                <w:sz w:val="22"/>
                <w:szCs w:val="22"/>
              </w:rPr>
              <w:t>iznos kn</w:t>
            </w:r>
          </w:p>
        </w:tc>
      </w:tr>
      <w:tr w:rsidTr="001A1886" w:rsidR="00140F9D" w:rsidRPr="00CB5388">
        <w:trPr>
          <w:trHeight w:val="272"/>
        </w:trPr>
        <w:tc>
          <w:tcPr>
            <w:tcW w:type="dxa" w:w="718"/>
          </w:tcPr>
          <w:p w:rsidRDefault="00140F9D" w:rsidP="001A1886" w:rsidR="00140F9D" w:rsidRPr="00CB5388">
            <w:pPr>
              <w:jc w:val="both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>1.</w:t>
            </w:r>
          </w:p>
        </w:tc>
        <w:tc>
          <w:tcPr>
            <w:tcW w:type="dxa" w:w="5967"/>
          </w:tcPr>
          <w:p w:rsidRDefault="00140F9D" w:rsidP="001A1886" w:rsidR="00140F9D" w:rsidRPr="00CB5388">
            <w:pPr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>Hrvatski Telekom d.d.., Zagreb, R. F. Mihanovića 9</w:t>
            </w:r>
          </w:p>
          <w:p w:rsidRDefault="00140F9D" w:rsidP="001A1886" w:rsidR="00140F9D" w:rsidRPr="00CB5388">
            <w:pPr>
              <w:jc w:val="both"/>
              <w:rPr>
                <w:sz w:val="22"/>
                <w:szCs w:val="22"/>
              </w:rPr>
            </w:pPr>
            <w:proofErr w:type="spellStart"/>
            <w:r w:rsidRPr="00CB5388">
              <w:rPr>
                <w:sz w:val="22"/>
                <w:szCs w:val="22"/>
              </w:rPr>
              <w:t>OIB</w:t>
            </w:r>
            <w:proofErr w:type="spellEnd"/>
            <w:r w:rsidRPr="00CB5388">
              <w:rPr>
                <w:sz w:val="22"/>
                <w:szCs w:val="22"/>
              </w:rPr>
              <w:t xml:space="preserve">: </w:t>
            </w:r>
            <w:proofErr w:type="spellStart"/>
            <w:r w:rsidRPr="00CB5388">
              <w:rPr>
                <w:sz w:val="22"/>
                <w:szCs w:val="22"/>
              </w:rPr>
              <w:t>81793146560</w:t>
            </w:r>
            <w:proofErr w:type="spellEnd"/>
            <w:r w:rsidRPr="00CB5388">
              <w:rPr>
                <w:sz w:val="22"/>
                <w:szCs w:val="22"/>
              </w:rPr>
              <w:t xml:space="preserve"> </w:t>
            </w:r>
            <w:r w:rsidRPr="00CB5388">
              <w:rPr>
                <w:sz w:val="22"/>
                <w:szCs w:val="22"/>
              </w:rPr>
              <w:tab/>
            </w:r>
          </w:p>
        </w:tc>
        <w:tc>
          <w:tcPr>
            <w:tcW w:type="dxa" w:w="2267"/>
          </w:tcPr>
          <w:p w:rsidRDefault="00140F9D" w:rsidP="001A1886" w:rsidR="00140F9D" w:rsidRPr="00CB5388">
            <w:pPr>
              <w:ind w:right="-879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                  </w:t>
            </w:r>
            <w:proofErr w:type="spellStart"/>
            <w:r w:rsidRPr="00CB5388">
              <w:rPr>
                <w:sz w:val="22"/>
                <w:szCs w:val="22"/>
              </w:rPr>
              <w:t>54.044</w:t>
            </w:r>
            <w:proofErr w:type="spellEnd"/>
            <w:r w:rsidRPr="00CB5388">
              <w:rPr>
                <w:sz w:val="22"/>
                <w:szCs w:val="22"/>
              </w:rPr>
              <w:t>,</w:t>
            </w:r>
            <w:proofErr w:type="spellStart"/>
            <w:r w:rsidRPr="00CB5388">
              <w:rPr>
                <w:sz w:val="22"/>
                <w:szCs w:val="22"/>
              </w:rPr>
              <w:t>05</w:t>
            </w:r>
            <w:proofErr w:type="spellEnd"/>
          </w:p>
        </w:tc>
      </w:tr>
      <w:tr w:rsidTr="001A1886" w:rsidR="00140F9D" w:rsidRPr="00CB5388">
        <w:trPr>
          <w:trHeight w:val="272"/>
        </w:trPr>
        <w:tc>
          <w:tcPr>
            <w:tcW w:type="dxa" w:w="718"/>
          </w:tcPr>
          <w:p w:rsidRDefault="00140F9D" w:rsidP="001A1886" w:rsidR="00140F9D" w:rsidRPr="00CB5388">
            <w:pPr>
              <w:jc w:val="both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>2.</w:t>
            </w:r>
          </w:p>
        </w:tc>
        <w:tc>
          <w:tcPr>
            <w:tcW w:type="dxa" w:w="5967"/>
          </w:tcPr>
          <w:p w:rsidRDefault="00140F9D" w:rsidP="001A1886" w:rsidR="00140F9D" w:rsidRPr="00CB5388">
            <w:pPr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FINANCIJSKA AGENCIJA, Zagreb, Ul. </w:t>
            </w:r>
            <w:proofErr w:type="spellStart"/>
            <w:r w:rsidRPr="00CB5388">
              <w:rPr>
                <w:sz w:val="22"/>
                <w:szCs w:val="22"/>
              </w:rPr>
              <w:t>Gr</w:t>
            </w:r>
            <w:proofErr w:type="spellEnd"/>
            <w:r w:rsidRPr="00CB5388">
              <w:rPr>
                <w:sz w:val="22"/>
                <w:szCs w:val="22"/>
              </w:rPr>
              <w:t xml:space="preserve">. Vukovara </w:t>
            </w:r>
            <w:proofErr w:type="spellStart"/>
            <w:r w:rsidRPr="00CB5388">
              <w:rPr>
                <w:sz w:val="22"/>
                <w:szCs w:val="22"/>
              </w:rPr>
              <w:t>70</w:t>
            </w:r>
            <w:proofErr w:type="spellEnd"/>
          </w:p>
          <w:p w:rsidRDefault="00140F9D" w:rsidP="001A1886" w:rsidR="00140F9D" w:rsidRPr="00CB5388">
            <w:pPr>
              <w:rPr>
                <w:sz w:val="22"/>
                <w:szCs w:val="22"/>
              </w:rPr>
            </w:pPr>
            <w:proofErr w:type="spellStart"/>
            <w:r w:rsidRPr="00CB5388">
              <w:rPr>
                <w:sz w:val="22"/>
                <w:szCs w:val="22"/>
              </w:rPr>
              <w:t>OIB</w:t>
            </w:r>
            <w:proofErr w:type="spellEnd"/>
            <w:r w:rsidRPr="00CB5388">
              <w:rPr>
                <w:sz w:val="22"/>
                <w:szCs w:val="22"/>
              </w:rPr>
              <w:t xml:space="preserve">: </w:t>
            </w:r>
            <w:proofErr w:type="spellStart"/>
            <w:r w:rsidRPr="00CB5388">
              <w:rPr>
                <w:sz w:val="22"/>
                <w:szCs w:val="22"/>
              </w:rPr>
              <w:t>85821130368</w:t>
            </w:r>
            <w:proofErr w:type="spellEnd"/>
          </w:p>
        </w:tc>
        <w:tc>
          <w:tcPr>
            <w:tcW w:type="dxa" w:w="2267"/>
          </w:tcPr>
          <w:p w:rsidRDefault="00140F9D" w:rsidP="001A1886" w:rsidR="00140F9D" w:rsidRPr="00CB5388">
            <w:pPr>
              <w:ind w:right="-879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                    </w:t>
            </w:r>
            <w:proofErr w:type="spellStart"/>
            <w:r w:rsidRPr="00CB5388">
              <w:rPr>
                <w:sz w:val="22"/>
                <w:szCs w:val="22"/>
              </w:rPr>
              <w:t>8.103</w:t>
            </w:r>
            <w:proofErr w:type="spellEnd"/>
            <w:r w:rsidRPr="00CB5388">
              <w:rPr>
                <w:sz w:val="22"/>
                <w:szCs w:val="22"/>
              </w:rPr>
              <w:t>,</w:t>
            </w:r>
            <w:proofErr w:type="spellStart"/>
            <w:r w:rsidRPr="00CB5388">
              <w:rPr>
                <w:sz w:val="22"/>
                <w:szCs w:val="22"/>
              </w:rPr>
              <w:t>54</w:t>
            </w:r>
            <w:proofErr w:type="spellEnd"/>
          </w:p>
        </w:tc>
      </w:tr>
      <w:tr w:rsidTr="001A1886" w:rsidR="00140F9D" w:rsidRPr="00CB5388">
        <w:trPr>
          <w:trHeight w:val="272"/>
        </w:trPr>
        <w:tc>
          <w:tcPr>
            <w:tcW w:type="dxa" w:w="718"/>
          </w:tcPr>
          <w:p w:rsidRDefault="00140F9D" w:rsidP="001A1886" w:rsidR="00140F9D" w:rsidRPr="00CB5388">
            <w:pPr>
              <w:jc w:val="both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>3.</w:t>
            </w:r>
          </w:p>
        </w:tc>
        <w:tc>
          <w:tcPr>
            <w:tcW w:type="dxa" w:w="5967"/>
          </w:tcPr>
          <w:p w:rsidRDefault="00140F9D" w:rsidP="001A1886" w:rsidR="00140F9D" w:rsidRPr="00CB5388">
            <w:pPr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Zagrebački holding d.o.o., Zagreb, Ul. </w:t>
            </w:r>
            <w:proofErr w:type="spellStart"/>
            <w:r w:rsidRPr="00CB5388">
              <w:rPr>
                <w:sz w:val="22"/>
                <w:szCs w:val="22"/>
              </w:rPr>
              <w:t>Gr</w:t>
            </w:r>
            <w:proofErr w:type="spellEnd"/>
            <w:r w:rsidRPr="00CB5388">
              <w:rPr>
                <w:sz w:val="22"/>
                <w:szCs w:val="22"/>
              </w:rPr>
              <w:t xml:space="preserve">. Vukovara </w:t>
            </w:r>
            <w:proofErr w:type="spellStart"/>
            <w:r w:rsidRPr="00CB5388">
              <w:rPr>
                <w:sz w:val="22"/>
                <w:szCs w:val="22"/>
              </w:rPr>
              <w:t>41</w:t>
            </w:r>
            <w:proofErr w:type="spellEnd"/>
          </w:p>
          <w:p w:rsidRDefault="00140F9D" w:rsidP="001A1886" w:rsidR="00140F9D" w:rsidRPr="00CB5388">
            <w:pPr>
              <w:rPr>
                <w:sz w:val="22"/>
                <w:szCs w:val="22"/>
              </w:rPr>
            </w:pPr>
            <w:proofErr w:type="spellStart"/>
            <w:r w:rsidRPr="00CB5388">
              <w:rPr>
                <w:sz w:val="22"/>
                <w:szCs w:val="22"/>
              </w:rPr>
              <w:t>OIB</w:t>
            </w:r>
            <w:proofErr w:type="spellEnd"/>
            <w:r w:rsidRPr="00CB5388">
              <w:rPr>
                <w:sz w:val="22"/>
                <w:szCs w:val="22"/>
              </w:rPr>
              <w:t xml:space="preserve">: </w:t>
            </w:r>
            <w:proofErr w:type="spellStart"/>
            <w:r w:rsidRPr="00CB5388">
              <w:rPr>
                <w:sz w:val="22"/>
                <w:szCs w:val="22"/>
              </w:rPr>
              <w:t>85584865987</w:t>
            </w:r>
            <w:proofErr w:type="spellEnd"/>
          </w:p>
        </w:tc>
        <w:tc>
          <w:tcPr>
            <w:tcW w:type="dxa" w:w="2267"/>
          </w:tcPr>
          <w:p w:rsidRDefault="00140F9D" w:rsidP="001A1886" w:rsidR="00140F9D" w:rsidRPr="00CB5388">
            <w:pPr>
              <w:ind w:right="-879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                  </w:t>
            </w:r>
            <w:proofErr w:type="spellStart"/>
            <w:r w:rsidRPr="00CB5388">
              <w:rPr>
                <w:sz w:val="22"/>
                <w:szCs w:val="22"/>
              </w:rPr>
              <w:t>12.777</w:t>
            </w:r>
            <w:proofErr w:type="spellEnd"/>
            <w:r w:rsidRPr="00CB5388">
              <w:rPr>
                <w:sz w:val="22"/>
                <w:szCs w:val="22"/>
              </w:rPr>
              <w:t>,</w:t>
            </w:r>
            <w:proofErr w:type="spellStart"/>
            <w:r w:rsidRPr="00CB5388">
              <w:rPr>
                <w:sz w:val="22"/>
                <w:szCs w:val="22"/>
              </w:rPr>
              <w:t>80</w:t>
            </w:r>
            <w:proofErr w:type="spellEnd"/>
          </w:p>
        </w:tc>
      </w:tr>
      <w:tr w:rsidTr="001A1886" w:rsidR="00140F9D" w:rsidRPr="00CB5388">
        <w:trPr>
          <w:trHeight w:val="272"/>
        </w:trPr>
        <w:tc>
          <w:tcPr>
            <w:tcW w:type="dxa" w:w="718"/>
          </w:tcPr>
          <w:p w:rsidRDefault="00140F9D" w:rsidP="001A1886" w:rsidR="00140F9D" w:rsidRPr="00CB5388">
            <w:pPr>
              <w:jc w:val="both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>4.</w:t>
            </w:r>
          </w:p>
        </w:tc>
        <w:tc>
          <w:tcPr>
            <w:tcW w:type="dxa" w:w="5967"/>
          </w:tcPr>
          <w:p w:rsidRDefault="00140F9D" w:rsidP="001A1886" w:rsidR="00140F9D" w:rsidRPr="00CB5388">
            <w:pPr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>HRVATSKA BANKA ZA OBNOVU I RAZVITAK,</w:t>
            </w:r>
          </w:p>
          <w:p w:rsidRDefault="00140F9D" w:rsidP="001A1886" w:rsidR="00140F9D" w:rsidRPr="00CB5388">
            <w:pPr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Zagreb, Strossmayerov trg 9, </w:t>
            </w:r>
            <w:proofErr w:type="spellStart"/>
            <w:r w:rsidRPr="00CB5388">
              <w:rPr>
                <w:sz w:val="22"/>
                <w:szCs w:val="22"/>
              </w:rPr>
              <w:t>OIB</w:t>
            </w:r>
            <w:proofErr w:type="spellEnd"/>
            <w:r w:rsidRPr="00CB5388">
              <w:rPr>
                <w:sz w:val="22"/>
                <w:szCs w:val="22"/>
              </w:rPr>
              <w:t xml:space="preserve">: </w:t>
            </w:r>
            <w:proofErr w:type="spellStart"/>
            <w:r w:rsidRPr="00CB5388">
              <w:rPr>
                <w:sz w:val="22"/>
                <w:szCs w:val="22"/>
              </w:rPr>
              <w:t>26702280390</w:t>
            </w:r>
            <w:proofErr w:type="spellEnd"/>
            <w:r w:rsidRPr="00CB5388">
              <w:rPr>
                <w:sz w:val="22"/>
                <w:szCs w:val="22"/>
              </w:rPr>
              <w:tab/>
            </w:r>
          </w:p>
        </w:tc>
        <w:tc>
          <w:tcPr>
            <w:tcW w:type="dxa" w:w="2267"/>
          </w:tcPr>
          <w:p w:rsidRDefault="00140F9D" w:rsidP="001A1886" w:rsidR="00140F9D" w:rsidRPr="00CB5388">
            <w:pPr>
              <w:ind w:right="-879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           19.765.195,</w:t>
            </w:r>
            <w:proofErr w:type="spellStart"/>
            <w:r w:rsidRPr="00CB5388">
              <w:rPr>
                <w:sz w:val="22"/>
                <w:szCs w:val="22"/>
              </w:rPr>
              <w:t>58</w:t>
            </w:r>
            <w:proofErr w:type="spellEnd"/>
          </w:p>
        </w:tc>
      </w:tr>
      <w:tr w:rsidTr="001A1886" w:rsidR="00140F9D" w:rsidRPr="00CB5388">
        <w:trPr>
          <w:trHeight w:val="272"/>
        </w:trPr>
        <w:tc>
          <w:tcPr>
            <w:tcW w:type="dxa" w:w="718"/>
          </w:tcPr>
          <w:p w:rsidRDefault="00140F9D" w:rsidP="001A1886" w:rsidR="00140F9D" w:rsidRPr="00CB5388">
            <w:pPr>
              <w:jc w:val="both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>5.</w:t>
            </w:r>
          </w:p>
        </w:tc>
        <w:tc>
          <w:tcPr>
            <w:tcW w:type="dxa" w:w="5967"/>
          </w:tcPr>
          <w:p w:rsidRDefault="00140F9D" w:rsidP="001A1886" w:rsidR="00140F9D" w:rsidRPr="00CB5388">
            <w:pPr>
              <w:ind w:hanging="705" w:left="705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HRVATSKO DRUŠTVO SKLADATELJA </w:t>
            </w:r>
          </w:p>
          <w:p w:rsidRDefault="00140F9D" w:rsidP="001A1886" w:rsidR="00140F9D" w:rsidRPr="00CB5388">
            <w:pPr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Zagreb, </w:t>
            </w:r>
            <w:proofErr w:type="spellStart"/>
            <w:r w:rsidRPr="00CB5388">
              <w:rPr>
                <w:sz w:val="22"/>
                <w:szCs w:val="22"/>
              </w:rPr>
              <w:t>Berislavićeva</w:t>
            </w:r>
            <w:proofErr w:type="spellEnd"/>
            <w:r w:rsidRPr="00CB5388">
              <w:rPr>
                <w:sz w:val="22"/>
                <w:szCs w:val="22"/>
              </w:rPr>
              <w:t xml:space="preserve"> 9, </w:t>
            </w:r>
            <w:proofErr w:type="spellStart"/>
            <w:r w:rsidRPr="00CB5388">
              <w:rPr>
                <w:sz w:val="22"/>
                <w:szCs w:val="22"/>
              </w:rPr>
              <w:t>OIB</w:t>
            </w:r>
            <w:proofErr w:type="spellEnd"/>
            <w:r w:rsidRPr="00CB5388">
              <w:rPr>
                <w:sz w:val="22"/>
                <w:szCs w:val="22"/>
              </w:rPr>
              <w:t xml:space="preserve">: </w:t>
            </w:r>
            <w:proofErr w:type="spellStart"/>
            <w:r w:rsidRPr="00CB5388">
              <w:rPr>
                <w:sz w:val="22"/>
                <w:szCs w:val="22"/>
              </w:rPr>
              <w:t>56668956985</w:t>
            </w:r>
            <w:proofErr w:type="spellEnd"/>
          </w:p>
        </w:tc>
        <w:tc>
          <w:tcPr>
            <w:tcW w:type="dxa" w:w="2267"/>
          </w:tcPr>
          <w:p w:rsidRDefault="00140F9D" w:rsidP="001A1886" w:rsidR="00140F9D" w:rsidRPr="00CB5388">
            <w:pPr>
              <w:ind w:right="-879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                </w:t>
            </w:r>
            <w:proofErr w:type="spellStart"/>
            <w:r w:rsidRPr="00CB5388">
              <w:rPr>
                <w:sz w:val="22"/>
                <w:szCs w:val="22"/>
              </w:rPr>
              <w:t>241.586</w:t>
            </w:r>
            <w:proofErr w:type="spellEnd"/>
            <w:r w:rsidRPr="00CB5388">
              <w:rPr>
                <w:sz w:val="22"/>
                <w:szCs w:val="22"/>
              </w:rPr>
              <w:t>,</w:t>
            </w:r>
            <w:proofErr w:type="spellStart"/>
            <w:r w:rsidRPr="00CB5388">
              <w:rPr>
                <w:sz w:val="22"/>
                <w:szCs w:val="22"/>
              </w:rPr>
              <w:t>14</w:t>
            </w:r>
            <w:proofErr w:type="spellEnd"/>
          </w:p>
        </w:tc>
      </w:tr>
      <w:tr w:rsidTr="001A1886" w:rsidR="00140F9D" w:rsidRPr="00CB5388">
        <w:trPr>
          <w:trHeight w:val="272"/>
        </w:trPr>
        <w:tc>
          <w:tcPr>
            <w:tcW w:type="dxa" w:w="718"/>
          </w:tcPr>
          <w:p w:rsidRDefault="00140F9D" w:rsidP="001A1886" w:rsidR="00140F9D" w:rsidRPr="00CB5388">
            <w:pPr>
              <w:jc w:val="both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>6.</w:t>
            </w:r>
          </w:p>
        </w:tc>
        <w:tc>
          <w:tcPr>
            <w:tcW w:type="dxa" w:w="5967"/>
          </w:tcPr>
          <w:p w:rsidRDefault="00140F9D" w:rsidP="001A1886" w:rsidR="00140F9D" w:rsidRPr="00CB5388">
            <w:pPr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GRAD </w:t>
            </w:r>
            <w:proofErr w:type="spellStart"/>
            <w:r w:rsidRPr="00CB5388">
              <w:rPr>
                <w:sz w:val="22"/>
                <w:szCs w:val="22"/>
              </w:rPr>
              <w:t>ZADAR</w:t>
            </w:r>
            <w:proofErr w:type="spellEnd"/>
            <w:r w:rsidRPr="00CB5388">
              <w:rPr>
                <w:sz w:val="22"/>
                <w:szCs w:val="22"/>
              </w:rPr>
              <w:t>, Zadar, Narodni trg 1</w:t>
            </w:r>
          </w:p>
          <w:p w:rsidRDefault="00140F9D" w:rsidP="001A1886" w:rsidR="00140F9D" w:rsidRPr="00CB5388">
            <w:pPr>
              <w:rPr>
                <w:sz w:val="22"/>
                <w:szCs w:val="22"/>
              </w:rPr>
            </w:pPr>
            <w:proofErr w:type="spellStart"/>
            <w:r w:rsidRPr="00CB5388">
              <w:rPr>
                <w:sz w:val="22"/>
                <w:szCs w:val="22"/>
              </w:rPr>
              <w:t>OIB</w:t>
            </w:r>
            <w:proofErr w:type="spellEnd"/>
            <w:r w:rsidRPr="00CB5388">
              <w:rPr>
                <w:sz w:val="22"/>
                <w:szCs w:val="22"/>
              </w:rPr>
              <w:t xml:space="preserve">: </w:t>
            </w:r>
            <w:proofErr w:type="spellStart"/>
            <w:r w:rsidRPr="00CB5388">
              <w:rPr>
                <w:sz w:val="22"/>
                <w:szCs w:val="22"/>
              </w:rPr>
              <w:t>9933651854</w:t>
            </w:r>
            <w:proofErr w:type="spellEnd"/>
            <w:r w:rsidRPr="00CB5388">
              <w:rPr>
                <w:sz w:val="22"/>
                <w:szCs w:val="22"/>
              </w:rPr>
              <w:t xml:space="preserve">                                                </w:t>
            </w:r>
          </w:p>
        </w:tc>
        <w:tc>
          <w:tcPr>
            <w:tcW w:type="dxa" w:w="2267"/>
          </w:tcPr>
          <w:p w:rsidRDefault="00140F9D" w:rsidP="001A1886" w:rsidR="00140F9D" w:rsidRPr="00CB5388">
            <w:pPr>
              <w:ind w:right="-879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                </w:t>
            </w:r>
            <w:proofErr w:type="spellStart"/>
            <w:r w:rsidRPr="00CB5388">
              <w:rPr>
                <w:sz w:val="22"/>
                <w:szCs w:val="22"/>
              </w:rPr>
              <w:t>604.957</w:t>
            </w:r>
            <w:proofErr w:type="spellEnd"/>
            <w:r w:rsidRPr="00CB5388">
              <w:rPr>
                <w:sz w:val="22"/>
                <w:szCs w:val="22"/>
              </w:rPr>
              <w:t>,</w:t>
            </w:r>
            <w:proofErr w:type="spellStart"/>
            <w:r w:rsidRPr="00CB5388">
              <w:rPr>
                <w:sz w:val="22"/>
                <w:szCs w:val="22"/>
              </w:rPr>
              <w:t>34</w:t>
            </w:r>
            <w:proofErr w:type="spellEnd"/>
          </w:p>
        </w:tc>
      </w:tr>
      <w:tr w:rsidTr="001A1886" w:rsidR="00140F9D" w:rsidRPr="00CB5388">
        <w:trPr>
          <w:trHeight w:val="272"/>
        </w:trPr>
        <w:tc>
          <w:tcPr>
            <w:tcW w:type="dxa" w:w="718"/>
          </w:tcPr>
          <w:p w:rsidRDefault="00140F9D" w:rsidP="001A1886" w:rsidR="00140F9D" w:rsidRPr="00CB5388">
            <w:pPr>
              <w:jc w:val="both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>7.</w:t>
            </w:r>
          </w:p>
        </w:tc>
        <w:tc>
          <w:tcPr>
            <w:tcW w:type="dxa" w:w="5967"/>
          </w:tcPr>
          <w:p w:rsidRDefault="00140F9D" w:rsidP="001A1886" w:rsidR="00140F9D" w:rsidRPr="00CB5388">
            <w:pPr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HEP-Opskrba d.o.o., Zagreb, Ul. Grada Vukovara </w:t>
            </w:r>
            <w:proofErr w:type="spellStart"/>
            <w:r w:rsidRPr="00CB5388">
              <w:rPr>
                <w:sz w:val="22"/>
                <w:szCs w:val="22"/>
              </w:rPr>
              <w:t>37</w:t>
            </w:r>
            <w:proofErr w:type="spellEnd"/>
          </w:p>
          <w:p w:rsidRDefault="00140F9D" w:rsidP="001A1886" w:rsidR="00140F9D" w:rsidRPr="00CB5388">
            <w:pPr>
              <w:rPr>
                <w:sz w:val="22"/>
                <w:szCs w:val="22"/>
              </w:rPr>
            </w:pPr>
            <w:proofErr w:type="spellStart"/>
            <w:r w:rsidRPr="00CB5388">
              <w:rPr>
                <w:sz w:val="22"/>
                <w:szCs w:val="22"/>
              </w:rPr>
              <w:t>OIB</w:t>
            </w:r>
            <w:proofErr w:type="spellEnd"/>
            <w:r w:rsidRPr="00CB5388">
              <w:rPr>
                <w:sz w:val="22"/>
                <w:szCs w:val="22"/>
              </w:rPr>
              <w:t xml:space="preserve">: </w:t>
            </w:r>
            <w:proofErr w:type="spellStart"/>
            <w:r w:rsidRPr="00CB5388">
              <w:rPr>
                <w:sz w:val="22"/>
                <w:szCs w:val="22"/>
              </w:rPr>
              <w:t>63073332379</w:t>
            </w:r>
            <w:proofErr w:type="spellEnd"/>
          </w:p>
        </w:tc>
        <w:tc>
          <w:tcPr>
            <w:tcW w:type="dxa" w:w="2267"/>
          </w:tcPr>
          <w:p w:rsidRDefault="00140F9D" w:rsidP="001A1886" w:rsidR="00140F9D" w:rsidRPr="00CB5388">
            <w:pPr>
              <w:ind w:right="-879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                </w:t>
            </w:r>
            <w:proofErr w:type="spellStart"/>
            <w:r w:rsidRPr="00CB5388">
              <w:rPr>
                <w:sz w:val="22"/>
                <w:szCs w:val="22"/>
              </w:rPr>
              <w:t>136.259</w:t>
            </w:r>
            <w:proofErr w:type="spellEnd"/>
            <w:r w:rsidRPr="00CB5388">
              <w:rPr>
                <w:sz w:val="22"/>
                <w:szCs w:val="22"/>
              </w:rPr>
              <w:t>,</w:t>
            </w:r>
            <w:proofErr w:type="spellStart"/>
            <w:r w:rsidRPr="00CB5388">
              <w:rPr>
                <w:sz w:val="22"/>
                <w:szCs w:val="22"/>
              </w:rPr>
              <w:t>56</w:t>
            </w:r>
            <w:proofErr w:type="spellEnd"/>
          </w:p>
        </w:tc>
      </w:tr>
      <w:tr w:rsidTr="001A1886" w:rsidR="00140F9D" w:rsidRPr="00CB5388">
        <w:trPr>
          <w:trHeight w:val="272"/>
        </w:trPr>
        <w:tc>
          <w:tcPr>
            <w:tcW w:type="dxa" w:w="718"/>
          </w:tcPr>
          <w:p w:rsidRDefault="00140F9D" w:rsidP="001A1886" w:rsidR="00140F9D" w:rsidRPr="00CB5388">
            <w:pPr>
              <w:jc w:val="both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>8.</w:t>
            </w:r>
          </w:p>
        </w:tc>
        <w:tc>
          <w:tcPr>
            <w:tcW w:type="dxa" w:w="5967"/>
          </w:tcPr>
          <w:p w:rsidRDefault="00140F9D" w:rsidP="001A1886" w:rsidR="00140F9D" w:rsidRPr="00CB5388">
            <w:pPr>
              <w:rPr>
                <w:sz w:val="22"/>
                <w:szCs w:val="22"/>
              </w:rPr>
            </w:pPr>
            <w:proofErr w:type="spellStart"/>
            <w:r w:rsidRPr="00CB5388">
              <w:rPr>
                <w:sz w:val="22"/>
                <w:szCs w:val="22"/>
              </w:rPr>
              <w:t>R.H</w:t>
            </w:r>
            <w:proofErr w:type="spellEnd"/>
            <w:r w:rsidRPr="00CB5388">
              <w:rPr>
                <w:sz w:val="22"/>
                <w:szCs w:val="22"/>
              </w:rPr>
              <w:t xml:space="preserve">. MINISTARSTVO FINANCIJA, Porezna uprava, </w:t>
            </w:r>
          </w:p>
          <w:p w:rsidRDefault="00140F9D" w:rsidP="001A1886" w:rsidR="00140F9D" w:rsidRPr="00CB5388">
            <w:pPr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Područni ured Zagreb, </w:t>
            </w:r>
            <w:proofErr w:type="spellStart"/>
            <w:r w:rsidRPr="00CB5388">
              <w:rPr>
                <w:sz w:val="22"/>
                <w:szCs w:val="22"/>
              </w:rPr>
              <w:t>OIB</w:t>
            </w:r>
            <w:proofErr w:type="spellEnd"/>
            <w:r w:rsidRPr="00CB5388">
              <w:rPr>
                <w:sz w:val="22"/>
                <w:szCs w:val="22"/>
              </w:rPr>
              <w:t xml:space="preserve">: </w:t>
            </w:r>
            <w:proofErr w:type="spellStart"/>
            <w:r w:rsidRPr="00CB5388">
              <w:rPr>
                <w:sz w:val="22"/>
                <w:szCs w:val="22"/>
              </w:rPr>
              <w:t>18683136487</w:t>
            </w:r>
            <w:proofErr w:type="spellEnd"/>
            <w:r w:rsidRPr="00CB5388">
              <w:rPr>
                <w:sz w:val="22"/>
                <w:szCs w:val="22"/>
              </w:rPr>
              <w:t xml:space="preserve">    </w:t>
            </w:r>
          </w:p>
        </w:tc>
        <w:tc>
          <w:tcPr>
            <w:tcW w:type="dxa" w:w="2267"/>
          </w:tcPr>
          <w:p w:rsidRDefault="00140F9D" w:rsidP="001A1886" w:rsidR="00140F9D" w:rsidRPr="00CB5388">
            <w:pPr>
              <w:ind w:right="-879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              4.184.149,</w:t>
            </w:r>
            <w:proofErr w:type="spellStart"/>
            <w:r w:rsidRPr="00CB5388">
              <w:rPr>
                <w:sz w:val="22"/>
                <w:szCs w:val="22"/>
              </w:rPr>
              <w:t>95</w:t>
            </w:r>
            <w:proofErr w:type="spellEnd"/>
          </w:p>
        </w:tc>
      </w:tr>
      <w:tr w:rsidTr="001A1886" w:rsidR="00140F9D" w:rsidRPr="00CB5388">
        <w:trPr>
          <w:trHeight w:val="272"/>
        </w:trPr>
        <w:tc>
          <w:tcPr>
            <w:tcW w:type="dxa" w:w="718"/>
          </w:tcPr>
          <w:p w:rsidRDefault="00140F9D" w:rsidP="001A1886" w:rsidR="00140F9D" w:rsidRPr="00CB5388">
            <w:pPr>
              <w:jc w:val="both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>9.</w:t>
            </w:r>
          </w:p>
        </w:tc>
        <w:tc>
          <w:tcPr>
            <w:tcW w:type="dxa" w:w="5967"/>
          </w:tcPr>
          <w:p w:rsidRDefault="00140F9D" w:rsidP="001A1886" w:rsidR="00140F9D" w:rsidRPr="00CB5388">
            <w:pPr>
              <w:rPr>
                <w:sz w:val="22"/>
                <w:szCs w:val="22"/>
              </w:rPr>
            </w:pPr>
            <w:proofErr w:type="spellStart"/>
            <w:r w:rsidRPr="00CB5388">
              <w:rPr>
                <w:sz w:val="22"/>
                <w:szCs w:val="22"/>
              </w:rPr>
              <w:t>R.H</w:t>
            </w:r>
            <w:proofErr w:type="spellEnd"/>
            <w:r w:rsidRPr="00CB5388">
              <w:rPr>
                <w:sz w:val="22"/>
                <w:szCs w:val="22"/>
              </w:rPr>
              <w:t xml:space="preserve">. MINISTARSTVO FINANCIJA, </w:t>
            </w:r>
          </w:p>
          <w:p w:rsidRDefault="00140F9D" w:rsidP="001A1886" w:rsidR="00140F9D" w:rsidRPr="00CB5388">
            <w:pPr>
              <w:rPr>
                <w:sz w:val="22"/>
                <w:szCs w:val="22"/>
              </w:rPr>
            </w:pPr>
            <w:proofErr w:type="spellStart"/>
            <w:r w:rsidRPr="00CB5388">
              <w:rPr>
                <w:sz w:val="22"/>
                <w:szCs w:val="22"/>
              </w:rPr>
              <w:t>OIB</w:t>
            </w:r>
            <w:proofErr w:type="spellEnd"/>
            <w:r w:rsidRPr="00CB5388">
              <w:rPr>
                <w:sz w:val="22"/>
                <w:szCs w:val="22"/>
              </w:rPr>
              <w:t xml:space="preserve">: </w:t>
            </w:r>
            <w:proofErr w:type="spellStart"/>
            <w:r w:rsidRPr="00CB5388">
              <w:rPr>
                <w:sz w:val="22"/>
                <w:szCs w:val="22"/>
              </w:rPr>
              <w:t>18683136487</w:t>
            </w:r>
            <w:proofErr w:type="spellEnd"/>
            <w:r w:rsidRPr="00CB5388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type="dxa" w:w="2267"/>
          </w:tcPr>
          <w:p w:rsidRDefault="00140F9D" w:rsidP="001A1886" w:rsidR="00140F9D" w:rsidRPr="00CB5388">
            <w:pPr>
              <w:ind w:right="-879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            17.590.503,</w:t>
            </w:r>
            <w:proofErr w:type="spellStart"/>
            <w:r w:rsidRPr="00CB5388">
              <w:rPr>
                <w:sz w:val="22"/>
                <w:szCs w:val="22"/>
              </w:rPr>
              <w:t>17</w:t>
            </w:r>
            <w:proofErr w:type="spellEnd"/>
          </w:p>
        </w:tc>
      </w:tr>
      <w:tr w:rsidTr="001A1886" w:rsidR="00140F9D" w:rsidRPr="00CB5388">
        <w:trPr>
          <w:trHeight w:val="272"/>
        </w:trPr>
        <w:tc>
          <w:tcPr>
            <w:tcW w:type="dxa" w:w="718"/>
          </w:tcPr>
          <w:p w:rsidRDefault="00140F9D" w:rsidP="001A1886" w:rsidR="00140F9D" w:rsidRPr="00CB5388">
            <w:pPr>
              <w:jc w:val="both"/>
              <w:rPr>
                <w:sz w:val="22"/>
                <w:szCs w:val="22"/>
              </w:rPr>
            </w:pPr>
            <w:proofErr w:type="spellStart"/>
            <w:r w:rsidRPr="00CB5388">
              <w:rPr>
                <w:sz w:val="22"/>
                <w:szCs w:val="22"/>
              </w:rPr>
              <w:t>10</w:t>
            </w:r>
            <w:proofErr w:type="spellEnd"/>
            <w:r w:rsidRPr="00CB5388">
              <w:rPr>
                <w:sz w:val="22"/>
                <w:szCs w:val="22"/>
              </w:rPr>
              <w:t>.</w:t>
            </w:r>
          </w:p>
        </w:tc>
        <w:tc>
          <w:tcPr>
            <w:tcW w:type="dxa" w:w="5967"/>
          </w:tcPr>
          <w:p w:rsidRDefault="00140F9D" w:rsidP="001A1886" w:rsidR="00140F9D" w:rsidRPr="00CB5388">
            <w:pPr>
              <w:rPr>
                <w:sz w:val="22"/>
                <w:szCs w:val="22"/>
              </w:rPr>
            </w:pPr>
            <w:proofErr w:type="spellStart"/>
            <w:r w:rsidRPr="00CB5388">
              <w:rPr>
                <w:sz w:val="22"/>
                <w:szCs w:val="22"/>
              </w:rPr>
              <w:t>B2</w:t>
            </w:r>
            <w:proofErr w:type="spellEnd"/>
            <w:r w:rsidRPr="00CB5388">
              <w:rPr>
                <w:sz w:val="22"/>
                <w:szCs w:val="22"/>
              </w:rPr>
              <w:t xml:space="preserve"> KAPITAL d.o.o., Zagreb, Radnička cesta </w:t>
            </w:r>
            <w:proofErr w:type="spellStart"/>
            <w:r w:rsidRPr="00CB5388">
              <w:rPr>
                <w:sz w:val="22"/>
                <w:szCs w:val="22"/>
              </w:rPr>
              <w:t>41</w:t>
            </w:r>
            <w:proofErr w:type="spellEnd"/>
          </w:p>
          <w:p w:rsidRDefault="00140F9D" w:rsidP="001A1886" w:rsidR="00140F9D" w:rsidRPr="00CB5388">
            <w:pPr>
              <w:rPr>
                <w:sz w:val="22"/>
                <w:szCs w:val="22"/>
              </w:rPr>
            </w:pPr>
            <w:proofErr w:type="spellStart"/>
            <w:r w:rsidRPr="00CB5388">
              <w:rPr>
                <w:sz w:val="22"/>
                <w:szCs w:val="22"/>
              </w:rPr>
              <w:t>OIB</w:t>
            </w:r>
            <w:proofErr w:type="spellEnd"/>
            <w:r w:rsidRPr="00CB5388">
              <w:rPr>
                <w:sz w:val="22"/>
                <w:szCs w:val="22"/>
              </w:rPr>
              <w:t xml:space="preserve">: </w:t>
            </w:r>
            <w:proofErr w:type="spellStart"/>
            <w:r w:rsidRPr="00CB5388">
              <w:rPr>
                <w:sz w:val="22"/>
                <w:szCs w:val="22"/>
              </w:rPr>
              <w:t>57509775367</w:t>
            </w:r>
            <w:proofErr w:type="spellEnd"/>
          </w:p>
        </w:tc>
        <w:tc>
          <w:tcPr>
            <w:tcW w:type="dxa" w:w="2267"/>
          </w:tcPr>
          <w:p w:rsidRDefault="00140F9D" w:rsidP="001A1886" w:rsidR="00140F9D" w:rsidRPr="00CB5388">
            <w:pPr>
              <w:ind w:right="-879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                 </w:t>
            </w:r>
            <w:proofErr w:type="spellStart"/>
            <w:r w:rsidRPr="00CB5388">
              <w:rPr>
                <w:sz w:val="22"/>
                <w:szCs w:val="22"/>
              </w:rPr>
              <w:t>102.806</w:t>
            </w:r>
            <w:proofErr w:type="spellEnd"/>
            <w:r w:rsidRPr="00CB5388">
              <w:rPr>
                <w:sz w:val="22"/>
                <w:szCs w:val="22"/>
              </w:rPr>
              <w:t>,</w:t>
            </w:r>
            <w:proofErr w:type="spellStart"/>
            <w:r w:rsidRPr="00CB5388">
              <w:rPr>
                <w:sz w:val="22"/>
                <w:szCs w:val="22"/>
              </w:rPr>
              <w:t>15</w:t>
            </w:r>
            <w:proofErr w:type="spellEnd"/>
          </w:p>
        </w:tc>
      </w:tr>
      <w:tr w:rsidTr="001A1886" w:rsidR="00140F9D" w:rsidRPr="00CB5388">
        <w:trPr>
          <w:trHeight w:val="272"/>
        </w:trPr>
        <w:tc>
          <w:tcPr>
            <w:tcW w:type="dxa" w:w="718"/>
          </w:tcPr>
          <w:p w:rsidRDefault="00140F9D" w:rsidP="001A1886" w:rsidR="00140F9D" w:rsidRPr="00CB5388">
            <w:pPr>
              <w:jc w:val="both"/>
              <w:rPr>
                <w:sz w:val="22"/>
                <w:szCs w:val="22"/>
              </w:rPr>
            </w:pPr>
            <w:proofErr w:type="spellStart"/>
            <w:r w:rsidRPr="00CB5388">
              <w:rPr>
                <w:sz w:val="22"/>
                <w:szCs w:val="22"/>
              </w:rPr>
              <w:t>11</w:t>
            </w:r>
            <w:proofErr w:type="spellEnd"/>
            <w:r w:rsidRPr="00CB5388">
              <w:rPr>
                <w:sz w:val="22"/>
                <w:szCs w:val="22"/>
              </w:rPr>
              <w:t>.</w:t>
            </w:r>
          </w:p>
        </w:tc>
        <w:tc>
          <w:tcPr>
            <w:tcW w:type="dxa" w:w="5967"/>
          </w:tcPr>
          <w:p w:rsidRDefault="00140F9D" w:rsidP="001A1886" w:rsidR="00140F9D" w:rsidRPr="00CB5388">
            <w:pPr>
              <w:ind w:hanging="705" w:left="705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>Vladimir Gredelj odvjetnik iz Bjelovara,</w:t>
            </w:r>
          </w:p>
          <w:p w:rsidRDefault="00140F9D" w:rsidP="001A1886" w:rsidR="00140F9D" w:rsidRPr="00CB5388">
            <w:pPr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Bjelovar, Šetalište dr. I. </w:t>
            </w:r>
            <w:proofErr w:type="spellStart"/>
            <w:r w:rsidRPr="00CB5388">
              <w:rPr>
                <w:sz w:val="22"/>
                <w:szCs w:val="22"/>
              </w:rPr>
              <w:t>Lebovića</w:t>
            </w:r>
            <w:proofErr w:type="spellEnd"/>
            <w:r w:rsidRPr="00CB5388">
              <w:rPr>
                <w:sz w:val="22"/>
                <w:szCs w:val="22"/>
              </w:rPr>
              <w:t xml:space="preserve"> 6, </w:t>
            </w:r>
            <w:proofErr w:type="spellStart"/>
            <w:r w:rsidRPr="00CB5388">
              <w:rPr>
                <w:sz w:val="22"/>
                <w:szCs w:val="22"/>
              </w:rPr>
              <w:t>OIB</w:t>
            </w:r>
            <w:proofErr w:type="spellEnd"/>
            <w:r w:rsidRPr="00CB5388">
              <w:rPr>
                <w:sz w:val="22"/>
                <w:szCs w:val="22"/>
              </w:rPr>
              <w:t xml:space="preserve">: </w:t>
            </w:r>
            <w:proofErr w:type="spellStart"/>
            <w:r w:rsidRPr="00CB5388">
              <w:rPr>
                <w:sz w:val="22"/>
                <w:szCs w:val="22"/>
              </w:rPr>
              <w:t>41653851643</w:t>
            </w:r>
            <w:proofErr w:type="spellEnd"/>
          </w:p>
        </w:tc>
        <w:tc>
          <w:tcPr>
            <w:tcW w:type="dxa" w:w="2267"/>
          </w:tcPr>
          <w:p w:rsidRDefault="00140F9D" w:rsidP="001A1886" w:rsidR="00140F9D" w:rsidRPr="00CB5388">
            <w:pPr>
              <w:ind w:right="-879"/>
              <w:rPr>
                <w:sz w:val="22"/>
                <w:szCs w:val="22"/>
              </w:rPr>
            </w:pPr>
            <w:r w:rsidRPr="00CB5388">
              <w:rPr>
                <w:sz w:val="22"/>
                <w:szCs w:val="22"/>
              </w:rPr>
              <w:t xml:space="preserve">            18.613.926,</w:t>
            </w:r>
            <w:proofErr w:type="spellStart"/>
            <w:r w:rsidRPr="00CB5388">
              <w:rPr>
                <w:sz w:val="22"/>
                <w:szCs w:val="22"/>
              </w:rPr>
              <w:t>50</w:t>
            </w:r>
            <w:proofErr w:type="spellEnd"/>
          </w:p>
        </w:tc>
      </w:tr>
    </w:tbl>
    <w:p w:rsidRDefault="00CB3E51" w:rsidP="00CB3E51" w:rsidR="00CB3E51" w:rsidRPr="00F71D29">
      <w:pPr>
        <w:tabs>
          <w:tab w:pos="360" w:val="left"/>
        </w:tabs>
        <w:ind w:left="360"/>
        <w:jc w:val="both"/>
      </w:pPr>
      <w:r w:rsidRPr="00F71D29">
        <w:tab/>
      </w:r>
    </w:p>
    <w:p w:rsidRDefault="00DB54B2" w:rsidP="00DA6435" w:rsidR="00DB54B2">
      <w:pPr>
        <w:jc w:val="both"/>
      </w:pPr>
    </w:p>
    <w:p w:rsidRDefault="005A05A8" w:rsidR="005A05A8" w:rsidRPr="00F71D29">
      <w:pPr>
        <w:pStyle w:val="Naslov1"/>
        <w:rPr>
          <w:rFonts w:cs="Times New Roman" w:hAnsi="Times New Roman" w:ascii="Times New Roman"/>
          <w:b w:val="false"/>
          <w:sz w:val="24"/>
        </w:rPr>
      </w:pPr>
      <w:r w:rsidRPr="00F71D29">
        <w:rPr>
          <w:rFonts w:cs="Times New Roman" w:hAnsi="Times New Roman" w:ascii="Times New Roman"/>
          <w:b w:val="false"/>
          <w:sz w:val="24"/>
        </w:rPr>
        <w:lastRenderedPageBreak/>
        <w:t>Obrazloženje</w:t>
      </w:r>
    </w:p>
    <w:p w:rsidRDefault="00954AAC" w:rsidR="00954AAC" w:rsidRPr="00F71D29">
      <w:pPr>
        <w:ind w:firstLine="720"/>
        <w:jc w:val="both"/>
      </w:pPr>
    </w:p>
    <w:p w:rsidRDefault="00954AAC" w:rsidP="00954AAC" w:rsidR="00954AAC" w:rsidRPr="00F71D29">
      <w:pPr>
        <w:ind w:firstLine="720"/>
        <w:jc w:val="both"/>
      </w:pPr>
      <w:r w:rsidRPr="00F71D29">
        <w:t>Na ispitnom ročištu održanom dana</w:t>
      </w:r>
      <w:r w:rsidR="00DB54B2">
        <w:t xml:space="preserve"> </w:t>
      </w:r>
      <w:proofErr w:type="spellStart"/>
      <w:r w:rsidR="00140F9D">
        <w:t>10</w:t>
      </w:r>
      <w:proofErr w:type="spellEnd"/>
      <w:r w:rsidR="00EB5A87" w:rsidRPr="00F71D29">
        <w:t xml:space="preserve">. </w:t>
      </w:r>
      <w:r w:rsidR="00140F9D">
        <w:t>ožujka</w:t>
      </w:r>
      <w:r w:rsidRPr="00F71D29">
        <w:t xml:space="preserve"> </w:t>
      </w:r>
      <w:proofErr w:type="spellStart"/>
      <w:r w:rsidRPr="00F71D29">
        <w:t>20</w:t>
      </w:r>
      <w:r w:rsidR="00EE07C2" w:rsidRPr="00F71D29">
        <w:t>1</w:t>
      </w:r>
      <w:r w:rsidR="00140F9D">
        <w:t>6</w:t>
      </w:r>
      <w:proofErr w:type="spellEnd"/>
      <w:r w:rsidR="00336758" w:rsidRPr="00F71D29">
        <w:t>.</w:t>
      </w:r>
      <w:r w:rsidRPr="00F71D29">
        <w:t xml:space="preserve"> ispitane su sve prijavljene tražbine prema svojim iznosima i redu.</w:t>
      </w:r>
    </w:p>
    <w:p w:rsidRDefault="00954AAC" w:rsidP="00EE07C2" w:rsidR="00954AAC" w:rsidRPr="00F71D29">
      <w:pPr>
        <w:ind w:firstLine="708"/>
        <w:jc w:val="both"/>
      </w:pPr>
      <w:r w:rsidRPr="00F71D29">
        <w:t>Stečajni sudac sastavio je, sukladno članku 177. stavak 2. Stečajnog zakona</w:t>
      </w:r>
      <w:r w:rsidR="00EE07C2" w:rsidRPr="00F71D29">
        <w:t xml:space="preserve"> (Narodne novine br. </w:t>
      </w:r>
      <w:r w:rsidR="006E49B0" w:rsidRPr="00F71D29">
        <w:t>44/96, 161/98, 29/99, 129/00, 123/03, 197/03, 187/04, 82/06, 116/10, 125/12, 133/12;</w:t>
      </w:r>
      <w:r w:rsidR="00EE07C2" w:rsidRPr="00F71D29">
        <w:t xml:space="preserve"> dalje: SZ)</w:t>
      </w:r>
      <w:r w:rsidRPr="00F71D29">
        <w:t>, tablicu ispitanih tražbina, a u koju su za svaku prijavljenu tražbinu uneseni podaci o tome u kojoj je mjeri tražbina utvrđena prema svom iznosu i svom redu</w:t>
      </w:r>
      <w:r w:rsidR="00974173" w:rsidRPr="00F71D29">
        <w:t>,</w:t>
      </w:r>
      <w:r w:rsidRPr="00F71D29">
        <w:t xml:space="preserve"> odnosno tko je tražbinu osporio.</w:t>
      </w:r>
    </w:p>
    <w:p w:rsidRDefault="00353B61" w:rsidP="00353B61" w:rsidR="00353B61">
      <w:pPr>
        <w:pStyle w:val="Tijeloteksta-uvlaka2"/>
      </w:pPr>
      <w:r w:rsidRPr="00F71D29">
        <w:t>Tražbine navedene u točki I. izreke stečajn</w:t>
      </w:r>
      <w:r w:rsidR="00DB54B2">
        <w:t>i</w:t>
      </w:r>
      <w:r w:rsidRPr="00F71D29">
        <w:t xml:space="preserve"> upravitel</w:t>
      </w:r>
      <w:r w:rsidR="00DB54B2">
        <w:t>j</w:t>
      </w:r>
      <w:r w:rsidRPr="00F71D29">
        <w:t xml:space="preserve"> nije ospor</w:t>
      </w:r>
      <w:r w:rsidR="00DB54B2">
        <w:t>io</w:t>
      </w:r>
      <w:r w:rsidRPr="00F71D29">
        <w:t>, a ni nitko od nazočnih vjerovnika. Stoga se</w:t>
      </w:r>
      <w:r w:rsidR="006D02BC" w:rsidRPr="00F71D29">
        <w:t>, te tražbine na temelju</w:t>
      </w:r>
      <w:r w:rsidRPr="00F71D29">
        <w:t xml:space="preserve"> čla</w:t>
      </w:r>
      <w:r w:rsidR="00EE07C2" w:rsidRPr="00F71D29">
        <w:t>nk</w:t>
      </w:r>
      <w:r w:rsidR="006D02BC" w:rsidRPr="00F71D29">
        <w:t>a</w:t>
      </w:r>
      <w:r w:rsidR="00EE07C2" w:rsidRPr="00F71D29">
        <w:t xml:space="preserve"> 177. stavak 1. SZ-</w:t>
      </w:r>
      <w:r w:rsidRPr="00F71D29">
        <w:t>a smatraju utvrđenim, te je na temelju članka 177. stavak 3. S</w:t>
      </w:r>
      <w:r w:rsidR="00EE07C2" w:rsidRPr="00F71D29">
        <w:t>Z-</w:t>
      </w:r>
      <w:r w:rsidRPr="00F71D29">
        <w:t>a i riješeno kao u točki I. izreke.</w:t>
      </w:r>
    </w:p>
    <w:p w:rsidRDefault="007B5E9E" w:rsidP="00353B61" w:rsidR="007B5E9E" w:rsidRPr="00F71D29">
      <w:pPr>
        <w:pStyle w:val="Tijeloteksta-uvlaka2"/>
      </w:pPr>
    </w:p>
    <w:p w:rsidRDefault="005A05A8" w:rsidP="007B5E9E" w:rsidR="005A05A8" w:rsidRPr="00F71D29">
      <w:pPr>
        <w:pStyle w:val="Tijeloteksta-uvlaka2"/>
        <w:ind w:firstLine="0"/>
      </w:pPr>
    </w:p>
    <w:p w:rsidRDefault="008F1069" w:rsidR="005A05A8" w:rsidRPr="00F71D29">
      <w:pPr>
        <w:jc w:val="center"/>
      </w:pPr>
      <w:r w:rsidRPr="00F71D29">
        <w:t xml:space="preserve">U Zagrebu </w:t>
      </w:r>
      <w:proofErr w:type="spellStart"/>
      <w:r w:rsidR="00140F9D">
        <w:t>10</w:t>
      </w:r>
      <w:proofErr w:type="spellEnd"/>
      <w:r w:rsidR="00EB5A87" w:rsidRPr="00F71D29">
        <w:t xml:space="preserve">. </w:t>
      </w:r>
      <w:r w:rsidR="00140F9D">
        <w:t>ožujka</w:t>
      </w:r>
      <w:r w:rsidR="007B5E9E">
        <w:t xml:space="preserve"> </w:t>
      </w:r>
      <w:r w:rsidRPr="00F71D29">
        <w:t xml:space="preserve"> </w:t>
      </w:r>
      <w:proofErr w:type="spellStart"/>
      <w:r w:rsidR="005A05A8" w:rsidRPr="00F71D29">
        <w:t>20</w:t>
      </w:r>
      <w:r w:rsidR="002A2E27" w:rsidRPr="00F71D29">
        <w:t>1</w:t>
      </w:r>
      <w:r w:rsidR="00140F9D">
        <w:t>6</w:t>
      </w:r>
      <w:proofErr w:type="spellEnd"/>
      <w:r w:rsidR="00EE07C2" w:rsidRPr="00F71D29">
        <w:t>.</w:t>
      </w:r>
    </w:p>
    <w:p w:rsidRDefault="005A05A8" w:rsidR="005A05A8" w:rsidRPr="00F71D29">
      <w:r w:rsidRPr="00F71D29">
        <w:tab/>
      </w:r>
    </w:p>
    <w:p w:rsidRDefault="005A05A8" w:rsidR="005A05A8" w:rsidRPr="00F71D29">
      <w:r w:rsidRPr="00F71D29">
        <w:tab/>
      </w:r>
      <w:r w:rsidRPr="00F71D29">
        <w:tab/>
      </w:r>
      <w:r w:rsidRPr="00F71D29">
        <w:tab/>
      </w:r>
      <w:r w:rsidRPr="00F71D29">
        <w:tab/>
        <w:t xml:space="preserve">            </w:t>
      </w:r>
      <w:r w:rsidRPr="00F71D29">
        <w:tab/>
      </w:r>
      <w:r w:rsidRPr="00F71D29">
        <w:tab/>
        <w:t xml:space="preserve">          </w:t>
      </w:r>
      <w:r w:rsidR="003C6B5B" w:rsidRPr="00F71D29">
        <w:tab/>
      </w:r>
      <w:r w:rsidR="002A2E27" w:rsidRPr="00F71D29">
        <w:t xml:space="preserve">  </w:t>
      </w:r>
      <w:r w:rsidR="00222094" w:rsidRPr="00F71D29">
        <w:t xml:space="preserve"> </w:t>
      </w:r>
      <w:r w:rsidR="002A2E27" w:rsidRPr="00F71D29">
        <w:t xml:space="preserve"> </w:t>
      </w:r>
      <w:r w:rsidRPr="00F71D29">
        <w:t>S</w:t>
      </w:r>
      <w:r w:rsidR="002A2E27" w:rsidRPr="00F71D29">
        <w:t xml:space="preserve"> </w:t>
      </w:r>
      <w:r w:rsidRPr="00F71D29">
        <w:t>U</w:t>
      </w:r>
      <w:r w:rsidR="002A2E27" w:rsidRPr="00F71D29">
        <w:t xml:space="preserve"> </w:t>
      </w:r>
      <w:r w:rsidRPr="00F71D29">
        <w:t>D</w:t>
      </w:r>
      <w:r w:rsidR="002A2E27" w:rsidRPr="00F71D29">
        <w:t xml:space="preserve"> </w:t>
      </w:r>
      <w:r w:rsidRPr="00F71D29">
        <w:t>A</w:t>
      </w:r>
      <w:r w:rsidR="002A2E27" w:rsidRPr="00F71D29">
        <w:t xml:space="preserve"> </w:t>
      </w:r>
      <w:r w:rsidRPr="00F71D29">
        <w:t>C:</w:t>
      </w:r>
    </w:p>
    <w:p w:rsidRDefault="003C6B5B" w:rsidR="005A05A8" w:rsidRPr="00F71D29">
      <w:r w:rsidRPr="00F71D29">
        <w:tab/>
      </w:r>
    </w:p>
    <w:p w:rsidRDefault="00BB56B4" w:rsidR="005A05A8">
      <w:r w:rsidRPr="00F71D29">
        <w:tab/>
      </w:r>
      <w:r w:rsidRPr="00F71D29">
        <w:tab/>
      </w:r>
      <w:r w:rsidRPr="00F71D29">
        <w:tab/>
      </w:r>
      <w:r w:rsidRPr="00F71D29">
        <w:tab/>
      </w:r>
      <w:r w:rsidRPr="00F71D29">
        <w:tab/>
      </w:r>
      <w:r w:rsidRPr="00F71D29">
        <w:tab/>
      </w:r>
      <w:r w:rsidRPr="00F71D29">
        <w:tab/>
      </w:r>
      <w:r w:rsidRPr="00F71D29">
        <w:tab/>
        <w:t>LUCIJA BUTIGAN</w:t>
      </w:r>
      <w:r w:rsidR="00DC0A5C">
        <w:t>, v.r.</w:t>
      </w:r>
    </w:p>
    <w:p w:rsidRDefault="00DA6435" w:rsidR="00DA6435"/>
    <w:p w:rsidRDefault="00DA6435" w:rsidR="00DA6435" w:rsidRPr="00F71D29"/>
    <w:p w:rsidRDefault="00EE07C2" w:rsidR="005A05A8" w:rsidRPr="00F71D29">
      <w:pPr>
        <w:rPr>
          <w:u w:val="single"/>
        </w:rPr>
      </w:pPr>
      <w:r w:rsidRPr="00F71D29">
        <w:rPr>
          <w:u w:val="single"/>
        </w:rPr>
        <w:t>UPUTA</w:t>
      </w:r>
      <w:r w:rsidR="005A05A8" w:rsidRPr="00F71D29">
        <w:rPr>
          <w:u w:val="single"/>
        </w:rPr>
        <w:t xml:space="preserve"> O PRAVNOM LIJEKU:</w:t>
      </w:r>
    </w:p>
    <w:p w:rsidRDefault="005A05A8" w:rsidP="00351A68" w:rsidR="005A05A8" w:rsidRPr="00F71D29">
      <w:pPr>
        <w:pStyle w:val="Tijeloteksta"/>
        <w:spacing w:after="120"/>
        <w:ind w:left="0"/>
        <w:rPr>
          <w:szCs w:val="24"/>
        </w:rPr>
      </w:pPr>
      <w:r w:rsidRPr="00F71D29">
        <w:rPr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F71D29">
        <w:rPr>
          <w:szCs w:val="24"/>
        </w:rPr>
        <w:t xml:space="preserve"> (članak 177. stavak 4. i 5. SZ-</w:t>
      </w:r>
      <w:r w:rsidRPr="00F71D29">
        <w:rPr>
          <w:szCs w:val="24"/>
        </w:rPr>
        <w:t>a)</w:t>
      </w:r>
      <w:r w:rsidR="003C2FD3" w:rsidRPr="00F71D29">
        <w:rPr>
          <w:szCs w:val="24"/>
        </w:rPr>
        <w:t xml:space="preserve">. Rok za žalbu je </w:t>
      </w:r>
      <w:r w:rsidRPr="00F71D29">
        <w:rPr>
          <w:szCs w:val="24"/>
        </w:rPr>
        <w:t>osam dana računajući od dana dostave pisanog izvatka iz rješenja. Žalba se podnosi Visokom trgova</w:t>
      </w:r>
      <w:r w:rsidR="003C2FD3" w:rsidRPr="00F71D29">
        <w:rPr>
          <w:szCs w:val="24"/>
        </w:rPr>
        <w:t xml:space="preserve">čkom sudu RH putem ovog suda u </w:t>
      </w:r>
      <w:r w:rsidR="008F5962" w:rsidRPr="00F71D29">
        <w:rPr>
          <w:szCs w:val="24"/>
        </w:rPr>
        <w:t>tri</w:t>
      </w:r>
      <w:r w:rsidRPr="00F71D29">
        <w:rPr>
          <w:szCs w:val="24"/>
        </w:rPr>
        <w:t xml:space="preserve"> primjerka.</w:t>
      </w:r>
    </w:p>
    <w:p w:rsidRDefault="00DC0A5C" w:rsidP="0009191F" w:rsidR="00DC0A5C" w:rsidRPr="006866B6">
      <w:pPr>
        <w:ind w:firstLine="708" w:left="4332"/>
      </w:pP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DC0A5C" w:rsidR="00DC0A5C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EE07C2" w:rsidP="0046565F" w:rsidR="00EE07C2" w:rsidRPr="00F71D29">
      <w:pPr>
        <w:rPr>
          <w:u w:val="single"/>
        </w:rPr>
      </w:pPr>
      <w:bookmarkStart w:name="_GoBack" w:id="0"/>
      <w:bookmarkEnd w:id="0"/>
    </w:p>
    <w:p w:rsidRDefault="00C932C0" w:rsidP="0046565F" w:rsidR="0046565F" w:rsidRPr="00DC0A5C">
      <w:pPr>
        <w:rPr>
          <w:color w:val="FFFFFF"/>
        </w:rPr>
      </w:pPr>
      <w:r w:rsidRPr="00DC0A5C">
        <w:rPr>
          <w:color w:val="FFFFFF"/>
        </w:rPr>
        <w:t>DNA</w:t>
      </w:r>
      <w:r w:rsidR="007D2903" w:rsidRPr="00DC0A5C">
        <w:rPr>
          <w:color w:val="FFFFFF"/>
        </w:rPr>
        <w:t>:</w:t>
      </w:r>
    </w:p>
    <w:p w:rsidRDefault="007B5E9E" w:rsidP="0046565F" w:rsidR="0046565F" w:rsidRPr="00DC0A5C">
      <w:pPr>
        <w:numPr>
          <w:ilvl w:val="0"/>
          <w:numId w:val="42"/>
        </w:numPr>
        <w:rPr>
          <w:color w:val="FFFFFF"/>
        </w:rPr>
      </w:pPr>
      <w:r w:rsidRPr="00DC0A5C">
        <w:rPr>
          <w:color w:val="FFFFFF"/>
        </w:rPr>
        <w:t>stečajni</w:t>
      </w:r>
      <w:r w:rsidR="0046565F" w:rsidRPr="00DC0A5C">
        <w:rPr>
          <w:color w:val="FFFFFF"/>
        </w:rPr>
        <w:t xml:space="preserve"> upravitelj</w:t>
      </w:r>
    </w:p>
    <w:p w:rsidRDefault="007B5E9E" w:rsidP="0046565F" w:rsidR="0046565F" w:rsidRPr="00DC0A5C">
      <w:pPr>
        <w:numPr>
          <w:ilvl w:val="0"/>
          <w:numId w:val="42"/>
        </w:numPr>
        <w:rPr>
          <w:color w:val="FFFFFF"/>
        </w:rPr>
      </w:pPr>
      <w:r w:rsidRPr="00DC0A5C">
        <w:rPr>
          <w:color w:val="FFFFFF"/>
        </w:rPr>
        <w:t xml:space="preserve">e-oglasna ploča suda – </w:t>
      </w:r>
      <w:proofErr w:type="spellStart"/>
      <w:r w:rsidRPr="00DC0A5C">
        <w:rPr>
          <w:color w:val="FFFFFF"/>
        </w:rPr>
        <w:t>15</w:t>
      </w:r>
      <w:proofErr w:type="spellEnd"/>
      <w:r w:rsidR="0046565F" w:rsidRPr="00DC0A5C">
        <w:rPr>
          <w:color w:val="FFFFFF"/>
        </w:rPr>
        <w:t xml:space="preserve"> dana</w:t>
      </w:r>
    </w:p>
    <w:p w:rsidRDefault="0046565F" w:rsidP="0046565F" w:rsidR="0046565F" w:rsidRPr="00DC0A5C">
      <w:pPr>
        <w:rPr>
          <w:color w:val="FFFFFF"/>
        </w:rPr>
      </w:pPr>
    </w:p>
    <w:p w:rsidRDefault="00140F9D" w:rsidP="0046565F" w:rsidR="0046565F" w:rsidRPr="00DC0A5C">
      <w:pPr>
        <w:pStyle w:val="Tijeloteksta-uvlaka3"/>
        <w:ind w:left="0"/>
        <w:rPr>
          <w:color w:val="FFFFFF"/>
          <w:sz w:val="24"/>
          <w:szCs w:val="24"/>
        </w:rPr>
      </w:pPr>
      <w:r w:rsidRPr="00DC0A5C">
        <w:rPr>
          <w:color w:val="FFFFFF"/>
          <w:sz w:val="24"/>
          <w:szCs w:val="24"/>
        </w:rPr>
        <w:t>10.3.16.</w:t>
      </w:r>
    </w:p>
    <w:sectPr w:rsidSect="00B14877" w:rsidR="0046565F" w:rsidRPr="00DC0A5C">
      <w:headerReference w:type="even" r:id="rId10"/>
      <w:headerReference w:type="default" r:id="rId11"/>
      <w:pgSz w:code="9" w:h="16840" w:w="11907"/>
      <w:pgMar w:gutter="0" w:footer="720" w:header="720" w:left="1418" w:bottom="977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ED8" w:rsidR="00E02ED8">
      <w:r>
        <w:separator/>
      </w:r>
    </w:p>
  </w:endnote>
  <w:endnote w:id="0" w:type="continuationSeparator">
    <w:p w:rsidRDefault="00E02ED8" w:rsidR="00E02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ED8" w:rsidR="00E02ED8">
      <w:r>
        <w:separator/>
      </w:r>
    </w:p>
  </w:footnote>
  <w:footnote w:id="0" w:type="continuationSeparator">
    <w:p w:rsidRDefault="00E02ED8" w:rsidR="00E02E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11E8" w:rsidR="00AB11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A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11E8" w:rsidR="00AB11E8">
    <w:pPr>
      <w:pStyle w:val="Zaglavlje"/>
      <w:rPr>
        <w:sz w:val="22"/>
        <w:szCs w:val="22"/>
      </w:rPr>
    </w:pP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  <w:proofErr w:type="spellStart"/>
    <w:r>
      <w:rPr>
        <w:rFonts w:cs="Arial" w:hAnsi="Arial" w:ascii="Arial"/>
        <w:sz w:val="22"/>
        <w:szCs w:val="22"/>
      </w:rPr>
      <w:t>20</w:t>
    </w:r>
    <w:proofErr w:type="spellEnd"/>
    <w:r w:rsidRPr="000870CB">
      <w:rPr>
        <w:rFonts w:cs="Arial" w:hAnsi="Arial" w:ascii="Arial"/>
        <w:sz w:val="22"/>
        <w:szCs w:val="22"/>
      </w:rPr>
      <w:t xml:space="preserve"> St-</w:t>
    </w:r>
    <w:proofErr w:type="spellStart"/>
    <w:r w:rsidR="00140F9D">
      <w:rPr>
        <w:rFonts w:cs="Arial" w:hAnsi="Arial" w:ascii="Arial"/>
        <w:sz w:val="22"/>
        <w:szCs w:val="22"/>
      </w:rPr>
      <w:t>1615</w:t>
    </w:r>
    <w:proofErr w:type="spellEnd"/>
    <w:r w:rsidR="00140F9D">
      <w:rPr>
        <w:rFonts w:cs="Arial" w:hAnsi="Arial" w:ascii="Arial"/>
        <w:sz w:val="22"/>
        <w:szCs w:val="22"/>
      </w:rPr>
      <w:t>/</w:t>
    </w:r>
    <w:proofErr w:type="spellStart"/>
    <w:r w:rsidR="00140F9D">
      <w:rPr>
        <w:rFonts w:cs="Arial" w:hAnsi="Arial" w:ascii="Arial"/>
        <w:sz w:val="22"/>
        <w:szCs w:val="22"/>
      </w:rPr>
      <w:t>13</w:t>
    </w:r>
    <w:proofErr w:type="spellEnd"/>
    <w:r>
      <w:rPr>
        <w:rFonts w:cs="Arial" w:hAnsi="Arial" w:ascii="Arial"/>
        <w:sz w:val="22"/>
        <w:szCs w:val="22"/>
      </w:rPr>
      <w:t>-</w:t>
    </w: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</w:p>
  <w:p w:rsidRDefault="00AB11E8" w:rsidP="000870CB" w:rsidR="00AB11E8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B1DBB"/>
    <w:multiLevelType w:val="hybridMultilevel"/>
    <w:tmpl w:val="8370CD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6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3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5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6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7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2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4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6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8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9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0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2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5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46A03B1"/>
    <w:multiLevelType w:val="hybridMultilevel"/>
    <w:tmpl w:val="1026CC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8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E032A0F"/>
    <w:multiLevelType w:val="hybridMultilevel"/>
    <w:tmpl w:val="8D8CA86C"/>
    <w:lvl w:tplc="4F1A063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3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5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8"/>
  </w:num>
  <w:num w:numId="2">
    <w:abstractNumId w:val="22"/>
  </w:num>
  <w:num w:numId="3">
    <w:abstractNumId w:val="19"/>
  </w:num>
  <w:num w:numId="4">
    <w:abstractNumId w:val="34"/>
  </w:num>
  <w:num w:numId="5">
    <w:abstractNumId w:val="37"/>
  </w:num>
  <w:num w:numId="6">
    <w:abstractNumId w:val="26"/>
  </w:num>
  <w:num w:numId="7">
    <w:abstractNumId w:val="42"/>
  </w:num>
  <w:num w:numId="8">
    <w:abstractNumId w:val="28"/>
  </w:num>
  <w:num w:numId="9">
    <w:abstractNumId w:val="47"/>
  </w:num>
  <w:num w:numId="10">
    <w:abstractNumId w:val="20"/>
  </w:num>
  <w:num w:numId="11">
    <w:abstractNumId w:val="6"/>
  </w:num>
  <w:num w:numId="12">
    <w:abstractNumId w:val="10"/>
  </w:num>
  <w:num w:numId="13">
    <w:abstractNumId w:val="43"/>
  </w:num>
  <w:num w:numId="14">
    <w:abstractNumId w:val="40"/>
  </w:num>
  <w:num w:numId="15">
    <w:abstractNumId w:val="33"/>
  </w:num>
  <w:num w:numId="16">
    <w:abstractNumId w:val="41"/>
  </w:num>
  <w:num w:numId="17">
    <w:abstractNumId w:val="1"/>
  </w:num>
  <w:num w:numId="18">
    <w:abstractNumId w:val="9"/>
  </w:num>
  <w:num w:numId="19">
    <w:abstractNumId w:val="11"/>
  </w:num>
  <w:num w:numId="20">
    <w:abstractNumId w:val="45"/>
  </w:num>
  <w:num w:numId="21">
    <w:abstractNumId w:val="4"/>
  </w:num>
  <w:num w:numId="22">
    <w:abstractNumId w:val="3"/>
  </w:num>
  <w:num w:numId="23">
    <w:abstractNumId w:val="2"/>
  </w:num>
  <w:num w:numId="24">
    <w:abstractNumId w:val="44"/>
  </w:num>
  <w:num w:numId="25">
    <w:abstractNumId w:val="23"/>
  </w:num>
  <w:num w:numId="26">
    <w:abstractNumId w:val="5"/>
  </w:num>
  <w:num w:numId="27">
    <w:abstractNumId w:val="15"/>
  </w:num>
  <w:num w:numId="28">
    <w:abstractNumId w:val="12"/>
  </w:num>
  <w:num w:numId="29">
    <w:abstractNumId w:val="21"/>
  </w:num>
  <w:num w:numId="30">
    <w:abstractNumId w:val="38"/>
  </w:num>
  <w:num w:numId="31">
    <w:abstractNumId w:val="16"/>
  </w:num>
  <w:num w:numId="32">
    <w:abstractNumId w:val="25"/>
  </w:num>
  <w:num w:numId="33">
    <w:abstractNumId w:val="29"/>
  </w:num>
  <w:num w:numId="34">
    <w:abstractNumId w:val="27"/>
  </w:num>
  <w:num w:numId="35">
    <w:abstractNumId w:val="30"/>
  </w:num>
  <w:num w:numId="36">
    <w:abstractNumId w:val="24"/>
  </w:num>
  <w:num w:numId="37">
    <w:abstractNumId w:val="31"/>
  </w:num>
  <w:num w:numId="38">
    <w:abstractNumId w:val="14"/>
  </w:num>
  <w:num w:numId="39">
    <w:abstractNumId w:val="35"/>
  </w:num>
  <w:num w:numId="40">
    <w:abstractNumId w:val="7"/>
  </w:num>
  <w:num w:numId="41">
    <w:abstractNumId w:val="8"/>
  </w:num>
  <w:num w:numId="42">
    <w:abstractNumId w:val="32"/>
  </w:num>
  <w:num w:numId="43">
    <w:abstractNumId w:val="13"/>
  </w:num>
  <w:num w:numId="44">
    <w:abstractNumId w:val="17"/>
  </w:num>
  <w:num w:numId="45">
    <w:abstractNumId w:val="46"/>
  </w:num>
  <w:num w:numId="46">
    <w:abstractNumId w:val="0"/>
  </w:num>
  <w:num w:numId="47">
    <w:abstractNumId w:val="36"/>
  </w:num>
  <w:num w:numId="48">
    <w:abstractNumId w:val="3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23344"/>
    <w:rsid w:val="000407B0"/>
    <w:rsid w:val="000500EE"/>
    <w:rsid w:val="000867C8"/>
    <w:rsid w:val="000870CB"/>
    <w:rsid w:val="000946BE"/>
    <w:rsid w:val="00096A79"/>
    <w:rsid w:val="000E0BD5"/>
    <w:rsid w:val="00140F9D"/>
    <w:rsid w:val="00141514"/>
    <w:rsid w:val="001455F6"/>
    <w:rsid w:val="001508AB"/>
    <w:rsid w:val="00157393"/>
    <w:rsid w:val="0019454D"/>
    <w:rsid w:val="001A568B"/>
    <w:rsid w:val="001F2B41"/>
    <w:rsid w:val="002027FD"/>
    <w:rsid w:val="0020640B"/>
    <w:rsid w:val="00222094"/>
    <w:rsid w:val="00283570"/>
    <w:rsid w:val="00293390"/>
    <w:rsid w:val="00296321"/>
    <w:rsid w:val="002A2E27"/>
    <w:rsid w:val="003150B7"/>
    <w:rsid w:val="00324267"/>
    <w:rsid w:val="00336758"/>
    <w:rsid w:val="00347D3D"/>
    <w:rsid w:val="00351A68"/>
    <w:rsid w:val="00353B61"/>
    <w:rsid w:val="0037473B"/>
    <w:rsid w:val="003871A3"/>
    <w:rsid w:val="003C0E04"/>
    <w:rsid w:val="003C2FD3"/>
    <w:rsid w:val="003C5A8B"/>
    <w:rsid w:val="003C6B5B"/>
    <w:rsid w:val="003D098B"/>
    <w:rsid w:val="003E18BE"/>
    <w:rsid w:val="003F6424"/>
    <w:rsid w:val="003F73E9"/>
    <w:rsid w:val="00401AC7"/>
    <w:rsid w:val="004042B5"/>
    <w:rsid w:val="0046565F"/>
    <w:rsid w:val="0047589F"/>
    <w:rsid w:val="00480D11"/>
    <w:rsid w:val="00485CDE"/>
    <w:rsid w:val="004A17BE"/>
    <w:rsid w:val="004E63D5"/>
    <w:rsid w:val="004F4C68"/>
    <w:rsid w:val="00516D75"/>
    <w:rsid w:val="00553350"/>
    <w:rsid w:val="0057702E"/>
    <w:rsid w:val="005803EA"/>
    <w:rsid w:val="005A05A8"/>
    <w:rsid w:val="005A32AC"/>
    <w:rsid w:val="005A7D75"/>
    <w:rsid w:val="005B5238"/>
    <w:rsid w:val="005C4AA5"/>
    <w:rsid w:val="005C6603"/>
    <w:rsid w:val="005C721A"/>
    <w:rsid w:val="005D7B51"/>
    <w:rsid w:val="005E7ECF"/>
    <w:rsid w:val="005F71AC"/>
    <w:rsid w:val="00606737"/>
    <w:rsid w:val="00616A5E"/>
    <w:rsid w:val="00617663"/>
    <w:rsid w:val="006523FC"/>
    <w:rsid w:val="006666C8"/>
    <w:rsid w:val="006761FD"/>
    <w:rsid w:val="006B5DE5"/>
    <w:rsid w:val="006D02BC"/>
    <w:rsid w:val="006E49B0"/>
    <w:rsid w:val="006E5C64"/>
    <w:rsid w:val="006F488A"/>
    <w:rsid w:val="006F7B83"/>
    <w:rsid w:val="00704E53"/>
    <w:rsid w:val="00733945"/>
    <w:rsid w:val="00744948"/>
    <w:rsid w:val="0075763B"/>
    <w:rsid w:val="00764BFF"/>
    <w:rsid w:val="00767152"/>
    <w:rsid w:val="00785062"/>
    <w:rsid w:val="0079009E"/>
    <w:rsid w:val="0079230B"/>
    <w:rsid w:val="007B5E9E"/>
    <w:rsid w:val="007D2903"/>
    <w:rsid w:val="00841C42"/>
    <w:rsid w:val="008554B1"/>
    <w:rsid w:val="00873F82"/>
    <w:rsid w:val="008945C1"/>
    <w:rsid w:val="00895A04"/>
    <w:rsid w:val="008C749A"/>
    <w:rsid w:val="008D6ED5"/>
    <w:rsid w:val="008E1302"/>
    <w:rsid w:val="008E2646"/>
    <w:rsid w:val="008F1069"/>
    <w:rsid w:val="008F5962"/>
    <w:rsid w:val="00902E34"/>
    <w:rsid w:val="00910AC7"/>
    <w:rsid w:val="009416C8"/>
    <w:rsid w:val="009429DD"/>
    <w:rsid w:val="00947857"/>
    <w:rsid w:val="00954AAC"/>
    <w:rsid w:val="00974173"/>
    <w:rsid w:val="009825F9"/>
    <w:rsid w:val="00993142"/>
    <w:rsid w:val="009A6B7C"/>
    <w:rsid w:val="009B7C52"/>
    <w:rsid w:val="009E55A2"/>
    <w:rsid w:val="009E6CC5"/>
    <w:rsid w:val="009F66BC"/>
    <w:rsid w:val="00A11B9A"/>
    <w:rsid w:val="00A32F96"/>
    <w:rsid w:val="00A43EE4"/>
    <w:rsid w:val="00A76A8C"/>
    <w:rsid w:val="00A9383C"/>
    <w:rsid w:val="00AA1DC0"/>
    <w:rsid w:val="00AB0D3C"/>
    <w:rsid w:val="00AB11E8"/>
    <w:rsid w:val="00B14877"/>
    <w:rsid w:val="00B52971"/>
    <w:rsid w:val="00B57018"/>
    <w:rsid w:val="00B61380"/>
    <w:rsid w:val="00BB56B4"/>
    <w:rsid w:val="00BB763E"/>
    <w:rsid w:val="00C14287"/>
    <w:rsid w:val="00C35B81"/>
    <w:rsid w:val="00C9298D"/>
    <w:rsid w:val="00C932C0"/>
    <w:rsid w:val="00CB3E51"/>
    <w:rsid w:val="00D306CB"/>
    <w:rsid w:val="00DA6435"/>
    <w:rsid w:val="00DB54B2"/>
    <w:rsid w:val="00DC0A5C"/>
    <w:rsid w:val="00DE4B1D"/>
    <w:rsid w:val="00E02ED8"/>
    <w:rsid w:val="00E06B5F"/>
    <w:rsid w:val="00E07737"/>
    <w:rsid w:val="00E70959"/>
    <w:rsid w:val="00E7511A"/>
    <w:rsid w:val="00EB5A87"/>
    <w:rsid w:val="00EC60A5"/>
    <w:rsid w:val="00EE07C2"/>
    <w:rsid w:val="00F05E33"/>
    <w:rsid w:val="00F108DE"/>
    <w:rsid w:val="00F3243D"/>
    <w:rsid w:val="00F43D2A"/>
    <w:rsid w:val="00F460A9"/>
    <w:rsid w:val="00F63922"/>
    <w:rsid w:val="00F6595E"/>
    <w:rsid w:val="00F71D29"/>
    <w:rsid w:val="00FA4394"/>
    <w:rsid w:val="00FA6DCF"/>
    <w:rsid w:val="00FE7342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43D2A"/>
    <w:pPr>
      <w:ind w:left="708"/>
    </w:pPr>
    <w:rPr>
      <w:sz w:val="20"/>
      <w:szCs w:val="20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C0A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0A5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A5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A5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A5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43D2A"/>
    <w:pPr>
      <w:ind w:left="708"/>
    </w:pPr>
    <w:rPr>
      <w:sz w:val="20"/>
      <w:szCs w:val="20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C0A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0A5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A5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A5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A5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2013.</izvorni_sadrzaj>
    <derivirana_varijabla naziv="DomainObject.Predmet.DatumOsnivanja_1">18.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St-1615/2013</izvorni_sadrzaj>
    <derivirana_varijabla naziv="DomainObject.Predmet.OznakaBroj_1">St-1615/2013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Zdravko Barbaroša zastupanog po punomoćniku Zdravko Barbaroša</izvorni_sadrzaj>
    <derivirana_varijabla naziv="DomainObject.Predmet.ProtustrankaFormated_1">  Zdravko Barbaroša zastupanog po punomoćniku Zdravko Barbaroša</derivirana_varijabla>
  </DomainObject.Predmet.ProtustrankaFormated>
  <DomainObject.Predmet.ProtustrankaFormatedOIB>
    <izvorni_sadrzaj>  Zdravko Barbaroša, OIB 02201577055 zastupanog po punomoćniku Zdravko Barbaroša</izvorni_sadrzaj>
    <derivirana_varijabla naziv="DomainObject.Predmet.ProtustrankaFormatedOIB_1">  Zdravko Barbaroša, OIB 02201577055 zastupanog po punomoćniku Zdravko Barbaroša</derivirana_varijabla>
  </DomainObject.Predmet.ProtustrankaFormatedOIB>
  <DomainObject.Predmet.ProtustrankaFormatedWithAdress>
    <izvorni_sadrzaj> Zdravko Barbaroša, Krešićeva 45, 10000 Zagreb zastupanog po punomoćniku Zdravko Barbaroša</izvorni_sadrzaj>
    <derivirana_varijabla naziv="DomainObject.Predmet.ProtustrankaFormatedWithAdress_1"> Zdravko Barbaroša, Krešićeva 45, 10000 Zagreb zastupanog po punomoćniku Zdravko Barbaroša</derivirana_varijabla>
  </DomainObject.Predmet.ProtustrankaFormatedWithAdress>
  <DomainObject.Predmet.ProtustrankaFormatedWithAdressOIB>
    <izvorni_sadrzaj> Zdravko Barbaroša, OIB 02201577055, Krešićeva 45, 10000 Zagreb zastupanog po punomoćniku Zdravko Barbaroša</izvorni_sadrzaj>
    <derivirana_varijabla naziv="DomainObject.Predmet.ProtustrankaFormatedWithAdressOIB_1"> Zdravko Barbaroša, OIB 02201577055, Krešićeva 45, 10000 Zagreb zastupanog po punomoćniku Zdravko Barbaroša</derivirana_varijabla>
  </DomainObject.Predmet.ProtustrankaFormatedWithAdressOIB>
  <DomainObject.Predmet.ProtustrankaWithAdress>
    <izvorni_sadrzaj>Zdravko Barbaroša Krešićeva 45, 10000 Zagreb</izvorni_sadrzaj>
    <derivirana_varijabla naziv="DomainObject.Predmet.ProtustrankaWithAdress_1">Zdravko Barbaroša Krešićeva 45, 10000 Zagreb</derivirana_varijabla>
  </DomainObject.Predmet.ProtustrankaWithAdress>
  <DomainObject.Predmet.ProtustrankaWithAdressOIB>
    <izvorni_sadrzaj>Zdravko Barbaroša, OIB 02201577055, Krešićeva 45, 10000 Zagreb</izvorni_sadrzaj>
    <derivirana_varijabla naziv="DomainObject.Predmet.ProtustrankaWithAdressOIB_1">Zdravko Barbaroša, OIB 02201577055, Krešićeva 45, 10000 Zagreb</derivirana_varijabla>
  </DomainObject.Predmet.ProtustrankaWithAdressOIB>
  <DomainObject.Predmet.ProtustrankaNazivFormated>
    <izvorni_sadrzaj>Zdravko Barbaroša</izvorni_sadrzaj>
    <derivirana_varijabla naziv="DomainObject.Predmet.ProtustrankaNazivFormated_1">Zdravko Barbaroša</derivirana_varijabla>
  </DomainObject.Predmet.ProtustrankaNazivFormated>
  <DomainObject.Predmet.ProtustrankaNazivFormatedOIB>
    <izvorni_sadrzaj>Zdravko Barbaroša, OIB 02201577055</izvorni_sadrzaj>
    <derivirana_varijabla naziv="DomainObject.Predmet.ProtustrankaNazivFormatedOIB_1">Zdravko Barbaroša, OIB 02201577055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Zdravko Barbaroša zastupanog po punomoćniku Zdravko Barbaroša</item>
    </izvorni_sadrzaj>
    <derivirana_varijabla naziv="DomainObject.Predmet.ProtuStrankaListFormated_1">
      <item>Zdravko Barbaroša zastupanog po punomoćniku Zdravko Barbaroša</item>
    </derivirana_varijabla>
  </DomainObject.Predmet.ProtuStrankaListFormated>
  <DomainObject.Predmet.ProtuStrankaListFormatedOIB>
    <izvorni_sadrzaj>
      <item>Zdravko Barbaroša, OIB 02201577055 zastupanog po punomoćniku Zdravko Barbaroša</item>
    </izvorni_sadrzaj>
    <derivirana_varijabla naziv="DomainObject.Predmet.ProtuStrankaListFormatedOIB_1">
      <item>Zdravko Barbaroša, OIB 02201577055 zastupanog po punomoćniku Zdravko Barbaroša</item>
    </derivirana_varijabla>
  </DomainObject.Predmet.ProtuStrankaListFormatedOIB>
  <DomainObject.Predmet.ProtuStrankaListFormatedWithAdress>
    <izvorni_sadrzaj>
      <item>Zdravko Barbaroša, Krešićeva 45, 10000 Zagreb zastupanog po punomoćniku Zdravko Barbaroša</item>
    </izvorni_sadrzaj>
    <derivirana_varijabla naziv="DomainObject.Predmet.ProtuStrankaListFormatedWithAdress_1">
      <item>Zdravko Barbaroša, Krešićeva 45, 10000 Zagreb zastupanog po punomoćniku Zdravko Barbaroša</item>
    </derivirana_varijabla>
  </DomainObject.Predmet.ProtuStrankaListFormatedWithAdress>
  <DomainObject.Predmet.ProtuStrankaListFormatedWithAdressOIB>
    <izvorni_sadrzaj>
      <item>Zdravko Barbaroša, OIB 02201577055, Krešićeva 45, 10000 Zagreb zastupanog po punomoćniku Zdravko Barbaroša</item>
    </izvorni_sadrzaj>
    <derivirana_varijabla naziv="DomainObject.Predmet.ProtuStrankaListFormatedWithAdressOIB_1">
      <item>Zdravko Barbaroša, OIB 02201577055, Krešićeva 45, 10000 Zagreb zastupanog po punomoćniku Zdravko Barbaroša</item>
    </derivirana_varijabla>
  </DomainObject.Predmet.ProtuStrankaListFormatedWithAdressOIB>
  <DomainObject.Predmet.ProtuStrankaListNazivFormated>
    <izvorni_sadrzaj>
      <item>Zdravko Barbaroša</item>
    </izvorni_sadrzaj>
    <derivirana_varijabla naziv="DomainObject.Predmet.ProtuStrankaListNazivFormated_1">
      <item>Zdravko Barbaroša</item>
    </derivirana_varijabla>
  </DomainObject.Predmet.ProtuStrankaListNazivFormated>
  <DomainObject.Predmet.ProtuStrankaListNazivFormatedOIB>
    <izvorni_sadrzaj>
      <item>Zdravko Barbaroša, OIB 02201577055</item>
    </izvorni_sadrzaj>
    <derivirana_varijabla naziv="DomainObject.Predmet.ProtuStrankaListNazivFormatedOIB_1">
      <item>Zdravko Barbaroša, OIB 02201577055</item>
    </derivirana_varijabla>
  </DomainObject.Predmet.ProtuStrankaListNazivFormatedOIB>
  <DomainObject.Predmet.OstaliListFormated>
    <izvorni_sadrzaj>
      <item>Zdravko Barbaroša punomoćnik sudionika u postupku Zdravko Barbaroša</item>
      <item>Ivica Letinić</item>
    </izvorni_sadrzaj>
    <derivirana_varijabla naziv="DomainObject.Predmet.OstaliListFormated_1">
      <item>Zdravko Barbaroša punomoćnik sudionika u postupku Zdravko Barbaroša</item>
      <item>Ivica Letinić</item>
    </derivirana_varijabla>
  </DomainObject.Predmet.OstaliListFormated>
  <DomainObject.Predmet.OstaliListFormatedOIB>
    <izvorni_sadrzaj>
      <item>Zdravko Barbaroša, OIB 02201577055 punomoćnik sudionika u postupku Zdravko Barbaroša</item>
      <item>Ivica Letinić, OIB 16967665818</item>
    </izvorni_sadrzaj>
    <derivirana_varijabla naziv="DomainObject.Predmet.OstaliListFormatedOIB_1">
      <item>Zdravko Barbaroša, OIB 02201577055 punomoćnik sudionika u postupku Zdravko Barbaroša</item>
      <item>Ivica Letinić, OIB 16967665818</item>
    </derivirana_varijabla>
  </DomainObject.Predmet.OstaliListFormatedOIB>
  <DomainObject.Predmet.OstaliListFormatedWithAdress>
    <izvorni_sadrzaj>
      <item>Zdravko Barbaroša, Krešićeva 2A, 10000 Zagreb punomoćnik sudionika u postupku Zdravko Barbaroša</item>
      <item>Ivica Letinić, Liburnska obala 6, 23000 Zadar</item>
    </izvorni_sadrzaj>
    <derivirana_varijabla naziv="DomainObject.Predmet.OstaliListFormatedWithAdress_1">
      <item>Zdravko Barbaroša, Krešićeva 2A, 10000 Zagreb punomoćnik sudionika u postupku Zdravko Barbaroša</item>
      <item>Ivica Letinić, Liburnska obala 6, 23000 Zadar</item>
    </derivirana_varijabla>
  </DomainObject.Predmet.OstaliListFormatedWithAdress>
  <DomainObject.Predmet.OstaliListFormatedWithAdressOIB>
    <izvorni_sadrzaj>
      <item>Zdravko Barbaroša, OIB 02201577055, Krešićeva 2A, 10000 Zagreb punomoćnik sudionika u postupku Zdravko Barbaroša</item>
      <item>Ivica Letinić, OIB 16967665818, Liburnska obala 6, 23000 Zadar</item>
    </izvorni_sadrzaj>
    <derivirana_varijabla naziv="DomainObject.Predmet.OstaliListFormatedWithAdressOIB_1">
      <item>Zdravko Barbaroša, OIB 02201577055, Krešićeva 2A, 10000 Zagreb punomoćnik sudionika u postupku Zdravko Barbaroša</item>
      <item>Ivica Letinić, OIB 16967665818, Liburnska obala 6, 23000 Zadar</item>
    </derivirana_varijabla>
  </DomainObject.Predmet.OstaliListFormatedWithAdressOIB>
  <DomainObject.Predmet.OstaliListNazivFormated>
    <izvorni_sadrzaj>
      <item>Zdravko Barbaroša</item>
      <item>Ivica Letinić</item>
    </izvorni_sadrzaj>
    <derivirana_varijabla naziv="DomainObject.Predmet.OstaliListNazivFormated_1">
      <item>Zdravko Barbaroša</item>
      <item>Ivica Letinić</item>
    </derivirana_varijabla>
  </DomainObject.Predmet.OstaliListNazivFormated>
  <DomainObject.Predmet.OstaliListNazivFormatedOIB>
    <izvorni_sadrzaj>
      <item>Zdravko Barbaroša, OIB 02201577055</item>
      <item>Ivica Letinić, OIB 16967665818</item>
    </izvorni_sadrzaj>
    <derivirana_varijabla naziv="DomainObject.Predmet.OstaliListNazivFormatedOIB_1">
      <item>Zdravko Barbaroša, OIB 02201577055</item>
      <item>Ivica Letinić, OIB 16967665818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Zdravko Barbaroša</izvorni_sadrzaj>
    <derivirana_varijabla naziv="DomainObject.Predmet.ProtustrankaIDrugi_1">Zdravko Barbaroša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Zdravko Barbaroša, OIB 02201577055, Krešićeva 45, 10000 Zagreb</izvorni_sadrzaj>
    <derivirana_varijabla naziv="DomainObject.Predmet.ProtustrankaIDrugiAdressOIB_1">Zdravko Barbaroša, OIB 02201577055, Krešićeva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Zdravko Barbaroša</item>
      <item>Zdravko Barbaroša</item>
      <item>Ivica Letinić</item>
    </izvorni_sadrzaj>
    <derivirana_varijabla naziv="DomainObject.Predmet.SudioniciListNaziv_1">
      <item>FINA ZAGREB</item>
      <item>Zdravko Barbaroša</item>
      <item>Zdravko Barbaroša</item>
      <item>Ivica Letinić</item>
    </derivirana_varijabla>
  </DomainObject.Predmet.SudioniciListNaziv>
  <DomainObject.Predmet.SudioniciListAdressOIB>
    <izvorni_sadrzaj>
      <item>FINA ZAGREB, OIB 85821130368, KOTURAŠKA 43,10000 Zagreb</item>
      <item>Zdravko Barbaroša, OIB 02201577055, Krešićeva 45,10000 Zagreb</item>
      <item>Zdravko Barbaroša, OIB 02201577055, Krešićeva 2A,10000 Zagreb</item>
      <item>Ivica Letinić, OIB 16967665818, Liburnska obala 6,23000 Zadar</item>
    </izvorni_sadrzaj>
    <derivirana_varijabla naziv="DomainObject.Predmet.SudioniciListAdressOIB_1">
      <item>FINA ZAGREB, OIB 85821130368, KOTURAŠKA 43,10000 Zagreb</item>
      <item>Zdravko Barbaroša, OIB 02201577055, Krešićeva 45,10000 Zagreb</item>
      <item>Zdravko Barbaroša, OIB 02201577055, Krešićeva 2A,10000 Zagreb</item>
      <item>Ivica Letinić, OIB 16967665818, Liburnska obala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02201577055</item>
      <item>, OIB 02201577055</item>
      <item>, OIB 16967665818</item>
    </izvorni_sadrzaj>
    <derivirana_varijabla naziv="DomainObject.Predmet.SudioniciListNazivOIB_1">
      <item>, OIB 85821130368</item>
      <item>, OIB 02201577055</item>
      <item>, OIB 02201577055</item>
      <item>, OIB 16967665818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439</properties:Words>
  <properties:Characters>2351</properties:Characters>
  <properties:Lines>108</properties:Lines>
  <properties:Paragraphs>74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2016-03-10T10:39:00Z</dcterms:created>
  <dc:creator>Administrator</dc:creator>
  <cp:lastModifiedBy>Valentina Kranjčić</cp:lastModifiedBy>
  <cp:lastPrinted>2016-03-10T10:49:00Z</cp:lastPrinted>
  <dcterms:modified xmlns:xsi="http://www.w3.org/2001/XMLSchema-instance" xsi:type="dcterms:W3CDTF">2016-03-10T10:51:00Z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