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dc0b" w14:paraId="74cdc0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6748D1">
        <w:t>4585</w:t>
      </w:r>
      <w:r w:rsidR="002F1438">
        <w:t>/1</w:t>
      </w:r>
      <w:r w:rsidR="006748D1">
        <w:t>6</w:t>
      </w:r>
      <w:r w:rsidR="000A7F45">
        <w:t>-</w:t>
      </w:r>
      <w:r w:rsidR="00421BE6">
        <w:t>12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90B04">
        <w:t>ROSI UGOSTITELJSTVO d.o.o., Zagreb, 1. gardijske brigade Tigrovi 27C, OIB 44665332396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43160">
        <w:t>očitovanja o prijedlogu</w:t>
      </w:r>
      <w:r w:rsidR="00A62E60">
        <w:t xml:space="preserve"> za otvaranje stečajnog postupka </w:t>
      </w:r>
      <w:r>
        <w:t xml:space="preserve">određeno za dan </w:t>
      </w:r>
      <w:r w:rsidR="00A62E60">
        <w:t>2</w:t>
      </w:r>
      <w:r w:rsidR="00990B04">
        <w:t>2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990B04">
        <w:t>9</w:t>
      </w:r>
      <w:r w:rsidR="002F1438">
        <w:t>,</w:t>
      </w:r>
      <w:r w:rsidR="00990B04">
        <w:t>5</w:t>
      </w:r>
      <w:r w:rsidR="00F2467C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1B632C" w:rsidR="001B632C">
      <w:r>
        <w:t xml:space="preserve">1. </w:t>
      </w:r>
      <w:r w:rsidR="00B1009F">
        <w:t xml:space="preserve"> </w:t>
      </w:r>
      <w:r w:rsidR="001B632C">
        <w:t>dužnik ROSI UGOSTITELJSTVO d.o.o., Zagreb po punomoćniku</w:t>
      </w:r>
    </w:p>
    <w:p w:rsidRDefault="001B632C" w:rsidP="001B632C" w:rsidR="001B632C">
      <w:r>
        <w:t>2. zakonski zastupnik dužnika Ahmed Idrizi</w:t>
      </w:r>
    </w:p>
    <w:p w:rsidRDefault="001B632C" w:rsidP="001B632C" w:rsidR="001B632C">
      <w:r>
        <w:t>3. Privredna banka Zagreb d.d.</w:t>
      </w:r>
    </w:p>
    <w:p w:rsidRDefault="001B632C" w:rsidP="001B632C" w:rsidR="001B632C">
      <w:r>
        <w:t>4. Mrežna stranica e-Oglasna ploča suda</w:t>
      </w:r>
    </w:p>
    <w:p w:rsidRDefault="0085757B" w:rsidP="001B632C" w:rsidR="0085757B" w:rsidRPr="0053264E">
      <w:pPr>
        <w:pStyle w:val="Odlomakpopisa"/>
        <w:ind w:left="0"/>
      </w:pP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566" w:rsidR="00292566">
      <w:r>
        <w:separator/>
      </w:r>
    </w:p>
  </w:endnote>
  <w:endnote w:id="0" w:type="continuationSeparator">
    <w:p w:rsidRDefault="00292566" w:rsidR="0029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566" w:rsidR="00292566">
      <w:r>
        <w:separator/>
      </w:r>
    </w:p>
  </w:footnote>
  <w:footnote w:id="0" w:type="continuationSeparator">
    <w:p w:rsidRDefault="00292566" w:rsidR="0029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57F70"/>
    <w:rsid w:val="0017084D"/>
    <w:rsid w:val="001740AB"/>
    <w:rsid w:val="001775C9"/>
    <w:rsid w:val="0019063D"/>
    <w:rsid w:val="00196C52"/>
    <w:rsid w:val="001B2892"/>
    <w:rsid w:val="001B583E"/>
    <w:rsid w:val="001B632C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2566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64EA"/>
    <w:rsid w:val="00337C24"/>
    <w:rsid w:val="00343119"/>
    <w:rsid w:val="00361012"/>
    <w:rsid w:val="003746BE"/>
    <w:rsid w:val="00375F51"/>
    <w:rsid w:val="00391C11"/>
    <w:rsid w:val="003B5F93"/>
    <w:rsid w:val="003E059C"/>
    <w:rsid w:val="003E66D2"/>
    <w:rsid w:val="003F4A53"/>
    <w:rsid w:val="003F5110"/>
    <w:rsid w:val="00415D25"/>
    <w:rsid w:val="00421BE6"/>
    <w:rsid w:val="0042648C"/>
    <w:rsid w:val="00432ACD"/>
    <w:rsid w:val="004565E0"/>
    <w:rsid w:val="00482F92"/>
    <w:rsid w:val="00492DEC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8F5D23"/>
    <w:rsid w:val="008F6A2B"/>
    <w:rsid w:val="00921031"/>
    <w:rsid w:val="00941993"/>
    <w:rsid w:val="0094791B"/>
    <w:rsid w:val="0095580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07488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St-4585/2016-12</izvorni_sadrzaj>
    <derivirana_varijabla naziv="DomainObject.Oznaka_1">St-4585/2016-12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St-4585/2016</izvorni_sadrzaj>
    <derivirana_varijabla naziv="DomainObject.Predmet.OznakaBroj_1">St-4585/2016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 UGOSTITELJSTVO d.o.o. zastupanog po punomoćniku Ahmed Idrizi; Josip Reljić</izvorni_sadrzaj>
    <derivirana_varijabla naziv="DomainObject.Predmet.ProtustrankaFormated_1">  ROSI UGOSTITELJSTVO d.o.o. zastupanog po punomoćniku Ahmed Idrizi; Josip Reljić</derivirana_varijabla>
  </DomainObject.Predmet.ProtustrankaFormated>
  <DomainObject.Predmet.ProtustrankaFormatedOIB>
    <izvorni_sadrzaj>  ROSI UGOSTITELJSTVO d.o.o., OIB 44665332396 zastupanog po punomoćniku Ahmed Idrizi; Josip Reljić</izvorni_sadrzaj>
    <derivirana_varijabla naziv="DomainObject.Predmet.ProtustrankaFormatedOIB_1">  ROSI UGOSTITELJSTVO d.o.o., OIB 44665332396 zastupanog po punomoćniku Ahmed Idrizi; Josip Reljić</derivirana_varijabla>
  </DomainObject.Predmet.ProtustrankaFormatedOIB>
  <DomainObject.Predmet.ProtustrankaFormatedWithAdress>
    <izvorni_sadrzaj> ROSI UGOSTITELJSTVO d.o.o., 1. gardijske brigade Tigrovi 27C, 10000 Zagreb zastupanog po punomoćniku Ahmed Idrizi; Josip Reljić</izvorni_sadrzaj>
    <derivirana_varijabla naziv="DomainObject.Predmet.ProtustrankaFormatedWithAdress_1"> ROSI UGOSTITELJSTVO d.o.o., 1. gardijske brigade Tigrovi 27C, 10000 Zagreb zastupanog po punomoćniku Ahmed Idrizi; Josip Reljić</derivirana_varijabla>
  </DomainObject.Predmet.ProtustrankaFormatedWithAdress>
  <DomainObject.Predmet.ProtustrankaFormatedWithAdressOIB>
    <izvorni_sadrzaj> ROSI UGOSTITELJSTVO d.o.o., OIB 44665332396, 1. gardijske brigade Tigrovi 27C, 10000 Zagreb zastupanog po punomoćniku Ahmed Idrizi; Josip Reljić</izvorni_sadrzaj>
    <derivirana_varijabla naziv="DomainObject.Predmet.ProtustrankaFormatedWithAdressOIB_1"> ROSI UGOSTITELJSTVO d.o.o., OIB 44665332396, 1. gardijske brigade Tigrovi 27C, 10000 Zagreb zastupanog po punomoćniku Ahmed Idrizi; Josip Reljić</derivirana_varijabla>
  </DomainObject.Predmet.ProtustrankaFormatedWithAdressOIB>
  <DomainObject.Predmet.ProtustrankaWithAdress>
    <izvorni_sadrzaj>ROSI UGOSTITELJSTVO d.o.o. 1. gardijske brigade Tigrovi 27C, 10000 Zagreb</izvorni_sadrzaj>
    <derivirana_varijabla naziv="DomainObject.Predmet.ProtustrankaWithAdress_1">ROSI UGOSTITELJSTVO d.o.o. 1. gardijske brigade Tigrovi 27C, 10000 Zagreb</derivirana_varijabla>
  </DomainObject.Predmet.ProtustrankaWithAdress>
  <DomainObject.Predmet.ProtustrankaWithAdressOIB>
    <izvorni_sadrzaj>ROSI UGOSTITELJSTVO d.o.o., OIB 44665332396, 1. gardijske brigade Tigrovi 27C, 10000 Zagreb</izvorni_sadrzaj>
    <derivirana_varijabla naziv="DomainObject.Predmet.ProtustrankaWithAdressOIB_1">ROSI UGOSTITELJSTVO d.o.o., OIB 44665332396, 1. gardijske brigade Tigrovi 27C, 10000 Zagreb</derivirana_varijabla>
  </DomainObject.Predmet.ProtustrankaWithAdressOIB>
  <DomainObject.Predmet.ProtustrankaNazivFormated>
    <izvorni_sadrzaj>ROSI UGOSTITELJSTVO d.o.o.</izvorni_sadrzaj>
    <derivirana_varijabla naziv="DomainObject.Predmet.ProtustrankaNazivFormated_1">ROSI UGOSTITELJSTVO d.o.o.</derivirana_varijabla>
  </DomainObject.Predmet.ProtustrankaNazivFormated>
  <DomainObject.Predmet.ProtustrankaNazivFormatedOIB>
    <izvorni_sadrzaj>ROSI UGOSTITELJSTVO d.o.o., OIB 44665332396</izvorni_sadrzaj>
    <derivirana_varijabla naziv="DomainObject.Predmet.ProtustrankaNazivFormatedOIB_1">ROSI UGOSTITELJSTVO d.o.o., OIB 44665332396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ROSI UGOSTITELJSTVO d.o.o. zastupanog po punomoćniku Ahmed Idrizi; Josip Reljić</item>
    </izvorni_sadrzaj>
    <derivirana_varijabla naziv="DomainObject.Predmet.ProtuStrankaListFormated_1">
      <item>ROSI UGOSTITELJSTVO d.o.o. zastupanog po punomoćniku Ahmed Idrizi; Josip Reljić</item>
    </derivirana_varijabla>
  </DomainObject.Predmet.ProtuStrankaListFormated>
  <DomainObject.Predmet.ProtuStrankaListFormatedOIB>
    <izvorni_sadrzaj>
      <item>ROSI UGOSTITELJSTVO d.o.o., OIB 44665332396 zastupanog po punomoćniku Ahmed Idrizi; Josip Reljić</item>
    </izvorni_sadrzaj>
    <derivirana_varijabla naziv="DomainObject.Predmet.ProtuStrankaListFormatedOIB_1">
      <item>ROSI UGOSTITELJSTVO d.o.o., OIB 44665332396 zastupanog po punomoćniku Ahmed Idrizi; Josip Reljić</item>
    </derivirana_varijabla>
  </DomainObject.Predmet.ProtuStrankaListFormatedOIB>
  <DomainObject.Predmet.ProtuStrankaListFormatedWithAdress>
    <izvorni_sadrzaj>
      <item>ROSI UGOSTITELJSTVO d.o.o., 1. gardijske brigade Tigrovi 27C, 10000 Zagreb zastupanog po punomoćniku Ahmed Idrizi; Josip Reljić</item>
    </izvorni_sadrzaj>
    <derivirana_varijabla naziv="DomainObject.Predmet.ProtuStrankaListFormatedWithAdress_1">
      <item>ROSI UGOSTITELJSTVO d.o.o., 1. gardijske brigade Tigrovi 27C, 10000 Zagreb zastupanog po punomoćniku Ahmed Idrizi; Josip Reljić</item>
    </derivirana_varijabla>
  </DomainObject.Predmet.ProtuStrankaListFormatedWithAdress>
  <DomainObject.Predmet.ProtuStrankaListFormatedWithAdressOIB>
    <izvorni_sadrzaj>
      <item>ROSI UGOSTITELJSTVO d.o.o., OIB 44665332396, 1. gardijske brigade Tigrovi 27C, 10000 Zagreb zastupanog po punomoćniku Ahmed Idrizi; Josip Reljić</item>
    </izvorni_sadrzaj>
    <derivirana_varijabla naziv="DomainObject.Predmet.ProtuStrankaListFormatedWithAdressOIB_1">
      <item>ROSI UGOSTITELJSTVO d.o.o., OIB 44665332396, 1. gardijske brigade Tigrovi 27C, 10000 Zagreb zastupanog po punomoćniku Ahmed Idrizi; Josip Reljić</item>
    </derivirana_varijabla>
  </DomainObject.Predmet.ProtuStrankaListFormatedWithAdressOIB>
  <DomainObject.Predmet.ProtuStrankaListNazivFormated>
    <izvorni_sadrzaj>
      <item>ROSI UGOSTITELJSTVO d.o.o.</item>
    </izvorni_sadrzaj>
    <derivirana_varijabla naziv="DomainObject.Predmet.ProtuStrankaListNazivFormated_1">
      <item>ROSI UGOSTITELJSTVO d.o.o.</item>
    </derivirana_varijabla>
  </DomainObject.Predmet.ProtuStrankaListNazivFormated>
  <DomainObject.Predmet.ProtuStrankaListNazivFormatedOIB>
    <izvorni_sadrzaj>
      <item>ROSI UGOSTITELJSTVO d.o.o., OIB 44665332396</item>
    </izvorni_sadrzaj>
    <derivirana_varijabla naziv="DomainObject.Predmet.ProtuStrankaListNazivFormatedOIB_1">
      <item>ROSI UGOSTITELJSTVO d.o.o., OIB 44665332396</item>
    </derivirana_varijabla>
  </DomainObject.Predmet.ProtuStrankaListNazivFormatedOIB>
  <DomainObject.Predmet.OstaliListFormated>
    <izvorni_sadrzaj>
      <item>Ahmed Idrizi punomoćnik sudionika u postupku ROSI UGOSTITELJSTVO d.o.o.</item>
      <item>Josip Reljić punomoćnik sudionika u postupku ROSI UGOSTITELJSTVO d.o.o.</item>
    </izvorni_sadrzaj>
    <derivirana_varijabla naziv="DomainObject.Predmet.OstaliListFormated_1">
      <item>Ahmed Idrizi punomoćnik sudionika u postupku ROSI UGOSTITELJSTVO d.o.o.</item>
      <item>Josip Reljić punomoćnik sudionika u postupku ROSI UGOSTITELJSTVO d.o.o.</item>
    </derivirana_varijabla>
  </DomainObject.Predmet.OstaliListFormated>
  <DomainObject.Predmet.OstaliListFormatedOIB>
    <izvorni_sadrzaj>
      <item>Ahmed Idrizi, OIB 89591805612 punomoćnik sudionika u postupku ROSI UGOSTITELJSTVO d.o.o.</item>
      <item>Josip Reljić, OIB 90868260838 punomoćnik sudionika u postupku ROSI UGOSTITELJSTVO d.o.o.</item>
    </izvorni_sadrzaj>
    <derivirana_varijabla naziv="DomainObject.Predmet.OstaliListFormatedOIB_1">
      <item>Ahmed Idrizi, OIB 89591805612 punomoćnik sudionika u postupku ROSI UGOSTITELJSTVO d.o.o.</item>
      <item>Josip Reljić, OIB 90868260838 punomoćnik sudionika u postupku ROSI UGOSTITELJSTVO d.o.o.</item>
    </derivirana_varijabla>
  </DomainObject.Predmet.OstaliListFormatedOIB>
  <DomainObject.Predmet.OstaliListFormatedWithAdress>
    <izvorni_sadrzaj>
      <item>Ahmed Idrizi, Ul.i.gardijske Brigade Tigrovi 27 C, 10000 Zagreb punomoćnik sudionika u postupku ROSI UGOSTITELJSTVO d.o.o.</item>
      <item>Josip Reljić, Dragojla Kušlana 2, 10000 Zagreb punomoćnik sudionika u postupku ROSI UGOSTITELJSTVO d.o.o.</item>
    </izvorni_sadrzaj>
    <derivirana_varijabla naziv="DomainObject.Predmet.OstaliListFormatedWithAdress_1">
      <item>Ahmed Idrizi, Ul.i.gardijske Brigade Tigrovi 27 C, 10000 Zagreb punomoćnik sudionika u postupku ROSI UGOSTITELJSTVO d.o.o.</item>
      <item>Josip Reljić, Dragojla Kušlana 2, 10000 Zagreb punomoćnik sudionika u postupku ROSI UGOSTITELJSTVO d.o.o.</item>
    </derivirana_varijabla>
  </DomainObject.Predmet.OstaliListFormatedWithAdress>
  <DomainObject.Predmet.OstaliListFormatedWithAdressOIB>
    <izvorni_sadrzaj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izvorni_sadrzaj>
    <derivirana_varijabla naziv="DomainObject.Predmet.OstaliListFormatedWithAdressOIB_1"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derivirana_varijabla>
  </DomainObject.Predmet.OstaliListFormatedWithAdressOIB>
  <DomainObject.Predmet.OstaliListNazivFormated>
    <izvorni_sadrzaj>
      <item>Ahmed Idrizi</item>
      <item>Josip Reljić</item>
    </izvorni_sadrzaj>
    <derivirana_varijabla naziv="DomainObject.Predmet.OstaliListNazivFormated_1">
      <item>Ahmed Idrizi</item>
      <item>Josip Reljić</item>
    </derivirana_varijabla>
  </DomainObject.Predmet.OstaliListNazivFormated>
  <DomainObject.Predmet.OstaliListNazivFormatedOIB>
    <izvorni_sadrzaj>
      <item>Ahmed Idrizi, OIB 89591805612</item>
      <item>Josip Reljić, OIB 90868260838</item>
    </izvorni_sadrzaj>
    <derivirana_varijabla naziv="DomainObject.Predmet.OstaliListNazivFormatedOIB_1">
      <item>Ahmed Idrizi, OIB 89591805612</item>
      <item>Josip Reljić, OIB 90868260838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St-4585/2016-12</izvorni_sadrzaj>
    <derivirana_varijabla naziv="DomainObject.PoslovniBrojDokumenta_1">St-4585/2016-12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ROSI UGOSTITELJSTVO d.o.o.</izvorni_sadrzaj>
    <derivirana_varijabla naziv="DomainObject.Predmet.ProtustrankaIDrugi_1">ROSI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ROSI UGOSTITELJSTVO d.o.o., OIB 44665332396, 1. gardijske brigade Tigrovi 27C, 10000 Zagreb</izvorni_sadrzaj>
    <derivirana_varijabla naziv="DomainObject.Predmet.ProtustrankaIDrugiAdressOIB_1">ROSI UGOSTITELJSTVO d.o.o., OIB 44665332396, 1. gardijske brigade Tigrovi 27C,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 UGOSTITELJSTVO d.o.o.</item>
      <item>Ahmed Idrizi</item>
      <item>Josip Reljić</item>
    </izvorni_sadrzaj>
    <derivirana_varijabla naziv="DomainObject.Predmet.SudioniciListNaziv_1">
      <item>FINA Regionalni centar Zagreb</item>
      <item>ROSI UGOSTITELJSTVO d.o.o.</item>
      <item>Ahmed Idrizi</item>
      <item>Josip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izvorni_sadrzaj>
    <derivirana_varijabla naziv="DomainObject.Predmet.SudioniciListAdressOIB_1"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44665332396</item>
      <item>, OIB 89591805612</item>
      <item>, OIB 90868260838</item>
    </izvorni_sadrzaj>
    <derivirana_varijabla naziv="DomainObject.Predmet.SudioniciListNazivOIB_1">
      <item>, OIB 85821130368</item>
      <item>, OIB 44665332396</item>
      <item>, OIB 89591805612</item>
      <item>, OIB 90868260838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E69FA-E62B-46B6-B6F6-8078BE965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890</properties:Characters>
  <properties:Lines>41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2017-07-25T10:36:00Z</dcterms:created>
  <dc:creator>gboljkovac</dc:creator>
  <cp:lastModifiedBy>Marina Markić</cp:lastModifiedBy>
  <cp:lastPrinted>2017-07-25T10:36:00Z</cp:lastPrinted>
  <dcterms:modified xmlns:xsi="http://www.w3.org/2001/XMLSchema-instance" xsi:type="dcterms:W3CDTF">2017-07-26T10:27:00Z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St-4585/2016-12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