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86dd" w14:paraId="85086dd" w:rsidRDefault="00CB26A1" w:rsidP="00CB26A1" w:rsidR="00CB26A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6A1" w:rsidP="00CB26A1" w:rsidR="00CB26A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B26A1" w:rsidP="00CB26A1" w:rsidR="00CB26A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B26A1" w:rsidP="00CB26A1" w:rsidR="00CB26A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B26A1" w:rsidP="00CB26A1" w:rsidR="00CB26A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B26A1" w:rsidP="00CB26A1" w:rsidR="00CB26A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B26A1" w:rsidP="00CB26A1" w:rsidR="00CB26A1" w:rsidRPr="005D578C">
      <w:pPr>
        <w:jc w:val="center"/>
        <w:rPr>
          <w:rFonts w:cs="Times New Roman" w:eastAsia="Times New Roman"/>
          <w:szCs w:val="24"/>
        </w:rPr>
      </w:pPr>
    </w:p>
    <w:p w:rsidRDefault="00CB26A1" w:rsidP="00CB26A1" w:rsidR="00CB26A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B26A1" w:rsidP="00CB26A1" w:rsidR="00CB26A1" w:rsidRPr="005D578C">
      <w:pPr>
        <w:rPr>
          <w:rFonts w:cs="Times New Roman" w:eastAsia="Times New Roman"/>
          <w:szCs w:val="24"/>
        </w:rPr>
      </w:pPr>
    </w:p>
    <w:p w:rsidRDefault="00CB26A1" w:rsidP="00CB26A1" w:rsidR="00CB26A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RENTALL SERVICE d. o. o. Pula, Amfiteatarska 2, OIB </w:t>
      </w:r>
      <w:r w:rsidRPr="00CB26A1">
        <w:rPr>
          <w:rFonts w:cs="Times New Roman" w:eastAsia="Times New Roman"/>
          <w:szCs w:val="24"/>
        </w:rPr>
        <w:t>14327605079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B26A1">
        <w:rPr>
          <w:rFonts w:cs="Times New Roman" w:eastAsia="Times New Roman"/>
          <w:szCs w:val="24"/>
        </w:rPr>
        <w:t>130028990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BD5C48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2016.</w:t>
      </w:r>
    </w:p>
    <w:p w:rsidRDefault="00CB26A1" w:rsidP="00CB26A1" w:rsidR="00CB26A1" w:rsidRPr="005D578C">
      <w:pPr>
        <w:rPr>
          <w:rFonts w:cs="Times New Roman" w:eastAsia="Times New Roman"/>
          <w:szCs w:val="24"/>
        </w:rPr>
      </w:pPr>
    </w:p>
    <w:p w:rsidRDefault="00CB26A1" w:rsidP="00CB26A1" w:rsidR="00CB26A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B26A1" w:rsidP="00CB26A1" w:rsidR="00CB26A1" w:rsidRPr="005D578C">
      <w:pPr>
        <w:rPr>
          <w:rFonts w:cs="Times New Roman" w:eastAsia="Times New Roman"/>
          <w:szCs w:val="24"/>
        </w:rPr>
      </w:pPr>
    </w:p>
    <w:p w:rsidRDefault="00CB26A1" w:rsidP="00CB26A1" w:rsidR="00CB26A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RENTALL SERVICE d. o. o. Pula, Amfiteatarska 2, OIB </w:t>
      </w:r>
      <w:r w:rsidRPr="00CB26A1">
        <w:rPr>
          <w:rFonts w:cs="Times New Roman" w:eastAsia="Times New Roman"/>
          <w:szCs w:val="24"/>
        </w:rPr>
        <w:t>14327605079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B26A1">
        <w:rPr>
          <w:rFonts w:cs="Times New Roman" w:eastAsia="Times New Roman"/>
          <w:szCs w:val="24"/>
        </w:rPr>
        <w:t>130028990</w:t>
      </w:r>
      <w:r>
        <w:rPr>
          <w:rFonts w:cs="Times New Roman" w:eastAsia="Times New Roman"/>
          <w:szCs w:val="24"/>
        </w:rPr>
        <w:t>.</w:t>
      </w:r>
    </w:p>
    <w:p w:rsidRDefault="00CB26A1" w:rsidP="00CB26A1" w:rsidR="00CB26A1" w:rsidRPr="005D578C">
      <w:pPr>
        <w:rPr>
          <w:rFonts w:cs="Times New Roman" w:eastAsia="Times New Roman"/>
          <w:szCs w:val="24"/>
        </w:rPr>
      </w:pPr>
    </w:p>
    <w:p w:rsidRDefault="00CB26A1" w:rsidP="00CB26A1" w:rsidR="00CB26A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CB26A1" w:rsidP="00CB26A1" w:rsidR="00CB26A1">
      <w:pPr>
        <w:rPr>
          <w:rFonts w:cs="Times New Roman" w:eastAsia="Times New Roman"/>
          <w:szCs w:val="20"/>
        </w:rPr>
      </w:pPr>
    </w:p>
    <w:p w:rsidRDefault="00CB26A1" w:rsidP="00CB26A1" w:rsidR="00CB26A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RENTALL SERVICE d. o. o. Pula, Amfiteatarska 2, OIB </w:t>
      </w:r>
      <w:r w:rsidRPr="00CB26A1">
        <w:rPr>
          <w:rFonts w:cs="Times New Roman" w:eastAsia="Times New Roman"/>
          <w:szCs w:val="24"/>
        </w:rPr>
        <w:t>14327605079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B26A1">
        <w:rPr>
          <w:rFonts w:cs="Times New Roman" w:eastAsia="Times New Roman"/>
          <w:szCs w:val="24"/>
        </w:rPr>
        <w:t>130028990</w:t>
      </w:r>
      <w:r>
        <w:rPr>
          <w:rFonts w:cs="Times New Roman" w:eastAsia="Times New Roman"/>
          <w:szCs w:val="24"/>
        </w:rPr>
        <w:t>.</w:t>
      </w:r>
    </w:p>
    <w:p w:rsidRDefault="00CB26A1" w:rsidP="00CB26A1" w:rsidR="00CB26A1">
      <w:pPr>
        <w:ind w:firstLine="709"/>
        <w:rPr>
          <w:rFonts w:cs="Times New Roman" w:eastAsia="Times New Roman"/>
          <w:szCs w:val="24"/>
        </w:rPr>
      </w:pPr>
    </w:p>
    <w:p w:rsidRDefault="00CB26A1" w:rsidP="00CB26A1" w:rsidR="00CB26A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RENTALL SERVICE d. o. o. Pula, Amfiteatarska 2, OIB </w:t>
      </w:r>
      <w:r w:rsidRPr="00CB26A1">
        <w:rPr>
          <w:rFonts w:cs="Times New Roman" w:eastAsia="Times New Roman"/>
          <w:szCs w:val="24"/>
        </w:rPr>
        <w:t>14327605079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B26A1">
        <w:rPr>
          <w:rFonts w:cs="Times New Roman" w:eastAsia="Times New Roman"/>
          <w:szCs w:val="24"/>
        </w:rPr>
        <w:t>130028990</w:t>
      </w:r>
      <w:r>
        <w:rPr>
          <w:rFonts w:cs="Times New Roman" w:eastAsia="Times New Roman"/>
          <w:szCs w:val="24"/>
        </w:rPr>
        <w:t>.</w:t>
      </w:r>
    </w:p>
    <w:p w:rsidRDefault="00CB26A1" w:rsidP="00CB26A1" w:rsidR="00CB26A1">
      <w:pPr>
        <w:rPr>
          <w:rFonts w:cs="Times New Roman" w:eastAsia="Times New Roman"/>
          <w:szCs w:val="24"/>
        </w:rPr>
      </w:pPr>
    </w:p>
    <w:p w:rsidRDefault="00CB26A1" w:rsidP="00CB26A1" w:rsidR="00CB26A1" w:rsidRPr="005D578C">
      <w:pPr>
        <w:rPr>
          <w:rFonts w:cs="Times New Roman" w:eastAsia="Times New Roman"/>
          <w:szCs w:val="24"/>
        </w:rPr>
      </w:pPr>
    </w:p>
    <w:p w:rsidRDefault="00CB26A1" w:rsidP="00CB26A1" w:rsidR="00CB26A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B26A1" w:rsidP="00CB26A1" w:rsidR="00CB26A1">
      <w:pPr>
        <w:ind w:firstLine="708"/>
        <w:rPr>
          <w:rFonts w:cs="Times New Roman" w:eastAsia="Times New Roman"/>
          <w:szCs w:val="24"/>
        </w:rPr>
      </w:pPr>
    </w:p>
    <w:p w:rsidRDefault="00CB26A1" w:rsidP="00CB26A1" w:rsidR="00CB26A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RENTALL SERVICE d. o. o. Pula. </w:t>
      </w:r>
      <w:r>
        <w:rPr>
          <w:rFonts w:eastAsiaTheme="minorHAnsi"/>
          <w:lang w:eastAsia="en-US"/>
        </w:rPr>
        <w:t>Kako su za to bile ispunjene pretpostavke predviđene čl. 428. Stečajnog zakona, sud je 10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St-243/2016-3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B26A1" w:rsidP="00CB26A1" w:rsidR="00CB26A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B26A1" w:rsidP="00CB26A1" w:rsidR="00CB26A1" w:rsidRPr="005D578C">
      <w:pPr>
        <w:rPr>
          <w:rFonts w:cs="Times New Roman" w:eastAsia="Times New Roman"/>
          <w:szCs w:val="24"/>
        </w:rPr>
      </w:pPr>
    </w:p>
    <w:p w:rsidRDefault="00CB26A1" w:rsidP="00CB26A1" w:rsidR="00CB26A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D5C48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B26A1" w:rsidP="00CB26A1" w:rsidR="00CB26A1">
      <w:pPr>
        <w:rPr>
          <w:rFonts w:cs="Times New Roman" w:eastAsia="Times New Roman"/>
          <w:szCs w:val="24"/>
        </w:rPr>
      </w:pPr>
    </w:p>
    <w:p w:rsidRDefault="00CB26A1" w:rsidP="00CB26A1" w:rsidR="00CB26A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CB26A1" w:rsidP="00CB26A1" w:rsidR="00CB26A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F47727">
        <w:rPr>
          <w:rFonts w:cs="Times New Roman" w:eastAsia="Times New Roman"/>
          <w:szCs w:val="24"/>
        </w:rPr>
        <w:t xml:space="preserve">, v. r. </w:t>
      </w:r>
    </w:p>
    <w:p w:rsidRDefault="00CB26A1" w:rsidP="00CB26A1" w:rsidR="00CB26A1">
      <w:pPr>
        <w:jc w:val="left"/>
        <w:rPr>
          <w:rFonts w:cs="Times New Roman" w:eastAsia="Times New Roman"/>
          <w:szCs w:val="24"/>
        </w:rPr>
      </w:pPr>
    </w:p>
    <w:p w:rsidRDefault="00CB26A1" w:rsidP="00CB26A1" w:rsidR="00CB26A1" w:rsidRPr="005D578C">
      <w:pPr>
        <w:jc w:val="left"/>
        <w:rPr>
          <w:rFonts w:cs="Times New Roman" w:eastAsia="Times New Roman"/>
          <w:szCs w:val="24"/>
        </w:rPr>
      </w:pPr>
    </w:p>
    <w:p w:rsidRDefault="00CB26A1" w:rsidP="00CB26A1" w:rsidR="00CB26A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B26A1" w:rsidP="00CB26A1" w:rsidR="00CB26A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B26A1" w:rsidP="00CB26A1" w:rsidR="00CB26A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B26A1" w:rsidP="00CB26A1" w:rsidR="00CB26A1">
      <w:pPr>
        <w:rPr>
          <w:rFonts w:cs="Times New Roman" w:eastAsia="Times New Roman"/>
          <w:szCs w:val="24"/>
        </w:rPr>
      </w:pPr>
    </w:p>
    <w:p w:rsidRDefault="00CB26A1" w:rsidP="00CB26A1" w:rsidR="00CB26A1" w:rsidRPr="005D578C">
      <w:pPr>
        <w:rPr>
          <w:rFonts w:cs="Times New Roman" w:eastAsia="Times New Roman"/>
          <w:szCs w:val="24"/>
        </w:rPr>
      </w:pPr>
    </w:p>
    <w:p w:rsidRDefault="00CB26A1" w:rsidP="00CB26A1" w:rsidR="00CB26A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B26A1" w:rsidP="00CB26A1" w:rsidR="00CB26A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B26A1" w:rsidP="00CB26A1" w:rsidR="00CB26A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RENTALL SERVICE d. o. o. Pula, Amfiteatarska 2,</w:t>
      </w:r>
    </w:p>
    <w:p w:rsidRDefault="00CB26A1" w:rsidP="00CB26A1" w:rsidR="00CB26A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B26A1" w:rsidP="00CB26A1" w:rsidR="00CB26A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B26A1" w:rsidP="00CB26A1" w:rsidR="00CB26A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CB26A1" w:rsidP="00CB26A1" w:rsidR="00CB26A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CB26A1" w:rsidP="00CB26A1" w:rsidR="00CB26A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CB26A1" w:rsidP="00CB26A1" w:rsidR="00CB26A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CB26A1" w:rsidP="00CB26A1" w:rsidR="00CB26A1"/>
    <w:p w:rsidRDefault="00CB26A1" w:rsidP="00CB26A1" w:rsidR="00CB26A1"/>
    <w:p w:rsidRDefault="00CB26A1" w:rsidP="00CB26A1" w:rsidR="00CB26A1"/>
    <w:sectPr w:rsidSect="005A4666" w:rsidR="00CB26A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6A1" w:rsidP="00CB26A1" w:rsidR="00CB26A1">
      <w:r>
        <w:separator/>
      </w:r>
    </w:p>
  </w:endnote>
  <w:endnote w:id="0" w:type="continuationSeparator">
    <w:p w:rsidRDefault="00CB26A1" w:rsidP="00CB26A1" w:rsidR="00CB2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6A1" w:rsidP="00CB26A1" w:rsidR="00CB26A1">
      <w:r>
        <w:separator/>
      </w:r>
    </w:p>
  </w:footnote>
  <w:footnote w:id="0" w:type="continuationSeparator">
    <w:p w:rsidRDefault="00CB26A1" w:rsidP="00CB26A1" w:rsidR="00CB26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26A1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600A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St-243/2016-5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26A1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3 St-243/2016-5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3FB"/>
    <w:rsid w:val="000600A2"/>
    <w:rsid w:val="0075528E"/>
    <w:rsid w:val="0079403F"/>
    <w:rsid w:val="00BD5C48"/>
    <w:rsid w:val="00BE0C1A"/>
    <w:rsid w:val="00CB26A1"/>
    <w:rsid w:val="00E123FB"/>
    <w:rsid w:val="00F4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26A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26A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B26A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26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26A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B26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B26A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00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0A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600A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600A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600A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26A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26A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B26A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26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26A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B26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B26A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00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0A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600A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600A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600A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St-243/2016</izvorni_sadrzaj>
    <derivirana_varijabla naziv="DomainObject.Predmet.OznakaBroj_1">St-243/2016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RENTALL SERVICE d.o.o. PULA</izvorni_sadrzaj>
    <derivirana_varijabla naziv="DomainObject.Predmet.ProtustrankaFormated_1">  RENTALL SERVICE d.o.o. PULA</derivirana_varijabla>
  </DomainObject.Predmet.ProtustrankaFormated>
  <DomainObject.Predmet.ProtustrankaFormatedOIB>
    <izvorni_sadrzaj>  RENTALL SERVICE d.o.o. PULA, OIB 14327605079</izvorni_sadrzaj>
    <derivirana_varijabla naziv="DomainObject.Predmet.ProtustrankaFormatedOIB_1">  RENTALL SERVICE d.o.o. PULA, OIB 14327605079</derivirana_varijabla>
  </DomainObject.Predmet.ProtustrankaFormatedOIB>
  <DomainObject.Predmet.ProtustrankaFormatedWithAdress>
    <izvorni_sadrzaj> RENTALL SERVICE d.o.o. PULA, Amfiteatarska 2, 52100 Pula</izvorni_sadrzaj>
    <derivirana_varijabla naziv="DomainObject.Predmet.ProtustrankaFormatedWithAdress_1"> RENTALL SERVICE d.o.o. PULA, Amfiteatarska 2, 52100 Pula</derivirana_varijabla>
  </DomainObject.Predmet.ProtustrankaFormatedWithAdress>
  <DomainObject.Predmet.ProtustrankaFormatedWithAdressOIB>
    <izvorni_sadrzaj> RENTALL SERVICE d.o.o. PULA, OIB 14327605079, Amfiteatarska 2, 52100 Pula</izvorni_sadrzaj>
    <derivirana_varijabla naziv="DomainObject.Predmet.ProtustrankaFormatedWithAdressOIB_1"> RENTALL SERVICE d.o.o. PULA, OIB 14327605079, Amfiteatarska 2, 52100 Pula</derivirana_varijabla>
  </DomainObject.Predmet.ProtustrankaFormatedWithAdressOIB>
  <DomainObject.Predmet.ProtustrankaWithAdress>
    <izvorni_sadrzaj>RENTALL SERVICE d.o.o. PULA Amfiteatarska 2, 52100 Pula</izvorni_sadrzaj>
    <derivirana_varijabla naziv="DomainObject.Predmet.ProtustrankaWithAdress_1">RENTALL SERVICE d.o.o. PULA Amfiteatarska 2, 52100 Pula</derivirana_varijabla>
  </DomainObject.Predmet.ProtustrankaWithAdress>
  <DomainObject.Predmet.ProtustrankaWithAdressOIB>
    <izvorni_sadrzaj>RENTALL SERVICE d.o.o. PULA, OIB 14327605079, Amfiteatarska 2, 52100 Pula</izvorni_sadrzaj>
    <derivirana_varijabla naziv="DomainObject.Predmet.ProtustrankaWithAdressOIB_1">RENTALL SERVICE d.o.o. PULA, OIB 14327605079, Amfiteatarska 2, 52100 Pula</derivirana_varijabla>
  </DomainObject.Predmet.ProtustrankaWithAdressOIB>
  <DomainObject.Predmet.ProtustrankaNazivFormated>
    <izvorni_sadrzaj>RENTALL SERVICE d.o.o. PULA</izvorni_sadrzaj>
    <derivirana_varijabla naziv="DomainObject.Predmet.ProtustrankaNazivFormated_1">RENTALL SERVICE d.o.o. PULA</derivirana_varijabla>
  </DomainObject.Predmet.ProtustrankaNazivFormated>
  <DomainObject.Predmet.ProtustrankaNazivFormatedOIB>
    <izvorni_sadrzaj>RENTALL SERVICE d.o.o. PULA, OIB 14327605079</izvorni_sadrzaj>
    <derivirana_varijabla naziv="DomainObject.Predmet.ProtustrankaNazivFormatedOIB_1">RENTALL SERVICE d.o.o. PULA, OIB 14327605079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6845.60</izvorni_sadrzaj>
    <derivirana_varijabla naziv="DomainObject.Predmet.TrenutnaVrijednost_1">6845.60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RENTALL SERVICE d.o.o. PULA</item>
    </izvorni_sadrzaj>
    <derivirana_varijabla naziv="DomainObject.Predmet.ProtuStrankaListFormated_1">
      <item>RENTALL SERVICE d.o.o. PULA</item>
    </derivirana_varijabla>
  </DomainObject.Predmet.ProtuStrankaListFormated>
  <DomainObject.Predmet.ProtuStrankaListFormatedOIB>
    <izvorni_sadrzaj>
      <item>RENTALL SERVICE d.o.o. PULA, OIB 14327605079</item>
    </izvorni_sadrzaj>
    <derivirana_varijabla naziv="DomainObject.Predmet.ProtuStrankaListFormatedOIB_1">
      <item>RENTALL SERVICE d.o.o. PULA, OIB 14327605079</item>
    </derivirana_varijabla>
  </DomainObject.Predmet.ProtuStrankaListFormatedOIB>
  <DomainObject.Predmet.ProtuStrankaListFormatedWithAdress>
    <izvorni_sadrzaj>
      <item>RENTALL SERVICE d.o.o. PULA, Amfiteatarska 2, 52100 Pula</item>
    </izvorni_sadrzaj>
    <derivirana_varijabla naziv="DomainObject.Predmet.ProtuStrankaListFormatedWithAdress_1">
      <item>RENTALL SERVICE d.o.o. PULA, Amfiteatarska 2, 52100 Pula</item>
    </derivirana_varijabla>
  </DomainObject.Predmet.ProtuStrankaListFormatedWithAdress>
  <DomainObject.Predmet.ProtuStrankaListFormatedWithAdressOIB>
    <izvorni_sadrzaj>
      <item>RENTALL SERVICE d.o.o. PULA, OIB 14327605079, Amfiteatarska 2, 52100 Pula</item>
    </izvorni_sadrzaj>
    <derivirana_varijabla naziv="DomainObject.Predmet.ProtuStrankaListFormatedWithAdressOIB_1">
      <item>RENTALL SERVICE d.o.o. PULA, OIB 14327605079, Amfiteatarska 2, 52100 Pula</item>
    </derivirana_varijabla>
  </DomainObject.Predmet.ProtuStrankaListFormatedWithAdressOIB>
  <DomainObject.Predmet.ProtuStrankaListNazivFormated>
    <izvorni_sadrzaj>
      <item>RENTALL SERVICE d.o.o. PULA</item>
    </izvorni_sadrzaj>
    <derivirana_varijabla naziv="DomainObject.Predmet.ProtuStrankaListNazivFormated_1">
      <item>RENTALL SERVICE d.o.o. PULA</item>
    </derivirana_varijabla>
  </DomainObject.Predmet.ProtuStrankaListNazivFormated>
  <DomainObject.Predmet.ProtuStrankaListNazivFormatedOIB>
    <izvorni_sadrzaj>
      <item>RENTALL SERVICE d.o.o. PULA, OIB 14327605079</item>
    </izvorni_sadrzaj>
    <derivirana_varijabla naziv="DomainObject.Predmet.ProtuStrankaListNazivFormatedOIB_1">
      <item>RENTALL SERVICE d.o.o. PULA, OIB 14327605079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RENTALL SERVICE d.o.o. PULA</izvorni_sadrzaj>
    <derivirana_varijabla naziv="DomainObject.Predmet.ProtustrankaIDrugi_1">RENTALL SERVICE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RENTALL SERVICE d.o.o. PULA, OIB 14327605079, Amfiteatarska 2, 52100 Pula</izvorni_sadrzaj>
    <derivirana_varijabla naziv="DomainObject.Predmet.ProtustrankaIDrugiAdressOIB_1">RENTALL SERVICE d.o.o. PULA, OIB 14327605079,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RENTALL SERVICE d.o.o. PULA</item>
    </izvorni_sadrzaj>
    <derivirana_varijabla naziv="DomainObject.Predmet.SudioniciListNaziv_1">
      <item>FINANCIJSKA AGENCIJA, RC RIJEKA, PODRUŽNICA PULA, PULA</item>
      <item>RENTALL SERVICE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RENTALL SERVICE d.o.o. PULA, OIB 14327605079, Amfiteatarska 2,52100 Pula</item>
    </izvorni_sadrzaj>
    <derivirana_varijabla naziv="DomainObject.Predmet.SudioniciListAdressOIB_1">
      <item>FINANCIJSKA AGENCIJA, RC RIJEKA, PODRUŽNICA PULA, PULA, OIB 85821130368, Giardini 5,52100 Pula</item>
      <item>RENTALL SERVICE d.o.o. PULA, OIB 14327605079, Amfiteatarska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14327605079</item>
    </izvorni_sadrzaj>
    <derivirana_varijabla naziv="DomainObject.Predmet.SudioniciListNazivOIB_1">
      <item>, OIB 85821130368</item>
      <item>, OIB 14327605079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2984</properties:Characters>
  <properties:Lines>77</properties:Lines>
  <properties:Paragraphs>29</properties:Paragraphs>
  <properties:TotalTime>7</properties:TotalTime>
  <properties:ScaleCrop>false</properties:ScaleCrop>
  <properties:LinksUpToDate>false</properties:LinksUpToDate>
  <properties:CharactersWithSpaces>3563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2016-04-15T11:10:00Z</dcterms:created>
  <dc:creator>Mihaela Kaligari</dc:creator>
  <dc:description/>
  <cp:keywords/>
  <cp:lastModifiedBy>Mihaela Kaligari</cp:lastModifiedBy>
  <cp:lastPrinted>2016-04-20T05:45:00Z</cp:lastPrinted>
  <dcterms:modified xmlns:xsi="http://www.w3.org/2001/XMLSchema-instance" xsi:type="dcterms:W3CDTF">2016-04-20T06:24:00Z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