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e355" w14:paraId="459e355" w:rsidRDefault="00417E9D" w:rsidP="00417E9D" w:rsidR="00417E9D" w:rsidRPr="00DF1B56">
      <w:pPr>
        <w:jc w:val="right"/>
        <w15:collapsed w:val="false"/>
      </w:pPr>
      <w:bookmarkStart w:name="_GoBack" w:id="0"/>
      <w:bookmarkEnd w:id="0"/>
      <w:r w:rsidRPr="00DF1B56">
        <w:tab/>
      </w:r>
      <w:r w:rsidRPr="00DF1B56">
        <w:tab/>
      </w:r>
      <w:r w:rsidRPr="00DF1B56">
        <w:tab/>
      </w:r>
      <w:r w:rsidRPr="00DF1B56">
        <w:tab/>
      </w:r>
      <w:r w:rsidRPr="00DF1B56">
        <w:tab/>
        <w:t>5 St-695/15</w:t>
      </w:r>
      <w:r w:rsidR="00C66983">
        <w:t>-24</w:t>
      </w:r>
    </w:p>
    <w:p w:rsidRDefault="00417E9D" w:rsidP="00417E9D" w:rsidR="00417E9D">
      <w:pPr>
        <w:jc w:val="right"/>
      </w:pPr>
    </w:p>
    <w:p w:rsidRDefault="00417E9D" w:rsidP="00417E9D" w:rsidR="00417E9D" w:rsidRPr="00DF1B56">
      <w:pPr>
        <w:jc w:val="right"/>
      </w:pPr>
    </w:p>
    <w:p w:rsidRDefault="00417E9D" w:rsidP="00417E9D" w:rsidR="00417E9D" w:rsidRPr="00DF1B56"/>
    <w:p w:rsidRDefault="00417E9D" w:rsidP="00417E9D" w:rsidR="00417E9D" w:rsidRPr="00DF1B56">
      <w:r w:rsidRPr="00DF1B56">
        <w:t xml:space="preserve">    </w:t>
      </w:r>
      <w:r>
        <w:t xml:space="preserve"> </w:t>
      </w:r>
      <w:r w:rsidRPr="00DF1B56">
        <w:t>REPUBLIKA HRVATSKA</w:t>
      </w:r>
    </w:p>
    <w:p w:rsidRDefault="00417E9D" w:rsidP="00417E9D" w:rsidR="00417E9D" w:rsidRPr="00DF1B56">
      <w:r w:rsidRPr="00DF1B56">
        <w:t>TRGOVAČKI SUD U ZAGREBU</w:t>
      </w:r>
    </w:p>
    <w:p w:rsidRDefault="00417E9D" w:rsidP="00417E9D" w:rsidR="00417E9D" w:rsidRPr="00DF1B56">
      <w:r w:rsidRPr="00DF1B56">
        <w:t xml:space="preserve">   </w:t>
      </w:r>
      <w:r>
        <w:t xml:space="preserve">      </w:t>
      </w:r>
      <w:r w:rsidRPr="00DF1B56">
        <w:t>Zagreb, Amruševa 2/II</w:t>
      </w:r>
    </w:p>
    <w:p w:rsidRDefault="00417E9D" w:rsidP="00417E9D" w:rsidR="00417E9D" w:rsidRPr="00DF1B56">
      <w:r w:rsidRPr="00DF1B56">
        <w:tab/>
      </w:r>
      <w:r w:rsidRPr="00DF1B56">
        <w:tab/>
      </w:r>
      <w:r w:rsidRPr="00DF1B56">
        <w:tab/>
      </w:r>
      <w:r w:rsidRPr="00DF1B56">
        <w:tab/>
      </w:r>
      <w:r w:rsidRPr="00DF1B56">
        <w:tab/>
      </w:r>
    </w:p>
    <w:p w:rsidRDefault="00417E9D" w:rsidP="00417E9D" w:rsidR="00417E9D" w:rsidRPr="00DF1B56"/>
    <w:p w:rsidRDefault="00417E9D" w:rsidP="00417E9D" w:rsidR="00417E9D">
      <w:pPr>
        <w:jc w:val="center"/>
      </w:pPr>
      <w:r>
        <w:t>R E P U B L I K A  H R V A T S K A</w:t>
      </w:r>
    </w:p>
    <w:p w:rsidRDefault="00417E9D" w:rsidP="00417E9D" w:rsidR="00417E9D" w:rsidRPr="00DF1B56"/>
    <w:p w:rsidRDefault="00417E9D" w:rsidP="00417E9D" w:rsidR="00417E9D" w:rsidRPr="00DF1B56">
      <w:pPr>
        <w:jc w:val="center"/>
      </w:pPr>
      <w:r w:rsidRPr="00DF1B56">
        <w:t>O B A V I J E S T</w:t>
      </w:r>
    </w:p>
    <w:p w:rsidRDefault="00417E9D" w:rsidP="00417E9D" w:rsidR="00417E9D" w:rsidRPr="00DF1B56"/>
    <w:p w:rsidRDefault="00417E9D" w:rsidP="00417E9D" w:rsidR="00417E9D" w:rsidRPr="00DF1B56"/>
    <w:p w:rsidRDefault="00417E9D" w:rsidP="00417E9D" w:rsidR="00417E9D" w:rsidRPr="00DF1B56">
      <w:pPr>
        <w:jc w:val="both"/>
      </w:pPr>
      <w:r w:rsidRPr="00DF1B56">
        <w:tab/>
        <w:t>Rješenjem ovog suda broj St-695/15 od 21. listopada 2015., u stečajnom postupku nad stečajnim dužnikom BAČIĆ d.o.o. Zagreb (Grad Zagreb), Dubrava 256/k, MBS 080218144 OIB 94916129412</w:t>
      </w:r>
      <w:r w:rsidRPr="00DF1B56">
        <w:rPr>
          <w:lang w:val="sl-SI"/>
        </w:rPr>
        <w:t xml:space="preserve">, </w:t>
      </w:r>
      <w:r w:rsidRPr="00DF1B56">
        <w:t>određena je nagrada i naknada privremenom stečajnom upravitelju Alma Klepac, Zagreb, Drage Gervaisa 4, OIB: 20525854329.</w:t>
      </w:r>
    </w:p>
    <w:p w:rsidRDefault="00417E9D" w:rsidP="00417E9D" w:rsidR="00417E9D" w:rsidRPr="00DF1B56">
      <w:r w:rsidRPr="00DF1B56">
        <w:tab/>
        <w:t>Uvid u potpuni tekst rješenja može se izvršiti u sudskoj pisarnici.</w:t>
      </w:r>
    </w:p>
    <w:p w:rsidRDefault="00417E9D" w:rsidP="00417E9D" w:rsidR="00417E9D" w:rsidRPr="00DF1B56"/>
    <w:p w:rsidRDefault="00417E9D" w:rsidP="00417E9D" w:rsidR="00417E9D" w:rsidRPr="00DF1B56">
      <w:pPr>
        <w:jc w:val="center"/>
      </w:pPr>
      <w:r w:rsidRPr="00DF1B56">
        <w:t>U Zagrebu,  21. listopada 2015.</w:t>
      </w:r>
    </w:p>
    <w:p w:rsidRDefault="00417E9D" w:rsidP="00417E9D" w:rsidR="00417E9D" w:rsidRPr="00DF1B56"/>
    <w:p w:rsidRDefault="00417E9D" w:rsidP="00417E9D" w:rsidR="00417E9D" w:rsidRPr="00DF1B56">
      <w:pPr>
        <w:ind w:left="4956"/>
        <w:jc w:val="right"/>
      </w:pPr>
      <w:r w:rsidRPr="00DF1B56">
        <w:t xml:space="preserve">  STEČAJNI SUDAC:</w:t>
      </w:r>
    </w:p>
    <w:p w:rsidRDefault="00417E9D" w:rsidP="00417E9D" w:rsidR="00417E9D">
      <w:pPr>
        <w:ind w:left="4956"/>
        <w:jc w:val="right"/>
      </w:pPr>
      <w:r w:rsidRPr="00DF1B56">
        <w:tab/>
      </w:r>
      <w:r w:rsidRPr="00DF1B56">
        <w:tab/>
      </w:r>
      <w:r>
        <w:t xml:space="preserve"> dr. sc. Jelena Čuveljak</w:t>
      </w:r>
      <w:r w:rsidR="0075156E">
        <w:t>,v.r.</w:t>
      </w:r>
    </w:p>
    <w:p w:rsidRDefault="0075156E" w:rsidP="0083108A" w:rsidR="0075156E" w:rsidRPr="003528B2">
      <w:r w:rsidRPr="003528B2">
        <w:t>Za točnost otpravka-ovlašteni službenik:</w:t>
      </w:r>
    </w:p>
    <w:p w:rsidRDefault="0075156E" w:rsidP="003528B2" w:rsidR="0075156E" w:rsidRPr="003528B2">
      <w:r w:rsidRPr="003528B2">
        <w:t>Karmela Dolenc</w:t>
      </w:r>
    </w:p>
    <w:p w:rsidRDefault="0075156E" w:rsidP="00417E9D" w:rsidR="0075156E" w:rsidRPr="00DF1B56">
      <w:pPr>
        <w:ind w:left="4956"/>
        <w:jc w:val="right"/>
      </w:pPr>
    </w:p>
    <w:p w:rsidRDefault="00417E9D" w:rsidP="00417E9D" w:rsidR="00417E9D" w:rsidRPr="00DF1B56">
      <w:pPr>
        <w:ind w:left="4956"/>
        <w:jc w:val="right"/>
      </w:pPr>
      <w:r w:rsidRPr="00DF1B56">
        <w:tab/>
      </w:r>
      <w:r w:rsidRPr="00DF1B56">
        <w:tab/>
      </w:r>
      <w:r w:rsidRPr="00DF1B56">
        <w:tab/>
      </w:r>
    </w:p>
    <w:p w:rsidRDefault="00417E9D" w:rsidP="00417E9D" w:rsidR="00417E9D" w:rsidRPr="00DF1B56">
      <w:pPr>
        <w:ind w:left="4956"/>
        <w:jc w:val="both"/>
      </w:pPr>
      <w:r w:rsidRPr="00DF1B56">
        <w:tab/>
      </w:r>
      <w:r w:rsidRPr="00DF1B56">
        <w:tab/>
      </w:r>
      <w:r w:rsidRPr="00DF1B56">
        <w:tab/>
      </w:r>
      <w:r w:rsidRPr="00DF1B56">
        <w:tab/>
      </w:r>
      <w:r w:rsidRPr="00DF1B56">
        <w:tab/>
      </w:r>
      <w:r w:rsidRPr="00DF1B56">
        <w:tab/>
      </w:r>
    </w:p>
    <w:p w:rsidRDefault="00417E9D" w:rsidP="00417E9D" w:rsidR="00417E9D" w:rsidRPr="00DF1B56"/>
    <w:p w:rsidRDefault="00417E9D" w:rsidP="00417E9D" w:rsidR="00417E9D" w:rsidRPr="00DF1B56">
      <w:r w:rsidRPr="00DF1B56">
        <w:t>DN-a:</w:t>
      </w:r>
    </w:p>
    <w:p w:rsidRDefault="00417E9D" w:rsidP="00417E9D" w:rsidR="00417E9D" w:rsidRPr="00DF1B56">
      <w:r w:rsidRPr="00DF1B56">
        <w:t>1.eOglasna ploča/3 dana</w:t>
      </w:r>
    </w:p>
    <w:p w:rsidRDefault="00417E9D" w:rsidP="00417E9D" w:rsidR="00417E9D" w:rsidRPr="00DF1B56">
      <w:pPr>
        <w:jc w:val="both"/>
      </w:pPr>
    </w:p>
    <w:p w:rsidRDefault="00417E9D" w:rsidP="00417E9D" w:rsidR="00417E9D" w:rsidRPr="00DF1B56">
      <w:pPr>
        <w:jc w:val="both"/>
      </w:pPr>
    </w:p>
    <w:p w:rsidRDefault="00417E9D" w:rsidP="00417E9D" w:rsidR="00417E9D" w:rsidRPr="00DF1B56">
      <w:pPr>
        <w:jc w:val="both"/>
      </w:pPr>
    </w:p>
    <w:p w:rsidRDefault="00417E9D" w:rsidP="00417E9D" w:rsidR="00417E9D" w:rsidRPr="00DF1B56">
      <w:pPr>
        <w:jc w:val="both"/>
      </w:pPr>
    </w:p>
    <w:p w:rsidRDefault="00417E9D" w:rsidP="00417E9D" w:rsidR="00417E9D" w:rsidRPr="00DF1B56">
      <w:pPr>
        <w:jc w:val="both"/>
      </w:pPr>
    </w:p>
    <w:p w:rsidRDefault="00417E9D" w:rsidP="00417E9D" w:rsidR="00417E9D" w:rsidRPr="00DF1B56">
      <w:pPr>
        <w:jc w:val="both"/>
      </w:pPr>
    </w:p>
    <w:p w:rsidRDefault="009A248B" w:rsidR="009A248B"/>
    <w:sectPr w:rsidSect="00D902A4" w:rsidR="009A248B">
      <w:headerReference w:type="even" r:id="rId8"/>
      <w:headerReference w:type="firs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56E" w:rsidR="009A111B">
      <w:r>
        <w:separator/>
      </w:r>
    </w:p>
  </w:endnote>
  <w:endnote w:id="0" w:type="continuationSeparator">
    <w:p w:rsidRDefault="0075156E" w:rsidR="009A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56E" w:rsidR="009A111B">
      <w:r>
        <w:separator/>
      </w:r>
    </w:p>
  </w:footnote>
  <w:footnote w:id="0" w:type="continuationSeparator">
    <w:p w:rsidRDefault="0075156E" w:rsidR="009A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E9D" w:rsidP="00EE0CED" w:rsidR="00F041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5AC4" w:rsidR="00F041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E9D" w:rsidR="00DF1B56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E9D"/>
    <w:rsid w:val="00101281"/>
    <w:rsid w:val="00215918"/>
    <w:rsid w:val="00417E9D"/>
    <w:rsid w:val="00524D3D"/>
    <w:rsid w:val="006156D0"/>
    <w:rsid w:val="0064498B"/>
    <w:rsid w:val="0075156E"/>
    <w:rsid w:val="008C31DE"/>
    <w:rsid w:val="009A111B"/>
    <w:rsid w:val="009A248B"/>
    <w:rsid w:val="00C66983"/>
    <w:rsid w:val="00DA5AC4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7E9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7E9D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417E9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17E9D"/>
  </w:style>
  <w:style w:styleId="Tekstbalonia" w:type="paragraph">
    <w:name w:val="Balloon Text"/>
    <w:basedOn w:val="Normal"/>
    <w:link w:val="TekstbaloniaChar"/>
    <w:uiPriority w:val="99"/>
    <w:semiHidden/>
    <w:unhideWhenUsed/>
    <w:rsid w:val="00417E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E9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E9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7E9D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417E9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17E9D"/>
  </w:style>
  <w:style w:styleId="Tekstbalonia" w:type="paragraph">
    <w:name w:val="Balloon Text"/>
    <w:basedOn w:val="Normal"/>
    <w:link w:val="TekstbaloniaChar"/>
    <w:uiPriority w:val="99"/>
    <w:semiHidden/>
    <w:unhideWhenUsed/>
    <w:rsid w:val="00417E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E9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St-695/2015-24</izvorni_sadrzaj>
    <derivirana_varijabla naziv="DomainObject.Oznaka_1">St-695/2015-24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d.o.o. zastupanog po punomoćniku KRISTINA KARDUM</izvorni_sadrzaj>
    <derivirana_varijabla naziv="DomainObject.Predmet.ProtustrankaFormated_1">  BAČIĆ d.o.o. zastupanog po punomoćniku KRISTINA KARDUM</derivirana_varijabla>
  </DomainObject.Predmet.ProtustrankaFormated>
  <DomainObject.Predmet.ProtustrankaFormatedOIB>
    <izvorni_sadrzaj>  BAČIĆ d.o.o., OIB 94916129412 zastupanog po punomoćniku KRISTINA KARDUM</izvorni_sadrzaj>
    <derivirana_varijabla naziv="DomainObject.Predmet.ProtustrankaFormatedOIB_1">  BAČIĆ d.o.o., OIB 94916129412 zastupanog po punomoćniku KRISTINA KARDUM</derivirana_varijabla>
  </DomainObject.Predmet.ProtustrankaFormatedOIB>
  <DomainObject.Predmet.ProtustrankaFormatedWithAdress>
    <izvorni_sadrzaj> BAČIĆ d.o.o., Dubrava 256/k, 10000 Zagreb zastupanog po punomoćniku KRISTINA KARDUM</izvorni_sadrzaj>
    <derivirana_varijabla naziv="DomainObject.Predmet.ProtustrankaFormatedWithAdress_1"> BAČIĆ d.o.o., Dubrava 256/k, 10000 Zagreb zastupanog po punomoćniku KRISTINA KARDUM</derivirana_varijabla>
  </DomainObject.Predmet.ProtustrankaFormatedWithAdress>
  <DomainObject.Predmet.ProtustrankaFormatedWithAdressOIB>
    <izvorni_sadrzaj> BAČIĆ d.o.o., OIB 94916129412, Dubrava 256/k, 10000 Zagreb zastupanog po punomoćniku KRISTINA KARDUM</izvorni_sadrzaj>
    <derivirana_varijabla naziv="DomainObject.Predmet.ProtustrankaFormatedWithAdressOIB_1"> BAČIĆ d.o.o., OIB 94916129412, Dubrava 256/k, 10000 Zagreb zastupanog po punomoćniku KRISTINA KARDUM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BAČIĆ d.o.o. zastupanog po punomoćniku KRISTINA KARDUM</item>
    </izvorni_sadrzaj>
    <derivirana_varijabla naziv="DomainObject.Predmet.ProtuStrankaListFormated_1">
      <item>BAČIĆ d.o.o. zastupanog po punomoćniku KRISTINA KARDUM</item>
    </derivirana_varijabla>
  </DomainObject.Predmet.ProtuStrankaListFormated>
  <DomainObject.Predmet.ProtuStrankaListFormatedOIB>
    <izvorni_sadrzaj>
      <item>BAČIĆ d.o.o., OIB 94916129412 zastupanog po punomoćniku KRISTINA KARDUM</item>
    </izvorni_sadrzaj>
    <derivirana_varijabla naziv="DomainObject.Predmet.ProtuStrankaListFormatedOIB_1">
      <item>BAČIĆ d.o.o., OIB 94916129412 zastupanog po punomoćniku KRISTINA KARDUM</item>
    </derivirana_varijabla>
  </DomainObject.Predmet.ProtuStrankaListFormatedOIB>
  <DomainObject.Predmet.ProtuStrankaListFormatedWithAdress>
    <izvorni_sadrzaj>
      <item>BAČIĆ d.o.o., Dubrava 256/k, 10000 Zagreb zastupanog po punomoćniku KRISTINA KARDUM</item>
    </izvorni_sadrzaj>
    <derivirana_varijabla naziv="DomainObject.Predmet.ProtuStrankaListFormatedWithAdress_1">
      <item>BAČIĆ d.o.o., Dubrava 256/k, 10000 Zagreb zastupanog po punomoćniku KRISTINA KARDUM</item>
    </derivirana_varijabla>
  </DomainObject.Predmet.ProtuStrankaListFormatedWithAdress>
  <DomainObject.Predmet.ProtuStrankaListFormatedWithAdressOIB>
    <izvorni_sadrzaj>
      <item>BAČIĆ d.o.o., OIB 94916129412, Dubrava 256/k, 10000 Zagreb zastupanog po punomoćniku KRISTINA KARDUM</item>
    </izvorni_sadrzaj>
    <derivirana_varijabla naziv="DomainObject.Predmet.ProtuStrankaListFormatedWithAdressOIB_1">
      <item>BAČIĆ d.o.o., OIB 94916129412, Dubrava 256/k, 10000 Zagreb zastupanog po punomoćniku KRISTINA KARDUM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  <item>KRISTINA KARDUM punomoćnik sudionika u postupku BAČIĆ d.o.o.</item>
    </izvorni_sadrzaj>
    <derivirana_varijabla naziv="DomainObject.Predmet.OstaliListFormated_1">
      <item>ALMA KLEPAC</item>
      <item>KRISTINA KARDUM punomoćnik sudionika u postupku BAČIĆ d.o.o.</item>
    </derivirana_varijabla>
  </DomainObject.Predmet.OstaliListFormated>
  <DomainObject.Predmet.OstaliListFormatedOIB>
    <izvorni_sadrzaj>
      <item>ALMA KLEPAC, OIB 20525854329</item>
      <item>KRISTINA KARDUM, OIB 90881738007 punomoćnik sudionika u postupku BAČIĆ d.o.o.</item>
    </izvorni_sadrzaj>
    <derivirana_varijabla naziv="DomainObject.Predmet.OstaliListFormatedOIB_1">
      <item>ALMA KLEPAC, OIB 20525854329</item>
      <item>KRISTINA KARDUM, OIB 90881738007 punomoćnik sudionika u postupku BAČIĆ d.o.o.</item>
    </derivirana_varijabla>
  </DomainObject.Predmet.OstaliListFormatedOIB>
  <DomainObject.Predmet.OstaliListFormatedWithAdress>
    <izvorni_sadrzaj>
      <item>ALMA KLEPAC, Drage Gervaisa 4, 10000 Zagreb</item>
      <item>KRISTINA KARDUM, Oporovečki Majdaki 31, 10000 Zagreb punomoćnik sudionika u postupku BAČIĆ d.o.o.</item>
    </izvorni_sadrzaj>
    <derivirana_varijabla naziv="DomainObject.Predmet.OstaliListFormatedWithAdress_1">
      <item>ALMA KLEPAC, Drage Gervaisa 4, 10000 Zagreb</item>
      <item>KRISTINA KARDUM, Oporovečki Majdaki 31, 10000 Zagreb punomoćnik sudionika u postupku BAČIĆ d.o.o.</item>
    </derivirana_varijabla>
  </DomainObject.Predmet.OstaliListFormatedWithAdress>
  <DomainObject.Predmet.OstaliListFormatedWithAdressOIB>
    <izvorni_sadrzaj>
      <item>ALMA KLEPAC, OIB 20525854329, Drage Gervaisa 4, 10000 Zagreb</item>
      <item>KRISTINA KARDUM, OIB 90881738007, Oporovečki Majdaki 31, 10000 Zagreb punomoćnik sudionika u postupku BAČIĆ d.o.o.</item>
    </izvorni_sadrzaj>
    <derivirana_varijabla naziv="DomainObject.Predmet.OstaliListFormatedWithAdressOIB_1">
      <item>ALMA KLEPAC, OIB 20525854329, Drage Gervaisa 4, 10000 Zagreb</item>
      <item>KRISTINA KARDUM, OIB 90881738007, Oporovečki Majdaki 31, 10000 Zagreb punomoćnik sudionika u postupku BAČIĆ d.o.o.</item>
    </derivirana_varijabla>
  </DomainObject.Predmet.OstaliListFormatedWithAdressOIB>
  <DomainObject.Predmet.OstaliListNazivFormated>
    <izvorni_sadrzaj>
      <item>ALMA KLEPAC</item>
      <item>KRISTINA KARDUM</item>
    </izvorni_sadrzaj>
    <derivirana_varijabla naziv="DomainObject.Predmet.OstaliListNazivFormated_1">
      <item>ALMA KLEPAC</item>
      <item>KRISTINA KARDUM</item>
    </derivirana_varijabla>
  </DomainObject.Predmet.OstaliListNazivFormated>
  <DomainObject.Predmet.OstaliListNazivFormatedOIB>
    <izvorni_sadrzaj>
      <item>ALMA KLEPAC, OIB 20525854329</item>
      <item>KRISTINA KARDUM, OIB 90881738007</item>
    </izvorni_sadrzaj>
    <derivirana_varijabla naziv="DomainObject.Predmet.OstaliListNazivFormatedOIB_1">
      <item>ALMA KLEPAC, OIB 20525854329</item>
      <item>KRISTINA KARDUM, OIB 90881738007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St-695/2015-24</izvorni_sadrzaj>
    <derivirana_varijabla naziv="DomainObject.PoslovniBrojDokumenta_1">St-695/2015-24</derivirana_varijabla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  <item>KRISTINA KARDUM</item>
    </izvorni_sadrzaj>
    <derivirana_varijabla naziv="DomainObject.Predmet.SudioniciListNaziv_1">
      <item>BANKA KOVANICA d.d.</item>
      <item>BAČIĆ d.o.o.</item>
      <item>ALMA KLEPAC</item>
      <item>KRISTINA KARDUM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  <item>, OIB 90881738007</item>
    </izvorni_sadrzaj>
    <derivirana_varijabla naziv="DomainObject.Predmet.SudioniciListNazivOIB_1">
      <item>, OIB 33039197637</item>
      <item>, OIB 94916129412</item>
      <item>, OIB 20525854329</item>
      <item>, OIB 90881738007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556</properties:Characters>
  <properties:Lines>39</properties:Lines>
  <properties:Paragraphs>15</properties:Paragraphs>
  <properties:TotalTime>0</properties:TotalTime>
  <properties:ScaleCrop>false</properties:ScaleCrop>
  <properties:LinksUpToDate>false</properties:LinksUpToDate>
  <properties:CharactersWithSpaces>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2015-10-20T10:49:00Z</dcterms:created>
  <dc:creator>Karmela Dolenc</dc:creator>
  <cp:lastModifiedBy>Karmela Dolenc</cp:lastModifiedBy>
  <cp:lastPrinted>2015-10-21T06:08:00Z</cp:lastPrinted>
  <dcterms:modified xmlns:xsi="http://www.w3.org/2001/XMLSchema-instance" xsi:type="dcterms:W3CDTF">2015-10-21T06:09:00Z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St-695/2015-24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