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e0b9" w14:paraId="798e0b9" w:rsidRDefault="00E13B8F" w:rsidP="00E13B8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13B8F" w:rsidR="00AE649C" w:rsidRPr="00B76F3C">
      <w:pPr>
        <w:pStyle w:val="NormaleSPIS"/>
        <w:spacing w:after="0"/>
      </w:pPr>
    </w:p>
    <w:p w:rsidRDefault="00E13B8F" w:rsidP="00E13B8F" w:rsidR="00E13B8F">
      <w:pPr>
        <w:spacing w:after="0"/>
      </w:pPr>
      <w:r>
        <w:tab/>
        <w:t>Republika Hrvatska</w:t>
      </w:r>
    </w:p>
    <w:p w:rsidRDefault="00E13B8F" w:rsidP="00E13B8F" w:rsidR="00E13B8F">
      <w:pPr>
        <w:spacing w:after="0"/>
      </w:pPr>
      <w:r>
        <w:t xml:space="preserve">      Trgovački sud u Bjelovaru</w:t>
      </w:r>
    </w:p>
    <w:p w:rsidRDefault="00E13B8F" w:rsidP="00E13B8F" w:rsidR="00E13B8F">
      <w:pPr>
        <w:spacing w:after="0"/>
      </w:pPr>
      <w:r>
        <w:t>Bjelovar, Šet. dr. Ivše Lebovića 42</w:t>
      </w:r>
    </w:p>
    <w:p w:rsidRDefault="00E13B8F" w:rsidP="00E13B8F" w:rsidR="00E13B8F">
      <w:pPr>
        <w:spacing w:after="0"/>
        <w:jc w:val="right"/>
      </w:pPr>
      <w:r>
        <w:t>Poslovni broj: 2 St-570/2017-3</w:t>
      </w: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spacing w:after="0"/>
        <w:jc w:val="center"/>
      </w:pPr>
      <w:r>
        <w:t>U  I M E   R E P U B L I K E   H R V A T S K E</w:t>
      </w:r>
    </w:p>
    <w:p w:rsidRDefault="00E13B8F" w:rsidP="00E13B8F" w:rsidR="00E13B8F">
      <w:pPr>
        <w:spacing w:after="0"/>
        <w:jc w:val="center"/>
      </w:pPr>
    </w:p>
    <w:p w:rsidRDefault="00E13B8F" w:rsidP="00E13B8F" w:rsidR="00E13B8F">
      <w:pPr>
        <w:spacing w:after="0"/>
        <w:jc w:val="center"/>
      </w:pPr>
      <w:r>
        <w:t xml:space="preserve"> R J E Š E N J E</w:t>
      </w: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KULTUR-NIK d.o.o. za organizaciju i usluge, turistička agencija, Zagreb, Karlovačka Cesta 66, MBS: 080134965, OIB: 06455477740, 12. travnja 2018.  </w:t>
      </w: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spacing w:after="0"/>
        <w:jc w:val="center"/>
      </w:pPr>
      <w:r>
        <w:t>r i j e š i o   j e</w:t>
      </w: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spacing w:after="0"/>
        <w:jc w:val="both"/>
        <w:rPr>
          <w:szCs w:val="20"/>
        </w:rPr>
      </w:pPr>
      <w:r>
        <w:tab/>
        <w:t>1. Otvara se stečajni postupak nad dužnikom KULTUR-NIK d.o.o. za organizaciju i usluge, turistička agencija, Zagreb, Karlovačka Cesta 66, MBS: 080134965, OIB: 06455477740.</w:t>
      </w: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spacing w:after="0"/>
        <w:jc w:val="both"/>
        <w:rPr>
          <w:szCs w:val="20"/>
        </w:rPr>
      </w:pPr>
      <w:r>
        <w:tab/>
        <w:t>3. Zaključuje se stečajni postupak nad dužnikom KULTUR-NIK d.o.o. za organizaciju i usluge, turistička agencija, Zagreb, Karlovačka Cesta 66, MBS: 080134965, OIB: 06455477740.</w:t>
      </w: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spacing w:after="0"/>
        <w:jc w:val="both"/>
      </w:pPr>
      <w:r>
        <w:tab/>
        <w:t>4. Stečajni postupak je otvoren i zaključen s danom 12. travnja 2018. godine u 9,00 sati, kada je ovo rješenje objavljeno na e-oglasnoj ploči ovoga suda.</w:t>
      </w:r>
    </w:p>
    <w:p w:rsidRDefault="00E13B8F" w:rsidP="00E13B8F" w:rsidR="00E13B8F">
      <w:pPr>
        <w:pStyle w:val="Bezproreda"/>
        <w:spacing w:after="0"/>
        <w:jc w:val="both"/>
      </w:pPr>
    </w:p>
    <w:p w:rsidRDefault="00E13B8F" w:rsidP="00E13B8F" w:rsidR="00E13B8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13B8F" w:rsidP="00E13B8F" w:rsidR="00E13B8F">
      <w:pPr>
        <w:spacing w:after="0"/>
        <w:jc w:val="both"/>
        <w:rPr>
          <w:rFonts w:cs="Times New Roman"/>
        </w:rPr>
      </w:pPr>
    </w:p>
    <w:p w:rsidRDefault="00E13B8F" w:rsidP="00E13B8F" w:rsidR="00E13B8F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spacing w:after="0"/>
        <w:jc w:val="center"/>
      </w:pPr>
      <w:r>
        <w:t>Obrazloženje</w:t>
      </w:r>
    </w:p>
    <w:p w:rsidRDefault="00E13B8F" w:rsidP="00E13B8F" w:rsidR="00E13B8F">
      <w:pPr>
        <w:spacing w:after="0"/>
        <w:jc w:val="center"/>
      </w:pPr>
    </w:p>
    <w:p w:rsidRDefault="00E13B8F" w:rsidP="00E13B8F" w:rsidR="00E13B8F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St-570/2017-2, koji je objavljen na mrežnoj stranici e-oglasna ploča Trgovačkog suda u Bjelovaru 19. veljače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13B8F" w:rsidP="00E13B8F" w:rsidR="00E13B8F">
      <w:pPr>
        <w:pStyle w:val="Bezproreda"/>
        <w:spacing w:after="0"/>
        <w:jc w:val="both"/>
      </w:pPr>
    </w:p>
    <w:p w:rsidRDefault="00E13B8F" w:rsidP="00E13B8F" w:rsidR="00E13B8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13B8F" w:rsidP="00E13B8F" w:rsidR="00E13B8F">
      <w:pPr>
        <w:spacing w:after="0"/>
        <w:ind w:firstLine="851"/>
        <w:jc w:val="both"/>
      </w:pPr>
    </w:p>
    <w:p w:rsidRDefault="00E13B8F" w:rsidP="00E13B8F" w:rsidR="00E13B8F">
      <w:pPr>
        <w:spacing w:after="0"/>
        <w:jc w:val="center"/>
      </w:pPr>
      <w:r>
        <w:t>U Bjelovaru 12. travnja 2018.</w:t>
      </w: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spacing w:after="0"/>
        <w:ind w:firstLine="720" w:left="4320"/>
      </w:pPr>
      <w:r>
        <w:t>SUDSKI SAVJETNIK</w:t>
      </w:r>
    </w:p>
    <w:p w:rsidRDefault="00E13B8F" w:rsidP="00E13B8F" w:rsidR="00E13B8F">
      <w:pPr>
        <w:spacing w:after="0"/>
        <w:ind w:firstLine="4111"/>
      </w:pPr>
      <w:r>
        <w:tab/>
        <w:t xml:space="preserve">     MIROSLAV LOVREKOVIĆ, v.r.</w:t>
      </w:r>
    </w:p>
    <w:p w:rsidRDefault="00E13B8F" w:rsidP="00E13B8F" w:rsidR="00E13B8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13B8F" w:rsidP="00E13B8F" w:rsidR="00E13B8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13B8F" w:rsidP="00E13B8F" w:rsidR="00E13B8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13B8F" w:rsidP="00E13B8F" w:rsidR="00E13B8F">
      <w:pPr>
        <w:spacing w:after="0"/>
        <w:jc w:val="both"/>
      </w:pPr>
    </w:p>
    <w:p w:rsidRDefault="00E13B8F" w:rsidP="00E13B8F" w:rsidR="00E13B8F">
      <w:pPr>
        <w:spacing w:after="0"/>
        <w:jc w:val="both"/>
      </w:pPr>
    </w:p>
    <w:p w:rsidRDefault="00E13B8F" w:rsidP="00E13B8F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E13B8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0857756"/>
      <w:docPartObj>
        <w:docPartGallery w:val="Page Numbers (Top of Page)"/>
        <w:docPartUnique/>
      </w:docPartObj>
    </w:sdtPr>
    <w:sdtContent>
      <w:p w:rsidRDefault="00E13B8F" w:rsidP="00E13B8F" w:rsidR="00E13B8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18D">
          <w:t>2</w:t>
        </w:r>
        <w:r>
          <w:fldChar w:fldCharType="end"/>
        </w:r>
      </w:p>
    </w:sdtContent>
  </w:sdt>
  <w:p w:rsidRDefault="00E13B8F" w:rsidP="00E13B8F" w:rsidR="008333A9">
    <w:pPr>
      <w:spacing w:after="0"/>
      <w:jc w:val="right"/>
    </w:pPr>
    <w:r>
      <w:t>Poslovni broj: 2 St-570/2017-3</w:t>
    </w:r>
  </w:p>
  <w:p w:rsidRDefault="00E13B8F" w:rsidP="00E13B8F" w:rsidR="00E13B8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18D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3B8F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7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St-570/2017-3</izvorni_sadrzaj>
    <derivirana_varijabla naziv="DomainObject.Oznaka_1">St-570/2017-3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St-570/2017</izvorni_sadrzaj>
    <derivirana_varijabla naziv="DomainObject.Predmet.OznakaBroj_1">St-570/2017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KULTUR-NIK d.o.o. za organizaciju i usluge, turistička agencija zastupanog po punomoćniku Nikola Tuškan</izvorni_sadrzaj>
    <derivirana_varijabla naziv="DomainObject.Predmet.ProtustrankaFormated_1">  KULTUR-NIK d.o.o. za organizaciju i usluge, turistička agencija zastupanog po punomoćniku Nikola Tuškan</derivirana_varijabla>
  </DomainObject.Predmet.ProtustrankaFormated>
  <DomainObject.Predmet.ProtustrankaFormatedOIB>
    <izvorni_sadrzaj>  KULTUR-NIK d.o.o. za organizaciju i usluge, turistička agencija, OIB 06455477740 zastupanog po punomoćniku Nikola Tuškan</izvorni_sadrzaj>
    <derivirana_varijabla naziv="DomainObject.Predmet.ProtustrankaFormatedOIB_1">  KULTUR-NIK d.o.o. za organizaciju i usluge, turistička agencija, OIB 06455477740 zastupanog po punomoćniku Nikola Tuškan</derivirana_varijabla>
  </DomainObject.Predmet.ProtustrankaFormatedOIB>
  <DomainObject.Predmet.ProtustrankaFormatedWithAdress>
    <izvorni_sadrzaj> KULTUR-NIK d.o.o. za organizaciju i usluge, turistička agencija, Karlovačka Cesta 66, 10000 Zagreb zastupanog po punomoćniku Nikola Tuškan</izvorni_sadrzaj>
    <derivirana_varijabla naziv="DomainObject.Predmet.ProtustrankaFormatedWithAdress_1"> KULTUR-NIK d.o.o. za organizaciju i usluge, turistička agencija, Karlovačka Cesta 66, 10000 Zagreb zastupanog po punomoćniku Nikola Tuškan</derivirana_varijabla>
  </DomainObject.Predmet.ProtustrankaFormatedWithAdress>
  <DomainObject.Predmet.ProtustrankaFormatedWithAdressOIB>
    <izvorni_sadrzaj> KULTUR-NIK d.o.o. za organizaciju i usluge, turistička agencija, OIB 06455477740, Karlovačka Cesta 66, 10000 Zagreb zastupanog po punomoćniku Nikola Tuškan</izvorni_sadrzaj>
    <derivirana_varijabla naziv="DomainObject.Predmet.ProtustrankaFormatedWithAdressOIB_1"> KULTUR-NIK d.o.o. za organizaciju i usluge, turistička agencija, OIB 06455477740, Karlovačka Cesta 66, 10000 Zagreb zastupanog po punomoćniku Nikola Tuškan</derivirana_varijabla>
  </DomainObject.Predmet.ProtustrankaFormatedWithAdressOIB>
  <DomainObject.Predmet.ProtustrankaWithAdress>
    <izvorni_sadrzaj>KULTUR-NIK d.o.o. za organizaciju i usluge, turistička agencija Karlovačka Cesta 66, 10000 Zagreb</izvorni_sadrzaj>
    <derivirana_varijabla naziv="DomainObject.Predmet.ProtustrankaWithAdress_1">KULTUR-NIK d.o.o. za organizaciju i usluge, turistička agencija Karlovačka Cesta 66, 10000 Zagreb</derivirana_varijabla>
  </DomainObject.Predmet.ProtustrankaWithAdress>
  <DomainObject.Predmet.ProtustrankaWithAdressOIB>
    <izvorni_sadrzaj>KULTUR-NIK d.o.o. za organizaciju i usluge, turistička agencija, OIB 06455477740, Karlovačka Cesta 66, 10000 Zagreb</izvorni_sadrzaj>
    <derivirana_varijabla naziv="DomainObject.Predmet.ProtustrankaWithAdressOIB_1">KULTUR-NIK d.o.o. za organizaciju i usluge, turistička agencija, OIB 06455477740, Karlovačka Cesta 66, 10000 Zagreb</derivirana_varijabla>
  </DomainObject.Predmet.ProtustrankaWithAdressOIB>
  <DomainObject.Predmet.ProtustrankaNazivFormated>
    <izvorni_sadrzaj>KULTUR-NIK d.o.o. za organizaciju i usluge, turistička agencija</izvorni_sadrzaj>
    <derivirana_varijabla naziv="DomainObject.Predmet.ProtustrankaNazivFormated_1">KULTUR-NIK d.o.o. za organizaciju i usluge, turistička agencija</derivirana_varijabla>
  </DomainObject.Predmet.ProtustrankaNazivFormated>
  <DomainObject.Predmet.ProtustrankaNazivFormatedOIB>
    <izvorni_sadrzaj>KULTUR-NIK d.o.o. za organizaciju i usluge, turistička agencija, OIB 06455477740</izvorni_sadrzaj>
    <derivirana_varijabla naziv="DomainObject.Predmet.ProtustrankaNazivFormatedOIB_1">KULTUR-NIK d.o.o. za organizaciju i usluge, turistička agencija, OIB 06455477740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KULTUR-NIK d.o.o. za organizaciju i usluge, turistička agencija zastupanog po punomoćniku Nikola Tuškan</item>
    </izvorni_sadrzaj>
    <derivirana_varijabla naziv="DomainObject.Predmet.ProtuStrankaListFormated_1">
      <item>KULTUR-NIK d.o.o. za organizaciju i usluge, turistička agencija zastupanog po punomoćniku Nikola Tuškan</item>
    </derivirana_varijabla>
  </DomainObject.Predmet.ProtuStrankaListFormated>
  <DomainObject.Predmet.ProtuStrankaListFormatedOIB>
    <izvorni_sadrzaj>
      <item>KULTUR-NIK d.o.o. za organizaciju i usluge, turistička agencija, OIB 06455477740 zastupanog po punomoćniku Nikola Tuškan</item>
    </izvorni_sadrzaj>
    <derivirana_varijabla naziv="DomainObject.Predmet.ProtuStrankaListFormatedOIB_1">
      <item>KULTUR-NIK d.o.o. za organizaciju i usluge, turistička agencija, OIB 06455477740 zastupanog po punomoćniku Nikola Tuškan</item>
    </derivirana_varijabla>
  </DomainObject.Predmet.ProtuStrankaListFormatedOIB>
  <DomainObject.Predmet.ProtuStrankaListFormatedWithAdress>
    <izvorni_sadrzaj>
      <item>KULTUR-NIK d.o.o. za organizaciju i usluge, turistička agencija, Karlovačka Cesta 66, 10000 Zagreb zastupanog po punomoćniku Nikola Tuškan</item>
    </izvorni_sadrzaj>
    <derivirana_varijabla naziv="DomainObject.Predmet.ProtuStrankaListFormatedWithAdress_1">
      <item>KULTUR-NIK d.o.o. za organizaciju i usluge, turistička agencija, Karlovačka Cesta 66, 10000 Zagreb zastupanog po punomoćniku Nikola Tuškan</item>
    </derivirana_varijabla>
  </DomainObject.Predmet.ProtuStrankaListFormatedWithAdress>
  <DomainObject.Predmet.ProtuStrankaListFormatedWithAdressOIB>
    <izvorni_sadrzaj>
      <item>KULTUR-NIK d.o.o. za organizaciju i usluge, turistička agencija, OIB 06455477740, Karlovačka Cesta 66, 10000 Zagreb zastupanog po punomoćniku Nikola Tuškan</item>
    </izvorni_sadrzaj>
    <derivirana_varijabla naziv="DomainObject.Predmet.ProtuStrankaListFormatedWithAdressOIB_1">
      <item>KULTUR-NIK d.o.o. za organizaciju i usluge, turistička agencija, OIB 06455477740, Karlovačka Cesta 66, 10000 Zagreb zastupanog po punomoćniku Nikola Tuškan</item>
    </derivirana_varijabla>
  </DomainObject.Predmet.ProtuStrankaListFormatedWithAdressOIB>
  <DomainObject.Predmet.ProtuStrankaListNazivFormated>
    <izvorni_sadrzaj>
      <item>KULTUR-NIK d.o.o. za organizaciju i usluge, turistička agencija</item>
    </izvorni_sadrzaj>
    <derivirana_varijabla naziv="DomainObject.Predmet.ProtuStrankaListNazivFormated_1">
      <item>KULTUR-NIK d.o.o. za organizaciju i usluge, turistička agencija</item>
    </derivirana_varijabla>
  </DomainObject.Predmet.ProtuStrankaListNazivFormated>
  <DomainObject.Predmet.ProtuStrankaListNazivFormatedOIB>
    <izvorni_sadrzaj>
      <item>KULTUR-NIK d.o.o. za organizaciju i usluge, turistička agencija, OIB 06455477740</item>
    </izvorni_sadrzaj>
    <derivirana_varijabla naziv="DomainObject.Predmet.ProtuStrankaListNazivFormatedOIB_1">
      <item>KULTUR-NIK d.o.o. za organizaciju i usluge, turistička agencija, OIB 06455477740</item>
    </derivirana_varijabla>
  </DomainObject.Predmet.ProtuStrankaListNazivFormatedOIB>
  <DomainObject.Predmet.OstaliListFormated>
    <izvorni_sadrzaj>
      <item>Nikola Tuškan punomoćnik sudionika u postupku KULTUR-NIK d.o.o. za organizaciju i usluge, turistička agencija</item>
    </izvorni_sadrzaj>
    <derivirana_varijabla naziv="DomainObject.Predmet.OstaliListFormated_1">
      <item>Nikola Tuškan punomoćnik sudionika u postupku KULTUR-NIK d.o.o. za organizaciju i usluge, turistička agencija</item>
    </derivirana_varijabla>
  </DomainObject.Predmet.OstaliListFormated>
  <DomainObject.Predmet.OstaliListFormatedOIB>
    <izvorni_sadrzaj>
      <item>Nikola Tuškan, OIB 99964450807 punomoćnik sudionika u postupku KULTUR-NIK d.o.o. za organizaciju i usluge, turistička agencija</item>
    </izvorni_sadrzaj>
    <derivirana_varijabla naziv="DomainObject.Predmet.OstaliListFormatedOIB_1">
      <item>Nikola Tuškan, OIB 99964450807 punomoćnik sudionika u postupku KULTUR-NIK d.o.o. za organizaciju i usluge, turistička agencija</item>
    </derivirana_varijabla>
  </DomainObject.Predmet.OstaliListFormatedOIB>
  <DomainObject.Predmet.OstaliListFormatedWithAdress>
    <izvorni_sadrzaj>
      <item>Nikola Tuškan, Karlovačka cesta 66, 10000 Zagreb punomoćnik sudionika u postupku KULTUR-NIK d.o.o. za organizaciju i usluge, turistička agencija</item>
    </izvorni_sadrzaj>
    <derivirana_varijabla naziv="DomainObject.Predmet.OstaliListFormatedWithAdress_1">
      <item>Nikola Tuškan, Karlovačka cesta 66, 10000 Zagreb punomoćnik sudionika u postupku KULTUR-NIK d.o.o. za organizaciju i usluge, turistička agencija</item>
    </derivirana_varijabla>
  </DomainObject.Predmet.OstaliListFormatedWithAdress>
  <DomainObject.Predmet.OstaliListFormatedWithAdressOIB>
    <izvorni_sadrzaj>
      <item>Nikola Tuškan, OIB 99964450807, Karlovačka cesta 66, 10000 Zagreb punomoćnik sudionika u postupku KULTUR-NIK d.o.o. za organizaciju i usluge, turistička agencija</item>
    </izvorni_sadrzaj>
    <derivirana_varijabla naziv="DomainObject.Predmet.OstaliListFormatedWithAdressOIB_1">
      <item>Nikola Tuškan, OIB 99964450807, Karlovačka cesta 66, 10000 Zagreb punomoćnik sudionika u postupku KULTUR-NIK d.o.o. za organizaciju i usluge, turistička agencija</item>
    </derivirana_varijabla>
  </DomainObject.Predmet.OstaliListFormatedWithAdressOIB>
  <DomainObject.Predmet.OstaliListNazivFormated>
    <izvorni_sadrzaj>
      <item>Nikola Tuškan</item>
    </izvorni_sadrzaj>
    <derivirana_varijabla naziv="DomainObject.Predmet.OstaliListNazivFormated_1">
      <item>Nikola Tuškan</item>
    </derivirana_varijabla>
  </DomainObject.Predmet.OstaliListNazivFormated>
  <DomainObject.Predmet.OstaliListNazivFormatedOIB>
    <izvorni_sadrzaj>
      <item>Nikola Tuškan, OIB 99964450807</item>
    </izvorni_sadrzaj>
    <derivirana_varijabla naziv="DomainObject.Predmet.OstaliListNazivFormatedOIB_1">
      <item>Nikola Tuškan, OIB 99964450807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St-570/2017-3</izvorni_sadrzaj>
    <derivirana_varijabla naziv="DomainObject.PoslovniBrojDokumenta_1">St-570/2017-3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KULTUR-NIK d.o.o. za organizaciju i usluge, turistička agencija</izvorni_sadrzaj>
    <derivirana_varijabla naziv="DomainObject.Predmet.ProtustrankaIDrugi_1">KULTUR-NIK d.o.o. za organizaciju i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KULTUR-NIK d.o.o. za organizaciju i usluge, turistička agencija, OIB 06455477740, Karlovačka Cesta 66, 10000 Zagreb</izvorni_sadrzaj>
    <derivirana_varijabla naziv="DomainObject.Predmet.ProtustrankaIDrugiAdressOIB_1">KULTUR-NIK d.o.o. za organizaciju i usluge, turistička agencija, OIB 06455477740, Karlovačka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KULTUR-NIK d.o.o. za organizaciju i usluge, turistička agencija</item>
      <item>FINA Regionalni centar Zagreb</item>
      <item>Nikola Tuškan</item>
    </izvorni_sadrzaj>
    <derivirana_varijabla naziv="DomainObject.Predmet.SudioniciListNaziv_1">
      <item>KULTUR-NIK d.o.o. za organizaciju i usluge, turistička agencija</item>
      <item>FINA Regionalni centar Zagreb</item>
      <item>Nikola Tuškan</item>
    </derivirana_varijabla>
  </DomainObject.Predmet.SudioniciListNaziv>
  <DomainObject.Predmet.SudioniciListAdressOIB>
    <izvorni_sadrzaj>
      <item>KULTUR-NIK d.o.o. za organizaciju i usluge, turistička agencija, OIB 06455477740, Karlovačka Cesta 66,10000 Zagreb</item>
      <item>FINA Regionalni centar Zagreb, OIB 85821130368, Trg svibanjskih žrtava 1995. 1,10000 Zagreb</item>
      <item>Nikola Tuškan, OIB 99964450807, Karlovačka cesta 66,10000 Zagreb</item>
    </izvorni_sadrzaj>
    <derivirana_varijabla naziv="DomainObject.Predmet.SudioniciListAdressOIB_1">
      <item>KULTUR-NIK d.o.o. za organizaciju i usluge, turistička agencija, OIB 06455477740, Karlovačka Cesta 66,10000 Zagreb</item>
      <item>FINA Regionalni centar Zagreb, OIB 85821130368, Trg svibanjskih žrtava 1995. 1,10000 Zagreb</item>
      <item>Nikola Tuškan, OIB 99964450807, Karlovačka cesta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59123-ABB3-4ADD-9754-961594D6F6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3556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2018-04-12T06:48:00Z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St-570/2017-3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