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adc76" w14:paraId="50adc76" w:rsidRDefault="009623E0" w:rsidP="009623E0" w:rsidR="009623E0">
      <w:pPr>
        <w:jc w:val="right"/>
        <w15:collapsed w:val="false"/>
      </w:pPr>
      <w:r>
        <w:t>Poslovni broj: 6 St-1173/16-24</w:t>
      </w:r>
    </w:p>
    <w:p w:rsidRDefault="009623E0" w:rsidP="009623E0" w:rsidR="009623E0">
      <w:pPr>
        <w:jc w:val="both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623E0" w:rsidP="009623E0" w:rsidR="009623E0" w:rsidRPr="00D21A2C">
      <w:pPr>
        <w:jc w:val="both"/>
      </w:pPr>
    </w:p>
    <w:p w:rsidRDefault="009623E0" w:rsidP="009623E0" w:rsidR="009623E0" w:rsidRPr="00EF7ED8">
      <w:pPr>
        <w:ind w:hanging="720" w:left="360"/>
        <w:jc w:val="both"/>
      </w:pPr>
      <w:r>
        <w:t xml:space="preserve">  </w:t>
      </w:r>
      <w:r w:rsidRPr="00EF7ED8">
        <w:t>Republika Hrvatska</w:t>
      </w:r>
    </w:p>
    <w:p w:rsidRDefault="009623E0" w:rsidP="009623E0" w:rsidR="009623E0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9623E0" w:rsidP="009623E0" w:rsidR="009623E0" w:rsidRPr="00B82754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9623E0" w:rsidP="009623E0" w:rsidR="009623E0">
      <w:pPr>
        <w:ind w:hanging="720" w:left="360"/>
        <w:rPr>
          <w:sz w:val="22"/>
          <w:szCs w:val="22"/>
        </w:rPr>
      </w:pPr>
    </w:p>
    <w:p w:rsidRDefault="009623E0" w:rsidP="009623E0" w:rsidR="009623E0">
      <w:pPr>
        <w:ind w:hanging="720" w:left="360"/>
        <w:rPr>
          <w:sz w:val="22"/>
          <w:szCs w:val="22"/>
        </w:rPr>
      </w:pPr>
    </w:p>
    <w:p w:rsidRDefault="009623E0" w:rsidP="009623E0" w:rsidR="009623E0">
      <w:pPr>
        <w:jc w:val="center"/>
      </w:pPr>
      <w:r>
        <w:t>R E P U B  L I K A  H R V A T S K A</w:t>
      </w:r>
    </w:p>
    <w:p w:rsidRDefault="009623E0" w:rsidP="009623E0" w:rsidR="009623E0">
      <w:pPr>
        <w:jc w:val="center"/>
      </w:pPr>
    </w:p>
    <w:p w:rsidRDefault="009623E0" w:rsidP="009623E0" w:rsidR="009623E0">
      <w:pPr>
        <w:jc w:val="center"/>
      </w:pPr>
      <w:r>
        <w:t>Z A K L J U Č A K</w:t>
      </w:r>
    </w:p>
    <w:p w:rsidRDefault="009623E0" w:rsidP="009623E0" w:rsidR="009623E0"/>
    <w:p w:rsidRDefault="009623E0" w:rsidP="009623E0" w:rsidR="009623E0"/>
    <w:p w:rsidRDefault="009623E0" w:rsidP="009623E0" w:rsidR="009623E0">
      <w:pPr>
        <w:pStyle w:val="Tijeloteksta"/>
        <w:ind w:firstLine="708"/>
      </w:pPr>
      <w:r>
        <w:t>Trgovački sud u Osijeku, po stečajnoj sutkinji Nadi Roso, u stečajnom predmetu stečajnog dužnika</w:t>
      </w:r>
      <w:r>
        <w:rPr>
          <w:b/>
        </w:rPr>
        <w:t xml:space="preserve">: SALOPEK d.o.o. "u stečaju"Bošnjaci 222, </w:t>
      </w:r>
      <w:proofErr w:type="spellStart"/>
      <w:r>
        <w:rPr>
          <w:b/>
        </w:rPr>
        <w:t>Ivankovo</w:t>
      </w:r>
      <w:proofErr w:type="spellEnd"/>
      <w:r>
        <w:rPr>
          <w:b/>
        </w:rPr>
        <w:t>, OIB: 61249225887, MBS: 030032026</w:t>
      </w:r>
      <w:r>
        <w:t>, dana  21. prosinca 2018. g.,</w:t>
      </w:r>
    </w:p>
    <w:p w:rsidRDefault="00F5344C" w:rsidP="00D40DEE" w:rsidR="00F5344C">
      <w:pPr>
        <w:pStyle w:val="Tijeloteksta"/>
      </w:pPr>
    </w:p>
    <w:p w:rsidRDefault="002F29F4" w:rsidP="00D40DEE" w:rsidR="002F29F4">
      <w:pPr>
        <w:pStyle w:val="Tijeloteksta"/>
      </w:pPr>
    </w:p>
    <w:p w:rsidRDefault="009623E0" w:rsidP="00D40DEE" w:rsidR="00D40DEE">
      <w:pPr>
        <w:pStyle w:val="Tijeloteksta"/>
        <w:jc w:val="center"/>
      </w:pPr>
      <w:r>
        <w:t xml:space="preserve">z a k l j u č i o  j e </w:t>
      </w:r>
      <w:r w:rsidR="00F5344C">
        <w:t xml:space="preserve"> :</w:t>
      </w:r>
    </w:p>
    <w:p w:rsidRDefault="00D40DEE" w:rsidP="00D40DEE" w:rsidR="00D40DEE">
      <w:pPr>
        <w:pStyle w:val="Tijeloteksta"/>
      </w:pPr>
    </w:p>
    <w:p w:rsidRDefault="00D40DEE" w:rsidP="00D40DEE" w:rsidR="00D40DEE">
      <w:pPr>
        <w:pStyle w:val="Tijeloteksta"/>
      </w:pPr>
    </w:p>
    <w:p w:rsidRDefault="00F5344C" w:rsidP="009623E0" w:rsidR="00495812">
      <w:pPr>
        <w:pStyle w:val="Odlomakpopisa"/>
        <w:numPr>
          <w:ilvl w:val="0"/>
          <w:numId w:val="7"/>
        </w:numPr>
        <w:spacing w:after="240"/>
        <w:jc w:val="both"/>
      </w:pPr>
      <w:r>
        <w:t xml:space="preserve">Nalaže se FINA </w:t>
      </w:r>
      <w:r w:rsidR="009623E0">
        <w:t xml:space="preserve">RC Osijek Podružnica Vinkovci </w:t>
      </w:r>
      <w:r>
        <w:t xml:space="preserve">da </w:t>
      </w:r>
      <w:r w:rsidR="009623E0">
        <w:t xml:space="preserve">iznos od 3.048,07 kn koji je zaplijenjen po osnovi za plaćanje </w:t>
      </w:r>
      <w:proofErr w:type="spellStart"/>
      <w:r w:rsidR="009623E0">
        <w:t>ovršenika</w:t>
      </w:r>
      <w:proofErr w:type="spellEnd"/>
      <w:r w:rsidR="009623E0">
        <w:t xml:space="preserve"> Salopek d.o.o. "u stečaju" OIB: </w:t>
      </w:r>
      <w:r w:rsidR="009623E0" w:rsidRPr="009623E0">
        <w:t>61249225887</w:t>
      </w:r>
      <w:r w:rsidR="009623E0">
        <w:t xml:space="preserve"> i to UP/I-116-01/15-04/23-18.12.2015. prenese na žiro račun Trgovačkog suda u Osijeku broj </w:t>
      </w:r>
      <w:r w:rsidR="009623E0" w:rsidRPr="00596B1D">
        <w:t xml:space="preserve"> </w:t>
      </w:r>
      <w:r w:rsidR="009623E0" w:rsidRPr="009623E0">
        <w:t>HR31 2390 0011 3000 0020 0 model HR05 272-</w:t>
      </w:r>
      <w:r w:rsidR="009623E0">
        <w:t>1173-16</w:t>
      </w:r>
      <w:r w:rsidR="009623E0" w:rsidRPr="009623E0">
        <w:t xml:space="preserve"> kod Hrvatske poštanske banke d.d.</w:t>
      </w:r>
    </w:p>
    <w:p w:rsidRDefault="009623E0" w:rsidP="009623E0" w:rsidR="009623E0" w:rsidRPr="00596B1D">
      <w:pPr>
        <w:pStyle w:val="Odlomakpopisa"/>
        <w:spacing w:after="240"/>
        <w:jc w:val="both"/>
      </w:pPr>
    </w:p>
    <w:p w:rsidRDefault="00596B1D" w:rsidP="00596B1D" w:rsidR="00596B1D">
      <w:pPr>
        <w:spacing w:after="240"/>
        <w:jc w:val="center"/>
      </w:pPr>
      <w:r w:rsidRPr="00596B1D">
        <w:t>Obrazloženje</w:t>
      </w:r>
    </w:p>
    <w:p w:rsidRDefault="009623E0" w:rsidP="00596B1D" w:rsidR="009623E0">
      <w:pPr>
        <w:spacing w:after="240"/>
        <w:jc w:val="center"/>
      </w:pPr>
    </w:p>
    <w:p w:rsidRDefault="00F5344C" w:rsidP="00F5344C" w:rsidR="00B9743C" w:rsidRPr="009623E0">
      <w:pPr>
        <w:spacing w:after="240"/>
        <w:jc w:val="both"/>
        <w:rPr>
          <w:color w:val="000000"/>
        </w:rPr>
      </w:pPr>
      <w:r>
        <w:tab/>
      </w:r>
      <w:r w:rsidR="009623E0">
        <w:t xml:space="preserve">Dopisom od 18.12.2018. g. FINA RC Osijek/Podružnica Vinkovci Klasa 120-11/18-01/36 </w:t>
      </w:r>
      <w:proofErr w:type="spellStart"/>
      <w:r w:rsidR="009623E0">
        <w:t>Ur</w:t>
      </w:r>
      <w:proofErr w:type="spellEnd"/>
      <w:r w:rsidR="009623E0">
        <w:t xml:space="preserve">. broj 08-6403-17-90 obavijestila je sud o zaplijenjenim novčanim sredstvima navedenim u izreci ovog Zaključka </w:t>
      </w:r>
      <w:r w:rsidR="009623E0">
        <w:rPr>
          <w:color w:val="000000"/>
        </w:rPr>
        <w:t>te je valjalo odlučiti kao u izreci</w:t>
      </w:r>
      <w:r>
        <w:rPr>
          <w:color w:val="000000"/>
        </w:rPr>
        <w:t>.</w:t>
      </w:r>
    </w:p>
    <w:p w:rsidRDefault="00B9743C" w:rsidP="00B9743C" w:rsidR="00B9743C" w:rsidRPr="00DD27C4">
      <w:pPr>
        <w:pStyle w:val="Bezproreda"/>
        <w:jc w:val="both"/>
      </w:pPr>
    </w:p>
    <w:p w:rsidRDefault="00D40DEE" w:rsidP="00504F2F" w:rsidR="00D40DEE">
      <w:pPr>
        <w:pStyle w:val="Tijeloteksta"/>
        <w:jc w:val="center"/>
      </w:pPr>
      <w:r>
        <w:t xml:space="preserve">U Osijeku </w:t>
      </w:r>
      <w:r w:rsidR="009623E0">
        <w:t>21. prosinca</w:t>
      </w:r>
      <w:r w:rsidR="006A4475">
        <w:t xml:space="preserve"> 201</w:t>
      </w:r>
      <w:r w:rsidR="00DD27C4">
        <w:t>8</w:t>
      </w:r>
      <w:r w:rsidR="006A4475">
        <w:t>. g.</w:t>
      </w:r>
    </w:p>
    <w:p w:rsidRDefault="00B9743C" w:rsidP="00504F2F" w:rsidR="00B9743C">
      <w:pPr>
        <w:pStyle w:val="Tijeloteksta"/>
        <w:jc w:val="center"/>
      </w:pPr>
    </w:p>
    <w:p w:rsidRDefault="00B9743C" w:rsidP="00504F2F" w:rsidR="00B9743C">
      <w:pPr>
        <w:pStyle w:val="Tijeloteksta"/>
        <w:jc w:val="center"/>
      </w:pPr>
    </w:p>
    <w:p w:rsidRDefault="00D40DEE" w:rsidP="00D40DEE" w:rsidR="00D40DEE">
      <w:pPr>
        <w:pStyle w:val="Tijeloteksta"/>
      </w:pPr>
      <w:r>
        <w:t>Zapisničar</w:t>
      </w:r>
      <w:r w:rsidR="002F29F4">
        <w:tab/>
      </w:r>
      <w:r w:rsidR="002F29F4">
        <w:tab/>
      </w:r>
      <w:r w:rsidR="002F29F4">
        <w:tab/>
      </w:r>
      <w:r w:rsidR="002F29F4">
        <w:tab/>
      </w:r>
      <w:r w:rsidR="002F29F4">
        <w:tab/>
      </w:r>
      <w:r w:rsidR="002F29F4">
        <w:tab/>
      </w:r>
      <w:r w:rsidR="002F29F4">
        <w:tab/>
      </w:r>
      <w:r w:rsidR="002F29F4">
        <w:tab/>
        <w:t>STEČAJNA SUTKINJA</w:t>
      </w:r>
    </w:p>
    <w:p w:rsidRDefault="00D40DEE" w:rsidP="00D40DEE" w:rsidR="00D40DEE">
      <w:pPr>
        <w:pStyle w:val="Tijeloteksta"/>
      </w:pPr>
      <w:r>
        <w:t>Danijela Sekulić</w:t>
      </w:r>
      <w:r w:rsidR="002F29F4">
        <w:tab/>
      </w:r>
      <w:r w:rsidR="002F29F4">
        <w:tab/>
      </w:r>
      <w:r w:rsidR="002F29F4">
        <w:tab/>
      </w:r>
      <w:r w:rsidR="002F29F4">
        <w:tab/>
      </w:r>
      <w:r w:rsidR="002F29F4">
        <w:tab/>
      </w:r>
      <w:r w:rsidR="002F29F4">
        <w:tab/>
      </w:r>
      <w:r w:rsidR="002F29F4">
        <w:tab/>
      </w:r>
      <w:r w:rsidR="002F29F4">
        <w:tab/>
        <w:t>Nada Roso</w:t>
      </w:r>
    </w:p>
    <w:p w:rsidRDefault="00D40DEE" w:rsidP="00D40DEE" w:rsidR="00D40DEE">
      <w:pPr>
        <w:pStyle w:val="Tijeloteksta"/>
      </w:pPr>
    </w:p>
    <w:p w:rsidRDefault="002F29F4" w:rsidP="00D40DEE" w:rsidR="002F29F4">
      <w:pPr>
        <w:pStyle w:val="Tijeloteksta"/>
      </w:pPr>
    </w:p>
    <w:p w:rsidRDefault="00D40DEE" w:rsidP="00D40DEE" w:rsidR="00D40DEE">
      <w:pPr>
        <w:pStyle w:val="Tijeloteksta"/>
      </w:pPr>
      <w:r>
        <w:t xml:space="preserve">DNA </w:t>
      </w:r>
    </w:p>
    <w:p w:rsidRDefault="00596B1D" w:rsidP="00F5344C" w:rsidR="00C1622F">
      <w:pPr>
        <w:pStyle w:val="Tijeloteksta"/>
        <w:numPr>
          <w:ilvl w:val="0"/>
          <w:numId w:val="10"/>
        </w:numPr>
      </w:pPr>
      <w:r>
        <w:t>FINA</w:t>
      </w:r>
    </w:p>
    <w:p w:rsidRDefault="00F5344C" w:rsidP="00F5344C" w:rsidR="00F5344C">
      <w:pPr>
        <w:pStyle w:val="Tijeloteksta"/>
        <w:numPr>
          <w:ilvl w:val="0"/>
          <w:numId w:val="10"/>
        </w:numPr>
      </w:pPr>
      <w:r>
        <w:t>e-</w:t>
      </w:r>
      <w:proofErr w:type="spellStart"/>
      <w:r>
        <w:t>ogl</w:t>
      </w:r>
      <w:proofErr w:type="spellEnd"/>
      <w:r>
        <w:t>. pl.</w:t>
      </w:r>
    </w:p>
    <w:p w:rsidRDefault="00F5344C" w:rsidP="00F5344C" w:rsidR="00F5344C">
      <w:pPr>
        <w:pStyle w:val="Tijeloteksta"/>
        <w:numPr>
          <w:ilvl w:val="0"/>
          <w:numId w:val="10"/>
        </w:numPr>
      </w:pPr>
      <w:r>
        <w:t>k-</w:t>
      </w:r>
      <w:r w:rsidR="009623E0">
        <w:t>21.1.</w:t>
      </w:r>
    </w:p>
    <w:p w:rsidRDefault="00614B56" w:rsidR="00614B56">
      <w:pPr>
        <w:pStyle w:val="Tijeloteksta"/>
      </w:pPr>
    </w:p>
    <w:p w:rsidRDefault="00003C87" w:rsidR="00003C87">
      <w:pPr>
        <w:pStyle w:val="Tijeloteksta"/>
      </w:pPr>
    </w:p>
    <w:p w:rsidRDefault="00614B56" w:rsidR="00D960F3">
      <w:pPr>
        <w:pStyle w:val="Tijeloteksta"/>
      </w:pPr>
      <w:r>
        <w:t xml:space="preserve"> </w:t>
      </w:r>
    </w:p>
    <w:p w:rsidRDefault="00BB210D" w:rsidR="00BB210D">
      <w:pPr>
        <w:pStyle w:val="Tijeloteksta"/>
      </w:pPr>
    </w:p>
    <w:p w:rsidRDefault="009E536C" w:rsidR="009E536C">
      <w:pPr>
        <w:pStyle w:val="Tijeloteksta"/>
      </w:pPr>
    </w:p>
    <w:p w:rsidRDefault="00E866C6" w:rsidP="00495812" w:rsidR="00E866C6">
      <w:pPr>
        <w:pStyle w:val="Tijeloteksta"/>
        <w:ind w:firstLine="708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</w:p>
    <w:p w:rsidRDefault="009E536C" w:rsidR="009E536C">
      <w:pPr>
        <w:pStyle w:val="Tijeloteksta"/>
      </w:pPr>
    </w:p>
    <w:p w:rsidRDefault="00B9743C" w:rsidR="00B9743C">
      <w:pPr>
        <w:pStyle w:val="Tijeloteksta"/>
      </w:pPr>
    </w:p>
    <w:p w:rsidRDefault="00B9743C" w:rsidR="00B9743C">
      <w:pPr>
        <w:pStyle w:val="Tijeloteksta"/>
      </w:pPr>
    </w:p>
    <w:p w:rsidRDefault="00B9743C" w:rsidR="00B9743C">
      <w:pPr>
        <w:pStyle w:val="Tijeloteksta"/>
      </w:pPr>
    </w:p>
    <w:p w:rsidRDefault="00B9743C" w:rsidR="00B9743C">
      <w:pPr>
        <w:pStyle w:val="Tijeloteksta"/>
      </w:pPr>
    </w:p>
    <w:p w:rsidRDefault="00B9743C" w:rsidR="00B9743C">
      <w:pPr>
        <w:pStyle w:val="Tijeloteksta"/>
      </w:pPr>
    </w:p>
    <w:p w:rsidRDefault="00B9743C" w:rsidR="00B9743C">
      <w:pPr>
        <w:pStyle w:val="Tijeloteksta"/>
      </w:pPr>
    </w:p>
    <w:p w:rsidRDefault="00B9743C" w:rsidR="00B9743C">
      <w:pPr>
        <w:pStyle w:val="Tijeloteksta"/>
      </w:pPr>
    </w:p>
    <w:p w:rsidRDefault="00B9743C" w:rsidR="00B9743C">
      <w:pPr>
        <w:pStyle w:val="Tijeloteksta"/>
      </w:pPr>
    </w:p>
    <w:p w:rsidRDefault="00B9743C" w:rsidR="00B9743C">
      <w:pPr>
        <w:pStyle w:val="Tijeloteksta"/>
      </w:pPr>
    </w:p>
    <w:p w:rsidRDefault="00B9743C" w:rsidR="00B9743C">
      <w:pPr>
        <w:pStyle w:val="Tijeloteksta"/>
      </w:pPr>
    </w:p>
    <w:p w:rsidRDefault="00B9743C" w:rsidR="00B9743C">
      <w:pPr>
        <w:pStyle w:val="Tijeloteksta"/>
      </w:pPr>
    </w:p>
    <w:p w:rsidRDefault="00B9743C" w:rsidR="00B9743C">
      <w:pPr>
        <w:pStyle w:val="Tijeloteksta"/>
      </w:pPr>
    </w:p>
    <w:p w:rsidRDefault="00B9743C" w:rsidR="00B9743C">
      <w:pPr>
        <w:pStyle w:val="Tijeloteksta"/>
      </w:pPr>
    </w:p>
    <w:p w:rsidRDefault="00B9743C" w:rsidR="00B9743C">
      <w:pPr>
        <w:pStyle w:val="Tijeloteksta"/>
      </w:pPr>
    </w:p>
    <w:p w:rsidRDefault="00B9743C" w:rsidR="00B9743C">
      <w:pPr>
        <w:pStyle w:val="Tijeloteksta"/>
      </w:pPr>
    </w:p>
    <w:p w:rsidRDefault="00B9743C" w:rsidR="00B9743C">
      <w:pPr>
        <w:pStyle w:val="Tijeloteksta"/>
      </w:pPr>
    </w:p>
    <w:p w:rsidRDefault="00B9743C" w:rsidR="00B9743C">
      <w:pPr>
        <w:pStyle w:val="Tijeloteksta"/>
      </w:pPr>
    </w:p>
    <w:p w:rsidRDefault="00B9743C" w:rsidR="00B9743C">
      <w:pPr>
        <w:pStyle w:val="Tijeloteksta"/>
      </w:pPr>
    </w:p>
    <w:p w:rsidRDefault="00B9743C" w:rsidR="00B9743C">
      <w:pPr>
        <w:pStyle w:val="Tijeloteksta"/>
      </w:pPr>
    </w:p>
    <w:p w:rsidRDefault="00B9743C" w:rsidR="00B9743C">
      <w:pPr>
        <w:pStyle w:val="Tijeloteksta"/>
      </w:pPr>
    </w:p>
    <w:p w:rsidRDefault="00B9743C" w:rsidR="00B9743C">
      <w:pPr>
        <w:pStyle w:val="Tijeloteksta"/>
      </w:pPr>
    </w:p>
    <w:p w:rsidRDefault="00B9743C" w:rsidR="00B9743C">
      <w:pPr>
        <w:pStyle w:val="Tijeloteksta"/>
      </w:pPr>
    </w:p>
    <w:p w:rsidRDefault="00B9743C" w:rsidR="00B9743C">
      <w:pPr>
        <w:pStyle w:val="Tijeloteksta"/>
      </w:pPr>
    </w:p>
    <w:p w:rsidRDefault="00B9743C" w:rsidR="00B9743C">
      <w:pPr>
        <w:pStyle w:val="Tijeloteksta"/>
      </w:pPr>
    </w:p>
    <w:p w:rsidRDefault="00B9743C" w:rsidR="00B9743C">
      <w:pPr>
        <w:pStyle w:val="Tijeloteksta"/>
      </w:pPr>
    </w:p>
    <w:p w:rsidRDefault="00B9743C" w:rsidR="00B9743C">
      <w:pPr>
        <w:pStyle w:val="Tijeloteksta"/>
      </w:pPr>
    </w:p>
    <w:p w:rsidRDefault="00F5344C" w:rsidR="00F5344C">
      <w:pPr>
        <w:pStyle w:val="Tijeloteksta"/>
      </w:pPr>
    </w:p>
    <w:p w:rsidRDefault="00F5344C" w:rsidR="00F5344C">
      <w:pPr>
        <w:pStyle w:val="Tijeloteksta"/>
      </w:pPr>
    </w:p>
    <w:p w:rsidRDefault="00F5344C" w:rsidR="00F5344C">
      <w:pPr>
        <w:pStyle w:val="Tijeloteksta"/>
      </w:pPr>
    </w:p>
    <w:p w:rsidRDefault="00F5344C" w:rsidR="00F5344C">
      <w:pPr>
        <w:pStyle w:val="Tijeloteksta"/>
      </w:pPr>
    </w:p>
    <w:p w:rsidRDefault="00F5344C" w:rsidR="00F5344C">
      <w:pPr>
        <w:pStyle w:val="Tijeloteksta"/>
      </w:pPr>
    </w:p>
    <w:p w:rsidRDefault="00F5344C" w:rsidR="00F5344C">
      <w:pPr>
        <w:pStyle w:val="Tijeloteksta"/>
      </w:pPr>
    </w:p>
    <w:p w:rsidRDefault="00F5344C" w:rsidR="00F5344C">
      <w:pPr>
        <w:pStyle w:val="Tijeloteksta"/>
      </w:pPr>
    </w:p>
    <w:p w:rsidRDefault="00F5344C" w:rsidR="00F5344C">
      <w:pPr>
        <w:pStyle w:val="Tijeloteksta"/>
      </w:pPr>
    </w:p>
    <w:p w:rsidRDefault="00F5344C" w:rsidR="00F5344C">
      <w:pPr>
        <w:pStyle w:val="Tijeloteksta"/>
      </w:pPr>
    </w:p>
    <w:p w:rsidRDefault="00F5344C" w:rsidR="00F5344C">
      <w:pPr>
        <w:pStyle w:val="Tijeloteksta"/>
      </w:pPr>
    </w:p>
    <w:p w:rsidRDefault="00F5344C" w:rsidR="00F5344C">
      <w:pPr>
        <w:pStyle w:val="Tijeloteksta"/>
      </w:pPr>
    </w:p>
    <w:p w:rsidRDefault="00F5344C" w:rsidR="00F5344C">
      <w:pPr>
        <w:pStyle w:val="Tijeloteksta"/>
      </w:pPr>
    </w:p>
    <w:p w:rsidRDefault="00B9743C" w:rsidR="00B9743C">
      <w:pPr>
        <w:pStyle w:val="Tijeloteksta"/>
      </w:pPr>
    </w:p>
    <w:p w:rsidRDefault="00B9743C" w:rsidR="00B9743C">
      <w:pPr>
        <w:pStyle w:val="Tijeloteksta"/>
      </w:pPr>
    </w:p>
    <w:p w:rsidRDefault="00BA45E2" w:rsidP="0004597F" w:rsidR="00BA45E2">
      <w:pPr>
        <w:pStyle w:val="Tijeloteksta"/>
        <w:ind w:left="5664"/>
      </w:pPr>
      <w:bookmarkStart w:name="_GoBack" w:id="0"/>
      <w:bookmarkEnd w:id="0"/>
    </w:p>
    <w:sectPr w:rsidR="00BA45E2">
      <w:pgSz w:code="9" w:h="16838" w:w="11906"/>
      <w:pgMar w:gutter="0" w:footer="709" w:header="709" w:left="1704" w:bottom="1418" w:right="1418" w:top="128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2615EC"/>
    <w:multiLevelType w:val="hybridMultilevel"/>
    <w:tmpl w:val="5C942B42"/>
    <w:lvl w:tplc="B56C8B3E" w:ilvl="0">
      <w:start w:val="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244D51FF"/>
    <w:multiLevelType w:val="hybridMultilevel"/>
    <w:tmpl w:val="C73854AE"/>
    <w:lvl w:tplc="E154E9E6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49235AF"/>
    <w:multiLevelType w:val="hybridMultilevel"/>
    <w:tmpl w:val="B3FC70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98F0AA5"/>
    <w:multiLevelType w:val="hybridMultilevel"/>
    <w:tmpl w:val="77ACA348"/>
    <w:lvl w:tplc="CA443AF0" w:ilvl="0">
      <w:start w:val="2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4">
    <w:nsid w:val="32B168E7"/>
    <w:multiLevelType w:val="hybridMultilevel"/>
    <w:tmpl w:val="D6C834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2E7534B"/>
    <w:multiLevelType w:val="hybridMultilevel"/>
    <w:tmpl w:val="7B5E37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96710BF"/>
    <w:multiLevelType w:val="hybridMultilevel"/>
    <w:tmpl w:val="BFBE7AFC"/>
    <w:lvl w:tplc="2932EE76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5C3C39A9"/>
    <w:multiLevelType w:val="hybridMultilevel"/>
    <w:tmpl w:val="C412675C"/>
    <w:lvl w:tplc="2FCCEDD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602A7A68"/>
    <w:multiLevelType w:val="hybridMultilevel"/>
    <w:tmpl w:val="5EA672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9"/>
  </w:num>
  <w:num w:numId="3">
    <w:abstractNumId w:val="8"/>
  </w:num>
  <w:num w:numId="4">
    <w:abstractNumId w:val="5"/>
  </w:num>
  <w:num w:numId="5">
    <w:abstractNumId w:val="7"/>
  </w:num>
  <w:num w:numId="6">
    <w:abstractNumId w:val="3"/>
  </w:num>
  <w:num w:numId="7">
    <w:abstractNumId w:val="2"/>
  </w:num>
  <w:num w:numId="8">
    <w:abstractNumId w:val="0"/>
  </w:num>
  <w:num w:numId="9">
    <w:abstractNumId w:val="6"/>
  </w:num>
  <w:num w:numId="10">
    <w:abstractNumId w:val="4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ACA"/>
    <w:rsid w:val="00003C87"/>
    <w:rsid w:val="00020263"/>
    <w:rsid w:val="0002430D"/>
    <w:rsid w:val="00035ACA"/>
    <w:rsid w:val="0004597F"/>
    <w:rsid w:val="000632E2"/>
    <w:rsid w:val="0008411E"/>
    <w:rsid w:val="00092D87"/>
    <w:rsid w:val="00112E4C"/>
    <w:rsid w:val="00137863"/>
    <w:rsid w:val="00157286"/>
    <w:rsid w:val="00171A49"/>
    <w:rsid w:val="00172A7B"/>
    <w:rsid w:val="001A4785"/>
    <w:rsid w:val="001C0B82"/>
    <w:rsid w:val="001C0F29"/>
    <w:rsid w:val="00237BF3"/>
    <w:rsid w:val="002521E7"/>
    <w:rsid w:val="002553C1"/>
    <w:rsid w:val="00260FFD"/>
    <w:rsid w:val="00297D28"/>
    <w:rsid w:val="002A77C2"/>
    <w:rsid w:val="002C2752"/>
    <w:rsid w:val="002F29F4"/>
    <w:rsid w:val="00321B11"/>
    <w:rsid w:val="0032250B"/>
    <w:rsid w:val="0033269D"/>
    <w:rsid w:val="0038380B"/>
    <w:rsid w:val="003B6B24"/>
    <w:rsid w:val="003C1A32"/>
    <w:rsid w:val="003E6A42"/>
    <w:rsid w:val="003F5BB4"/>
    <w:rsid w:val="00416271"/>
    <w:rsid w:val="0042787A"/>
    <w:rsid w:val="004569C8"/>
    <w:rsid w:val="004909AC"/>
    <w:rsid w:val="0049290D"/>
    <w:rsid w:val="00495812"/>
    <w:rsid w:val="00496A68"/>
    <w:rsid w:val="004D1B08"/>
    <w:rsid w:val="00504F2F"/>
    <w:rsid w:val="00520114"/>
    <w:rsid w:val="00544009"/>
    <w:rsid w:val="005709F5"/>
    <w:rsid w:val="00596B1D"/>
    <w:rsid w:val="005A4A48"/>
    <w:rsid w:val="005C5406"/>
    <w:rsid w:val="005E3291"/>
    <w:rsid w:val="006127EF"/>
    <w:rsid w:val="006140A8"/>
    <w:rsid w:val="00614B56"/>
    <w:rsid w:val="0062505C"/>
    <w:rsid w:val="00636F03"/>
    <w:rsid w:val="00665EDE"/>
    <w:rsid w:val="006A4475"/>
    <w:rsid w:val="006B2DEC"/>
    <w:rsid w:val="0071540A"/>
    <w:rsid w:val="00726738"/>
    <w:rsid w:val="00755DC7"/>
    <w:rsid w:val="007712AC"/>
    <w:rsid w:val="00777E05"/>
    <w:rsid w:val="00785253"/>
    <w:rsid w:val="00791A67"/>
    <w:rsid w:val="00792B90"/>
    <w:rsid w:val="007A00DA"/>
    <w:rsid w:val="007A1B10"/>
    <w:rsid w:val="007A28B1"/>
    <w:rsid w:val="007B1032"/>
    <w:rsid w:val="007D2538"/>
    <w:rsid w:val="008161A8"/>
    <w:rsid w:val="008505E0"/>
    <w:rsid w:val="00884167"/>
    <w:rsid w:val="00890E27"/>
    <w:rsid w:val="008A3183"/>
    <w:rsid w:val="008A7160"/>
    <w:rsid w:val="008C16A1"/>
    <w:rsid w:val="00940156"/>
    <w:rsid w:val="00951182"/>
    <w:rsid w:val="009623E0"/>
    <w:rsid w:val="009669D0"/>
    <w:rsid w:val="009D5986"/>
    <w:rsid w:val="009E536C"/>
    <w:rsid w:val="009F11A9"/>
    <w:rsid w:val="009F1EB9"/>
    <w:rsid w:val="00A36FE5"/>
    <w:rsid w:val="00A527B9"/>
    <w:rsid w:val="00A647C5"/>
    <w:rsid w:val="00AA2CB1"/>
    <w:rsid w:val="00AA50F1"/>
    <w:rsid w:val="00AB45E5"/>
    <w:rsid w:val="00B13F91"/>
    <w:rsid w:val="00B205CA"/>
    <w:rsid w:val="00B5625B"/>
    <w:rsid w:val="00B655F7"/>
    <w:rsid w:val="00B9743C"/>
    <w:rsid w:val="00BA45E2"/>
    <w:rsid w:val="00BA4A30"/>
    <w:rsid w:val="00BB210D"/>
    <w:rsid w:val="00BC21E8"/>
    <w:rsid w:val="00BD54E6"/>
    <w:rsid w:val="00BF61F7"/>
    <w:rsid w:val="00C1622F"/>
    <w:rsid w:val="00C21D09"/>
    <w:rsid w:val="00C64FE8"/>
    <w:rsid w:val="00C72FD4"/>
    <w:rsid w:val="00CB1949"/>
    <w:rsid w:val="00CC0325"/>
    <w:rsid w:val="00D267B2"/>
    <w:rsid w:val="00D40DEE"/>
    <w:rsid w:val="00D72965"/>
    <w:rsid w:val="00D85C47"/>
    <w:rsid w:val="00D93F34"/>
    <w:rsid w:val="00D960F3"/>
    <w:rsid w:val="00DC4E90"/>
    <w:rsid w:val="00DD27C4"/>
    <w:rsid w:val="00DD4E91"/>
    <w:rsid w:val="00DF7D1F"/>
    <w:rsid w:val="00E16432"/>
    <w:rsid w:val="00E2757E"/>
    <w:rsid w:val="00E30419"/>
    <w:rsid w:val="00E54436"/>
    <w:rsid w:val="00E55347"/>
    <w:rsid w:val="00E55F17"/>
    <w:rsid w:val="00E866C6"/>
    <w:rsid w:val="00EA1036"/>
    <w:rsid w:val="00F1706F"/>
    <w:rsid w:val="00F25898"/>
    <w:rsid w:val="00F3776A"/>
    <w:rsid w:val="00F51A8B"/>
    <w:rsid w:val="00F5344C"/>
    <w:rsid w:val="00F77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33269D"/>
    <w:rPr>
      <w:sz w:val="24"/>
      <w:szCs w:val="24"/>
    </w:rPr>
  </w:style>
  <w:style w:styleId="Naglaeno" w:type="character">
    <w:name w:val="Strong"/>
    <w:qFormat/>
    <w:rsid w:val="006B2DEC"/>
    <w:rPr>
      <w:b/>
      <w:bCs/>
    </w:rPr>
  </w:style>
  <w:style w:styleId="Odlomakpopisa" w:type="paragraph">
    <w:name w:val="List Paragraph"/>
    <w:basedOn w:val="Normal"/>
    <w:uiPriority w:val="34"/>
    <w:qFormat/>
    <w:rsid w:val="00C1622F"/>
    <w:pPr>
      <w:ind w:left="720"/>
      <w:contextualSpacing/>
    </w:pPr>
  </w:style>
  <w:style w:styleId="Bezproreda" w:type="paragraph">
    <w:name w:val="No Spacing"/>
    <w:uiPriority w:val="1"/>
    <w:qFormat/>
    <w:rsid w:val="00B9743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12E4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12E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2E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2E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2E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33269D"/>
    <w:rPr>
      <w:sz w:val="24"/>
      <w:szCs w:val="24"/>
    </w:rPr>
  </w:style>
  <w:style w:styleId="Naglaeno" w:type="character">
    <w:name w:val="Strong"/>
    <w:qFormat/>
    <w:rsid w:val="006B2DEC"/>
    <w:rPr>
      <w:b/>
      <w:bCs/>
    </w:rPr>
  </w:style>
  <w:style w:styleId="Odlomakpopisa" w:type="paragraph">
    <w:name w:val="List Paragraph"/>
    <w:basedOn w:val="Normal"/>
    <w:uiPriority w:val="34"/>
    <w:qFormat/>
    <w:rsid w:val="00C1622F"/>
    <w:pPr>
      <w:ind w:left="720"/>
      <w:contextualSpacing/>
    </w:pPr>
  </w:style>
  <w:style w:styleId="Bezproreda" w:type="paragraph">
    <w:name w:val="No Spacing"/>
    <w:uiPriority w:val="1"/>
    <w:qFormat/>
    <w:rsid w:val="00B9743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12E4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12E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2E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2E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2E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621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1603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845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1173</izvorni_sadrzaj>
    <derivirana_varijabla naziv="DomainObject.Predmet.Broj_1">1173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12. ožujka 2018.</izvorni_sadrzaj>
    <derivirana_varijabla naziv="DomainObject.Predmet.DatumArhiviranja_1">12. ožujka 2018.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svibnja 2017.</izvorni_sadrzaj>
    <derivirana_varijabla naziv="DomainObject.Predmet.DatumRjesavanja_1">11. svibnja 2017.</derivirana_varijabla>
  </DomainObject.Predmet.DatumRjesavanja>
  <DomainObject.Predmet.DatumRokaCuvanja>
    <izvorni_sadrzaj>12. ožujka 2028.</izvorni_sadrzaj>
    <derivirana_varijabla naziv="DomainObject.Predmet.DatumRokaCuvanja_1">12. ožujka 2028.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7. ožujka 2018.</izvorni_sadrzaj>
    <derivirana_varijabla naziv="DomainObject.Predmet.DatumZatvaranja_1">7. ožujka 2018.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hr.ibm.icms.common.model.sluzbeneosobe.Referada@4fa04fa[id=5780, dbStatus=null, naziv=6. Referada, oznaka=null, sudac=null] &lt;-hr.ibm.icms.common.model.sluzbeneosobe.Referada@4fa04fa[status dodjele: =false]</izvorni_sadrzaj>
    <derivirana_varijabla naziv="DomainObject.Predmet.MjestoCuvanja_1">hr.ibm.icms.common.model.sluzbeneosobe.Referada@4fa04fa[id=5780, dbStatus=null, naziv=6. Referada, oznaka=null, sudac=null] &lt;-hr.ibm.icms.common.model.sluzbeneosobe.Referada@4fa04fa[status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St-1173/2016</izvorni_sadrzaj>
    <derivirana_varijabla naziv="DomainObject.Predmet.OznakaBroj_1">St-1173/2016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SALOPEK d.o.o. za proizvodnju, trgovinu i usluge</izvorni_sadrzaj>
    <derivirana_varijabla naziv="DomainObject.Predmet.ProtustrankaFormated_1">  SALOPEK d.o.o. za proizvodnju, trgovinu i usluge</derivirana_varijabla>
  </DomainObject.Predmet.ProtustrankaFormated>
  <DomainObject.Predmet.ProtustrankaFormatedOIB>
    <izvorni_sadrzaj>  SALOPEK d.o.o. za proizvodnju, trgovinu i usluge, OIB 61249225887</izvorni_sadrzaj>
    <derivirana_varijabla naziv="DomainObject.Predmet.ProtustrankaFormatedOIB_1">  SALOPEK d.o.o. za proizvodnju, trgovinu i usluge, OIB 61249225887</derivirana_varijabla>
  </DomainObject.Predmet.ProtustrankaFormatedOIB>
  <DomainObject.Predmet.ProtustrankaFormatedWithAdress>
    <izvorni_sadrzaj> SALOPEK d.o.o. za proizvodnju, trgovinu i usluge, Bošnjaci 222, 32281 Ivankovo</izvorni_sadrzaj>
    <derivirana_varijabla naziv="DomainObject.Predmet.ProtustrankaFormatedWithAdress_1"> SALOPEK d.o.o. za proizvodnju, trgovinu i usluge, Bošnjaci 222, 32281 Ivankovo</derivirana_varijabla>
  </DomainObject.Predmet.ProtustrankaFormatedWithAdress>
  <DomainObject.Predmet.ProtustrankaFormatedWithAdressOIB>
    <izvorni_sadrzaj> SALOPEK d.o.o. za proizvodnju, trgovinu i usluge, OIB 61249225887, Bošnjaci 222, 32281 Ivankovo</izvorni_sadrzaj>
    <derivirana_varijabla naziv="DomainObject.Predmet.ProtustrankaFormatedWithAdressOIB_1"> SALOPEK d.o.o. za proizvodnju, trgovinu i usluge, OIB 61249225887, Bošnjaci 222, 32281 Ivankovo</derivirana_varijabla>
  </DomainObject.Predmet.ProtustrankaFormatedWithAdressOIB>
  <DomainObject.Predmet.ProtustrankaWithAdress>
    <izvorni_sadrzaj>SALOPEK d.o.o. za proizvodnju, trgovinu i usluge Bošnjaci 222, 32281 Ivankovo</izvorni_sadrzaj>
    <derivirana_varijabla naziv="DomainObject.Predmet.ProtustrankaWithAdress_1">SALOPEK d.o.o. za proizvodnju, trgovinu i usluge Bošnjaci 222, 32281 Ivankovo</derivirana_varijabla>
  </DomainObject.Predmet.ProtustrankaWithAdress>
  <DomainObject.Predmet.ProtustrankaWithAdressOIB>
    <izvorni_sadrzaj>SALOPEK d.o.o. za proizvodnju, trgovinu i usluge, OIB 61249225887, Bošnjaci 222, 32281 Ivankovo</izvorni_sadrzaj>
    <derivirana_varijabla naziv="DomainObject.Predmet.ProtustrankaWithAdressOIB_1">SALOPEK d.o.o. za proizvodnju, trgovinu i usluge, OIB 61249225887, Bošnjaci 222, 32281 Ivankovo</derivirana_varijabla>
  </DomainObject.Predmet.ProtustrankaWithAdressOIB>
  <DomainObject.Predmet.ProtustrankaNazivFormated>
    <izvorni_sadrzaj>SALOPEK d.o.o. za proizvodnju, trgovinu i usluge</izvorni_sadrzaj>
    <derivirana_varijabla naziv="DomainObject.Predmet.ProtustrankaNazivFormated_1">SALOPEK d.o.o. za proizvodnju, trgovinu i usluge</derivirana_varijabla>
  </DomainObject.Predmet.ProtustrankaNazivFormated>
  <DomainObject.Predmet.ProtustrankaNazivFormatedOIB>
    <izvorni_sadrzaj>SALOPEK d.o.o. za proizvodnju, trgovinu i usluge, OIB 61249225887</izvorni_sadrzaj>
    <derivirana_varijabla naziv="DomainObject.Predmet.ProtustrankaNazivFormatedOIB_1">SALOPEK d.o.o. za proizvodnju, trgovinu i usluge, OIB 61249225887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SALOPEK d.o.o. za proizvodnju, trgovinu i usluge</item>
    </izvorni_sadrzaj>
    <derivirana_varijabla naziv="DomainObject.Predmet.ProtuStrankaListFormated_1">
      <item>SALOPEK d.o.o. za proizvodnju, trgovinu i usluge</item>
    </derivirana_varijabla>
  </DomainObject.Predmet.ProtuStrankaListFormated>
  <DomainObject.Predmet.ProtuStrankaListFormatedOIB>
    <izvorni_sadrzaj>
      <item>SALOPEK d.o.o. za proizvodnju, trgovinu i usluge, OIB 61249225887</item>
    </izvorni_sadrzaj>
    <derivirana_varijabla naziv="DomainObject.Predmet.ProtuStrankaListFormatedOIB_1">
      <item>SALOPEK d.o.o. za proizvodnju, trgovinu i usluge, OIB 61249225887</item>
    </derivirana_varijabla>
  </DomainObject.Predmet.ProtuStrankaListFormatedOIB>
  <DomainObject.Predmet.ProtuStrankaListFormatedWithAdress>
    <izvorni_sadrzaj>
      <item>SALOPEK d.o.o. za proizvodnju, trgovinu i usluge, Bošnjaci 222, 32281 Ivankovo</item>
    </izvorni_sadrzaj>
    <derivirana_varijabla naziv="DomainObject.Predmet.ProtuStrankaListFormatedWithAdress_1">
      <item>SALOPEK d.o.o. za proizvodnju, trgovinu i usluge, Bošnjaci 222, 32281 Ivankovo</item>
    </derivirana_varijabla>
  </DomainObject.Predmet.ProtuStrankaListFormatedWithAdress>
  <DomainObject.Predmet.ProtuStrankaListFormatedWithAdressOIB>
    <izvorni_sadrzaj>
      <item>SALOPEK d.o.o. za proizvodnju, trgovinu i usluge, OIB 61249225887, Bošnjaci 222, 32281 Ivankovo</item>
    </izvorni_sadrzaj>
    <derivirana_varijabla naziv="DomainObject.Predmet.ProtuStrankaListFormatedWithAdressOIB_1">
      <item>SALOPEK d.o.o. za proizvodnju, trgovinu i usluge, OIB 61249225887, Bošnjaci 222, 32281 Ivankovo</item>
    </derivirana_varijabla>
  </DomainObject.Predmet.ProtuStrankaListFormatedWithAdressOIB>
  <DomainObject.Predmet.ProtuStrankaListNazivFormated>
    <izvorni_sadrzaj>
      <item>SALOPEK d.o.o. za proizvodnju, trgovinu i usluge</item>
    </izvorni_sadrzaj>
    <derivirana_varijabla naziv="DomainObject.Predmet.ProtuStrankaListNazivFormated_1">
      <item>SALOPEK d.o.o. za proizvodnju, trgovinu i usluge</item>
    </derivirana_varijabla>
  </DomainObject.Predmet.ProtuStrankaListNazivFormated>
  <DomainObject.Predmet.ProtuStrankaListNazivFormatedOIB>
    <izvorni_sadrzaj>
      <item>SALOPEK d.o.o. za proizvodnju, trgovinu i usluge, OIB 61249225887</item>
    </izvorni_sadrzaj>
    <derivirana_varijabla naziv="DomainObject.Predmet.ProtuStrankaListNazivFormatedOIB_1">
      <item>SALOPEK d.o.o. za proizvodnju, trgovinu i usluge, OIB 61249225887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SALOPEK d.o.o. za proizvodnju, trgovinu i usluge</izvorni_sadrzaj>
    <derivirana_varijabla naziv="DomainObject.Predmet.ProtustrankaIDrugi_1">SALOPEK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SALOPEK d.o.o. za proizvodnju, trgovinu i usluge, OIB 61249225887, Bošnjaci 222, 32281 Ivankovo</izvorni_sadrzaj>
    <derivirana_varijabla naziv="DomainObject.Predmet.ProtustrankaIDrugiAdressOIB_1">SALOPEK d.o.o. za proizvodnju, trgovinu i usluge, OIB 61249225887, Bošnjaci 222, 32281 Ivankovo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svibnja 2017.</izvorni_sadrzaj>
    <derivirana_varijabla naziv="DomainObject.Predmet.OdlukaRjesenje.DatumDonosenjaOdluke_1">11. svibnja 2017.</derivirana_varijabla>
  </DomainObject.Predmet.OdlukaRjesenje.DatumDonosenjaOdluke>
  <DomainObject.Predmet.OdlukaRjesenje.DatumPravomocnosti>
    <izvorni_sadrzaj>31. svibnja 2017.</izvorni_sadrzaj>
    <derivirana_varijabla naziv="DomainObject.Predmet.OdlukaRjesenje.DatumPravomocnosti_1">31. svibnja 2017.</derivirana_varijabla>
  </DomainObject.Predmet.OdlukaRjesenje.DatumPravomocnosti>
  <DomainObject.Predmet.OdlukaRjesenje.Oznaka>
    <izvorni_sadrzaj>St-1173/2016-10</izvorni_sadrzaj>
    <derivirana_varijabla naziv="DomainObject.Predmet.OdlukaRjesenje.Oznaka_1">St-1173/2016-10</derivirana_varijabla>
  </DomainObject.Predmet.OdlukaRjesenje.Oznaka>
  <DomainObject.Predmet.SudioniciListNaziv>
    <izvorni_sadrzaj>
      <item>FINA RC OSIJEK</item>
      <item>SALOPEK d.o.o. za proizvodnju, trgovinu i usluge</item>
    </izvorni_sadrzaj>
    <derivirana_varijabla naziv="DomainObject.Predmet.SudioniciListNaziv_1">
      <item>FINA RC OSIJEK</item>
      <item>SALOPEK d.o.o. za proizvodnju, trgovinu i usluge</item>
    </derivirana_varijabla>
  </DomainObject.Predmet.SudioniciListNaziv>
  <DomainObject.Predmet.SudioniciListAdressOIB>
    <izvorni_sadrzaj>
      <item>FINA RC OSIJEK, OIB 85821130368</item>
      <item>SALOPEK d.o.o. za proizvodnju, trgovinu i usluge, OIB 61249225887, Bošnjaci 222,32281 Ivankovo</item>
    </izvorni_sadrzaj>
    <derivirana_varijabla naziv="DomainObject.Predmet.SudioniciListAdressOIB_1">
      <item>FINA RC OSIJEK, OIB 85821130368</item>
      <item>SALOPEK d.o.o. za proizvodnju, trgovinu i usluge, OIB 61249225887, Bošnjaci 222,32281 Ivankovo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61249225887</item>
    </izvorni_sadrzaj>
    <derivirana_varijabla naziv="DomainObject.Predmet.SudioniciListNazivOIB_1">
      <item>, OIB 85821130368</item>
      <item>, OIB 61249225887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17. siječnja 2018.</izvorni_sadrzaj>
    <derivirana_varijabla naziv="DomainObject.PredzadnjaOdlukaIzPredmeta.DatumDonosenjaOdluke_1">17. siječnja 2018.</derivirana_varijabla>
  </DomainObject.PredzadnjaOdlukaIzPredmeta.DatumDonosenjaOdluke>
  <DomainObject.PredzadnjaOdlukaIzPredmeta.Oznaka>
    <izvorni_sadrzaj>St-1173/2016-21</izvorni_sadrzaj>
    <derivirana_varijabla naziv="DomainObject.PredzadnjaOdlukaIzPredmeta.Oznaka_1">St-1173/2016-21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61C54C-BD1E-40C6-AC99-8F50C6DE6B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187</properties:Words>
  <properties:Characters>908</properties:Characters>
  <properties:Lines>95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1103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2018-12-21T09:25:00Z</dcterms:created>
  <dc:creator>..</dc:creator>
  <cp:lastModifiedBy>Danijela Sekulić</cp:lastModifiedBy>
  <cp:lastPrinted>2018-12-21T09:24:00Z</cp:lastPrinted>
  <dcterms:modified xmlns:xsi="http://www.w3.org/2001/XMLSchema-instance" xsi:type="dcterms:W3CDTF">2018-12-21T09:25:00Z</dcterms:modified>
  <cp:revision>3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(NALOG FINI PRIJENOS.docx)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