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a629" w14:paraId="040a629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140F86">
        <w:t>OMIR d.o.o. Pula, Dobricheva ulica 6, OIB: 28120929739</w:t>
      </w:r>
      <w:r w:rsidRPr="006945A2">
        <w:t xml:space="preserve">, </w:t>
      </w:r>
      <w:r w:rsidR="00C77347">
        <w:t>dana 17. studenog 2016</w:t>
      </w:r>
      <w:r w:rsidR="001613E1">
        <w:t>.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140F86">
        <w:t>OMIR d.o.o. Pula, Dobricheva ulica 6, OIB: 28120929739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430170" w:rsidP="00430170" w:rsidR="00430170" w:rsidRPr="001D01C0">
      <w:pPr>
        <w:ind w:firstLine="720"/>
        <w:jc w:val="both"/>
        <w:rPr>
          <w:color w:val="FF0000"/>
        </w:rPr>
      </w:pPr>
      <w:r w:rsidRPr="00A61AA0">
        <w:t xml:space="preserve">II. Za stečajnog upravitelja imenuje se Jelenko Lehki iz Zagreba, Pavla Hatza 10, OIB: </w:t>
      </w:r>
      <w:r w:rsidRPr="00AB11A3">
        <w:t>96068307857</w:t>
      </w:r>
      <w:r w:rsidRPr="001D01C0">
        <w:rPr>
          <w:color w:val="FF0000"/>
        </w:rPr>
        <w:t>.</w:t>
      </w:r>
    </w:p>
    <w:p w:rsidRDefault="005D6592" w:rsidP="00AC15FC" w:rsidR="005D6592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C77347">
        <w:t>020</w:t>
      </w:r>
      <w:r w:rsidRPr="00C77347">
        <w:t>-</w:t>
      </w:r>
      <w:r w:rsidR="002704AA" w:rsidRPr="00C77347">
        <w:t>75</w:t>
      </w:r>
      <w:r w:rsidR="00140F86" w:rsidRPr="00C77347">
        <w:t>8</w:t>
      </w:r>
      <w:r w:rsidR="0035312C" w:rsidRPr="00C77347">
        <w:t>-1</w:t>
      </w:r>
      <w:r w:rsidR="00323814" w:rsidRPr="00C77347">
        <w:t>6</w:t>
      </w:r>
      <w:r w:rsidRPr="00C77347">
        <w:t xml:space="preserve">, </w:t>
      </w:r>
      <w:r w:rsidRPr="00F92A06">
        <w:t xml:space="preserve">te da nastavi sa daljnjom pljenidbom do iznosa od </w:t>
      </w:r>
      <w:r w:rsidR="00BF737C">
        <w:t>3</w:t>
      </w:r>
      <w:r w:rsidRPr="00F92A06">
        <w:t>.000,00 kn prema rješenju ovog suda posl. broj: 1 St-</w:t>
      </w:r>
      <w:r w:rsidR="002704AA">
        <w:t>75</w:t>
      </w:r>
      <w:r w:rsidR="005F1AA1">
        <w:t>8</w:t>
      </w:r>
      <w:r w:rsidR="001D01C0">
        <w:t>/16</w:t>
      </w:r>
      <w:r w:rsidR="0035312C">
        <w:t>-</w:t>
      </w:r>
      <w:r w:rsidR="00BF737C">
        <w:t>3</w:t>
      </w:r>
      <w:r w:rsidRPr="00F92A06">
        <w:t xml:space="preserve"> od</w:t>
      </w:r>
      <w:r w:rsidR="00F92A06" w:rsidRPr="00F92A06">
        <w:t xml:space="preserve"> </w:t>
      </w:r>
      <w:r w:rsidR="005F1AA1">
        <w:t>8</w:t>
      </w:r>
      <w:r w:rsidR="00F92A06" w:rsidRPr="00F92A06">
        <w:t xml:space="preserve">. </w:t>
      </w:r>
      <w:r w:rsidR="003D4BC9">
        <w:t xml:space="preserve">lipnja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140F86">
        <w:t>OMIR d.o.o. Pula, Dobricheva ulica 6, OIB: 28120929739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D85D34">
        <w:t xml:space="preserve"> </w:t>
      </w:r>
      <w:r w:rsidRPr="001B1D09">
        <w:t>br. St-</w:t>
      </w:r>
      <w:r w:rsidR="003D4BC9">
        <w:t>7</w:t>
      </w:r>
      <w:r w:rsidR="002704AA">
        <w:t>5</w:t>
      </w:r>
      <w:r w:rsidR="005F1AA1">
        <w:t>8</w:t>
      </w:r>
      <w:r w:rsidR="00EC0EC5">
        <w:t xml:space="preserve">/16-4 </w:t>
      </w:r>
      <w:r w:rsidRPr="001B1D09">
        <w:t xml:space="preserve">od </w:t>
      </w:r>
      <w:r w:rsidR="005F1AA1">
        <w:t>8</w:t>
      </w:r>
      <w:r w:rsidR="006945A2">
        <w:t xml:space="preserve">. </w:t>
      </w:r>
      <w:r w:rsidR="003D4BC9">
        <w:t xml:space="preserve">lipnja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>Navedeno rješenje objavljeno je na mrežnoj stranic</w:t>
      </w:r>
      <w:r w:rsidR="003D4BC9">
        <w:t xml:space="preserve">i e-oglasna ploča sudova </w:t>
      </w:r>
      <w:r w:rsidR="005F1AA1">
        <w:t>8</w:t>
      </w:r>
      <w:r w:rsidRPr="00F92A06">
        <w:t>.</w:t>
      </w:r>
      <w:r w:rsidR="003D4BC9">
        <w:t xml:space="preserve"> lipnja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2704AA">
        <w:t>75</w:t>
      </w:r>
      <w:r w:rsidR="005F1AA1">
        <w:t>8</w:t>
      </w:r>
      <w:r w:rsidR="0035312C">
        <w:t>/1</w:t>
      </w:r>
      <w:r w:rsidR="00EC0EC5">
        <w:t>6</w:t>
      </w:r>
      <w:r w:rsidR="0035312C">
        <w:t>-</w:t>
      </w:r>
      <w:r w:rsidR="005C1B64">
        <w:t>9</w:t>
      </w:r>
      <w:r w:rsidRPr="00F92A06">
        <w:t xml:space="preserve"> od </w:t>
      </w:r>
      <w:r w:rsidR="003D4BC9">
        <w:t>13</w:t>
      </w:r>
      <w:r w:rsidR="00F92A06" w:rsidRPr="00F92A06">
        <w:t xml:space="preserve">. </w:t>
      </w:r>
      <w:r w:rsidR="007A7B88">
        <w:t>rujna</w:t>
      </w:r>
      <w:r w:rsidR="00EC0EC5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1F62F2">
        <w:t>13</w:t>
      </w:r>
      <w:r w:rsidRPr="00CB7466">
        <w:t xml:space="preserve">. </w:t>
      </w:r>
      <w:r w:rsidR="007A7B88">
        <w:t>rujna</w:t>
      </w:r>
      <w:r w:rsidR="00EC0EC5">
        <w:t xml:space="preserve"> </w:t>
      </w:r>
      <w:r w:rsidRPr="00CB7466">
        <w:t xml:space="preserve">2016. godine, a skinuto je sa oglasne </w:t>
      </w:r>
      <w:r w:rsidR="001F62F2">
        <w:t>20</w:t>
      </w:r>
      <w:r w:rsidRPr="00CB7466">
        <w:t xml:space="preserve">. </w:t>
      </w:r>
      <w:r w:rsidR="001F62F2">
        <w:t xml:space="preserve">rujna </w:t>
      </w:r>
      <w:r w:rsidRPr="00CB7466">
        <w:t xml:space="preserve">2016. godine. U roku od 15 dana, koji rok je istekao </w:t>
      </w:r>
      <w:r w:rsidR="001F62F2">
        <w:t>5</w:t>
      </w:r>
      <w:r w:rsidRPr="00CB7466">
        <w:t xml:space="preserve">. </w:t>
      </w:r>
      <w:r w:rsidR="00E34245">
        <w:t>listopada</w:t>
      </w:r>
      <w:r w:rsidR="00255AFF">
        <w:t xml:space="preserve">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C77347">
        <w:t>17. studenog</w:t>
      </w:r>
      <w:r w:rsidR="00255AFF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1613E1" w:rsidP="005D6592" w:rsidR="005D6592" w:rsidRPr="001B1D09">
      <w:pPr>
        <w:ind w:firstLine="720" w:left="5652"/>
        <w:jc w:val="both"/>
      </w:pPr>
      <w:r>
        <w:t xml:space="preserve">  </w:t>
      </w:r>
      <w:r w:rsidR="00EC0D58">
        <w:t>Damir Rabar</w:t>
      </w:r>
      <w:r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140F86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140F86">
        <w:t>OMIR d.o.o. Pula, Dobricheva ulica 6,</w:t>
      </w:r>
    </w:p>
    <w:p w:rsidRDefault="008B74F7" w:rsidP="004A5EDF" w:rsidR="005D6592" w:rsidRPr="008119E9">
      <w:pPr>
        <w:jc w:val="both"/>
      </w:pPr>
      <w:r>
        <w:tab/>
      </w:r>
      <w:r w:rsidR="005D6592" w:rsidRPr="008119E9">
        <w:t>- predlagatelju</w:t>
      </w:r>
      <w:r w:rsidR="00CB7466" w:rsidRPr="008119E9">
        <w:t xml:space="preserve"> FINANCIJSKA</w:t>
      </w:r>
      <w:r w:rsidR="00A916A7" w:rsidRPr="008119E9">
        <w:t xml:space="preserve"> AGENCIJA</w:t>
      </w:r>
      <w:r w:rsidR="00621F87" w:rsidRPr="008119E9">
        <w:t xml:space="preserve"> - Podružnica Pula, Giardini 5, Pula</w:t>
      </w:r>
    </w:p>
    <w:p w:rsidRDefault="005D6592" w:rsidP="005D6592" w:rsidR="00783211">
      <w:pPr>
        <w:ind w:firstLine="720"/>
        <w:jc w:val="both"/>
        <w:rPr>
          <w:color w:val="FF0000"/>
        </w:rPr>
      </w:pPr>
      <w:r w:rsidRPr="00783211">
        <w:t>- stečajn</w:t>
      </w:r>
      <w:r w:rsidR="00397CB5" w:rsidRPr="00783211">
        <w:t xml:space="preserve">om </w:t>
      </w:r>
      <w:r w:rsidRPr="00783211">
        <w:t>upravitelj</w:t>
      </w:r>
      <w:r w:rsidR="00397CB5" w:rsidRPr="00783211">
        <w:t>u</w:t>
      </w:r>
      <w:r w:rsidR="00621F87" w:rsidRPr="00783211">
        <w:t xml:space="preserve"> </w:t>
      </w:r>
      <w:r w:rsidR="00430170" w:rsidRPr="00AB11A3">
        <w:t>Jelenko Lehki iz Zagreba, Pavla Hatza 10</w:t>
      </w:r>
      <w:r w:rsidR="00430170">
        <w:t>,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</w:t>
      </w:r>
      <w:r w:rsidR="00C77347">
        <w:t>skom registru po pravomoćnosti.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D96" w:rsidR="00646D96">
      <w:r>
        <w:separator/>
      </w:r>
    </w:p>
  </w:endnote>
  <w:endnote w:id="0" w:type="continuationSeparator">
    <w:p w:rsidRDefault="00646D96" w:rsidR="00646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D96" w:rsidR="00646D96">
      <w:r>
        <w:separator/>
      </w:r>
    </w:p>
  </w:footnote>
  <w:footnote w:id="0" w:type="continuationSeparator">
    <w:p w:rsidRDefault="00646D96" w:rsidR="00646D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13E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F341F9">
      <w:rPr>
        <w:sz w:val="23"/>
        <w:szCs w:val="23"/>
      </w:rPr>
      <w:t>75</w:t>
    </w:r>
    <w:r w:rsidR="00140F86">
      <w:rPr>
        <w:sz w:val="23"/>
        <w:szCs w:val="23"/>
      </w:rPr>
      <w:t>8</w:t>
    </w:r>
    <w:r w:rsidR="00C77347">
      <w:rPr>
        <w:sz w:val="23"/>
        <w:szCs w:val="23"/>
      </w:rPr>
      <w:t>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F341F9">
      <w:rPr>
        <w:sz w:val="23"/>
        <w:szCs w:val="23"/>
      </w:rPr>
      <w:t>75</w:t>
    </w:r>
    <w:r w:rsidR="00140F86">
      <w:rPr>
        <w:sz w:val="23"/>
        <w:szCs w:val="23"/>
      </w:rPr>
      <w:t>8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C77347">
      <w:rPr>
        <w:sz w:val="23"/>
        <w:szCs w:val="23"/>
      </w:rPr>
      <w:t>10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E0BBA"/>
    <w:rsid w:val="0012578E"/>
    <w:rsid w:val="00140F86"/>
    <w:rsid w:val="001613E1"/>
    <w:rsid w:val="001850D2"/>
    <w:rsid w:val="001C346E"/>
    <w:rsid w:val="001D01C0"/>
    <w:rsid w:val="001F62F2"/>
    <w:rsid w:val="00237525"/>
    <w:rsid w:val="00255AFF"/>
    <w:rsid w:val="002704AA"/>
    <w:rsid w:val="002A42D9"/>
    <w:rsid w:val="002B0DEE"/>
    <w:rsid w:val="00323814"/>
    <w:rsid w:val="00331D94"/>
    <w:rsid w:val="00352582"/>
    <w:rsid w:val="0035312C"/>
    <w:rsid w:val="00367557"/>
    <w:rsid w:val="003859DD"/>
    <w:rsid w:val="00392D0C"/>
    <w:rsid w:val="00397CB5"/>
    <w:rsid w:val="003B5C56"/>
    <w:rsid w:val="003D4BC9"/>
    <w:rsid w:val="003F7798"/>
    <w:rsid w:val="00430170"/>
    <w:rsid w:val="00460740"/>
    <w:rsid w:val="004A5EDF"/>
    <w:rsid w:val="004D7B47"/>
    <w:rsid w:val="004F4B54"/>
    <w:rsid w:val="005747CA"/>
    <w:rsid w:val="00585A21"/>
    <w:rsid w:val="0059525B"/>
    <w:rsid w:val="005C1B64"/>
    <w:rsid w:val="005D6592"/>
    <w:rsid w:val="005F1AA1"/>
    <w:rsid w:val="00621F87"/>
    <w:rsid w:val="00646D96"/>
    <w:rsid w:val="006663D8"/>
    <w:rsid w:val="00692A2B"/>
    <w:rsid w:val="006945A2"/>
    <w:rsid w:val="00697542"/>
    <w:rsid w:val="006B422D"/>
    <w:rsid w:val="006C0A2B"/>
    <w:rsid w:val="006C50D3"/>
    <w:rsid w:val="00717458"/>
    <w:rsid w:val="0076431D"/>
    <w:rsid w:val="00766400"/>
    <w:rsid w:val="00783211"/>
    <w:rsid w:val="007926B9"/>
    <w:rsid w:val="00792980"/>
    <w:rsid w:val="007A7B88"/>
    <w:rsid w:val="007D331C"/>
    <w:rsid w:val="008119E9"/>
    <w:rsid w:val="00855A31"/>
    <w:rsid w:val="00864E52"/>
    <w:rsid w:val="008B74F7"/>
    <w:rsid w:val="008C33EF"/>
    <w:rsid w:val="008D2FD3"/>
    <w:rsid w:val="008F1F9E"/>
    <w:rsid w:val="009A0019"/>
    <w:rsid w:val="009B2C8A"/>
    <w:rsid w:val="009C424D"/>
    <w:rsid w:val="00A474FD"/>
    <w:rsid w:val="00A56A06"/>
    <w:rsid w:val="00A61AA0"/>
    <w:rsid w:val="00A75990"/>
    <w:rsid w:val="00A916A7"/>
    <w:rsid w:val="00AC15FC"/>
    <w:rsid w:val="00AC4CE1"/>
    <w:rsid w:val="00B03A3A"/>
    <w:rsid w:val="00B13AEF"/>
    <w:rsid w:val="00B7595F"/>
    <w:rsid w:val="00BB5CF4"/>
    <w:rsid w:val="00BF5A9D"/>
    <w:rsid w:val="00BF5C86"/>
    <w:rsid w:val="00BF737C"/>
    <w:rsid w:val="00C77347"/>
    <w:rsid w:val="00C9622A"/>
    <w:rsid w:val="00CB7466"/>
    <w:rsid w:val="00CE6590"/>
    <w:rsid w:val="00D64F74"/>
    <w:rsid w:val="00D85D34"/>
    <w:rsid w:val="00DD5010"/>
    <w:rsid w:val="00DF5E63"/>
    <w:rsid w:val="00DF63FE"/>
    <w:rsid w:val="00E34245"/>
    <w:rsid w:val="00E608C0"/>
    <w:rsid w:val="00E7216A"/>
    <w:rsid w:val="00E7461C"/>
    <w:rsid w:val="00E80ECB"/>
    <w:rsid w:val="00E85E28"/>
    <w:rsid w:val="00EB7A58"/>
    <w:rsid w:val="00EC0D58"/>
    <w:rsid w:val="00EC0EC5"/>
    <w:rsid w:val="00F341F9"/>
    <w:rsid w:val="00F40213"/>
    <w:rsid w:val="00F66FE4"/>
    <w:rsid w:val="00F92A06"/>
    <w:rsid w:val="00FC37DF"/>
    <w:rsid w:val="00FD493F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7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4F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4F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4F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4F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7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4F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4F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4F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4F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St-758/2016-10</izvorni_sadrzaj>
    <derivirana_varijabla naziv="DomainObject.Oznaka_1">St-758/2016-10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OMIR d.o.o. PULA</izvorni_sadrzaj>
    <derivirana_varijabla naziv="DomainObject.Predmet.ProtustrankaFormated_1">  OMIR d.o.o. PULA</derivirana_varijabla>
  </DomainObject.Predmet.ProtustrankaFormated>
  <DomainObject.Predmet.ProtustrankaFormatedOIB>
    <izvorni_sadrzaj>  OMIR d.o.o. PULA, OIB 28120929739</izvorni_sadrzaj>
    <derivirana_varijabla naziv="DomainObject.Predmet.ProtustrankaFormatedOIB_1">  OMIR d.o.o. PULA, OIB 28120929739</derivirana_varijabla>
  </DomainObject.Predmet.ProtustrankaFormatedOIB>
  <DomainObject.Predmet.ProtustrankaFormatedWithAdress>
    <izvorni_sadrzaj> OMIR d.o.o. PULA, Dobricheva ulica 6, 52100 Pula</izvorni_sadrzaj>
    <derivirana_varijabla naziv="DomainObject.Predmet.ProtustrankaFormatedWithAdress_1"> OMIR d.o.o. PULA, Dobricheva ulica 6, 52100 Pula</derivirana_varijabla>
  </DomainObject.Predmet.ProtustrankaFormatedWithAdress>
  <DomainObject.Predmet.ProtustrankaFormatedWithAdressOIB>
    <izvorni_sadrzaj> OMIR d.o.o. PULA, OIB 28120929739, Dobricheva ulica 6, 52100 Pula</izvorni_sadrzaj>
    <derivirana_varijabla naziv="DomainObject.Predmet.ProtustrankaFormatedWithAdressOIB_1"> OMIR d.o.o. PULA, OIB 28120929739, Dobricheva ulica 6, 52100 Pula</derivirana_varijabla>
  </DomainObject.Predmet.ProtustrankaFormatedWithAdressOIB>
  <DomainObject.Predmet.ProtustrankaWithAdress>
    <izvorni_sadrzaj>OMIR d.o.o. PULA Dobricheva ulica 6, 52100 Pula</izvorni_sadrzaj>
    <derivirana_varijabla naziv="DomainObject.Predmet.ProtustrankaWithAdress_1">OMIR d.o.o. PULA Dobricheva ulica 6, 52100 Pula</derivirana_varijabla>
  </DomainObject.Predmet.ProtustrankaWithAdress>
  <DomainObject.Predmet.ProtustrankaWithAdressOIB>
    <izvorni_sadrzaj>OMIR d.o.o. PULA, OIB 28120929739, Dobricheva ulica 6, 52100 Pula</izvorni_sadrzaj>
    <derivirana_varijabla naziv="DomainObject.Predmet.ProtustrankaWithAdressOIB_1">OMIR d.o.o. PULA, OIB 28120929739, Dobricheva ulica 6, 52100 Pula</derivirana_varijabla>
  </DomainObject.Predmet.ProtustrankaWithAdressOIB>
  <DomainObject.Predmet.ProtustrankaNazivFormated>
    <izvorni_sadrzaj>OMIR d.o.o. PULA</izvorni_sadrzaj>
    <derivirana_varijabla naziv="DomainObject.Predmet.ProtustrankaNazivFormated_1">OMIR d.o.o. PULA</derivirana_varijabla>
  </DomainObject.Predmet.ProtustrankaNazivFormated>
  <DomainObject.Predmet.ProtustrankaNazivFormatedOIB>
    <izvorni_sadrzaj>OMIR d.o.o. PULA, OIB 28120929739</izvorni_sadrzaj>
    <derivirana_varijabla naziv="DomainObject.Predmet.ProtustrankaNazivFormatedOIB_1">OMIR d.o.o. PULA, OIB 28120929739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123705.96</izvorni_sadrzaj>
    <derivirana_varijabla naziv="DomainObject.Predmet.TrenutnaVrijednost_1">123705.96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OMIR d.o.o. PULA</item>
    </izvorni_sadrzaj>
    <derivirana_varijabla naziv="DomainObject.Predmet.ProtuStrankaListFormated_1">
      <item>OMIR d.o.o. PULA</item>
    </derivirana_varijabla>
  </DomainObject.Predmet.ProtuStrankaListFormated>
  <DomainObject.Predmet.ProtuStrankaListFormatedOIB>
    <izvorni_sadrzaj>
      <item>OMIR d.o.o. PULA, OIB 28120929739</item>
    </izvorni_sadrzaj>
    <derivirana_varijabla naziv="DomainObject.Predmet.ProtuStrankaListFormatedOIB_1">
      <item>OMIR d.o.o. PULA, OIB 28120929739</item>
    </derivirana_varijabla>
  </DomainObject.Predmet.ProtuStrankaListFormatedOIB>
  <DomainObject.Predmet.ProtuStrankaListFormatedWithAdress>
    <izvorni_sadrzaj>
      <item>OMIR d.o.o. PULA, Dobricheva ulica 6, 52100 Pula</item>
    </izvorni_sadrzaj>
    <derivirana_varijabla naziv="DomainObject.Predmet.ProtuStrankaListFormatedWithAdress_1">
      <item>OMIR d.o.o. PULA, Dobricheva ulica 6, 52100 Pula</item>
    </derivirana_varijabla>
  </DomainObject.Predmet.ProtuStrankaListFormatedWithAdress>
  <DomainObject.Predmet.ProtuStrankaListFormatedWithAdressOIB>
    <izvorni_sadrzaj>
      <item>OMIR d.o.o. PULA, OIB 28120929739, Dobricheva ulica 6, 52100 Pula</item>
    </izvorni_sadrzaj>
    <derivirana_varijabla naziv="DomainObject.Predmet.ProtuStrankaListFormatedWithAdressOIB_1">
      <item>OMIR d.o.o. PULA, OIB 28120929739, Dobricheva ulica 6, 52100 Pula</item>
    </derivirana_varijabla>
  </DomainObject.Predmet.ProtuStrankaListFormatedWithAdressOIB>
  <DomainObject.Predmet.ProtuStrankaListNazivFormated>
    <izvorni_sadrzaj>
      <item>OMIR d.o.o. PULA</item>
    </izvorni_sadrzaj>
    <derivirana_varijabla naziv="DomainObject.Predmet.ProtuStrankaListNazivFormated_1">
      <item>OMIR d.o.o. PULA</item>
    </derivirana_varijabla>
  </DomainObject.Predmet.ProtuStrankaListNazivFormated>
  <DomainObject.Predmet.ProtuStrankaListNazivFormatedOIB>
    <izvorni_sadrzaj>
      <item>OMIR d.o.o. PULA, OIB 28120929739</item>
    </izvorni_sadrzaj>
    <derivirana_varijabla naziv="DomainObject.Predmet.ProtuStrankaListNazivFormatedOIB_1">
      <item>OMIR d.o.o. PULA, OIB 28120929739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St-758/2016-10</izvorni_sadrzaj>
    <derivirana_varijabla naziv="DomainObject.PoslovniBrojDokumenta_1">St-758/2016-10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OMIR d.o.o. PULA</izvorni_sadrzaj>
    <derivirana_varijabla naziv="DomainObject.Predmet.ProtustrankaIDrugi_1">OMIR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OMIR d.o.o. PULA, OIB 28120929739, Dobricheva ulica 6, 52100 Pula</izvorni_sadrzaj>
    <derivirana_varijabla naziv="DomainObject.Predmet.ProtustrankaIDrugiAdressOIB_1">OMIR d.o.o. PULA, OIB 28120929739, Dobricheva ulica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OMIR d.o.o. PULA</item>
    </izvorni_sadrzaj>
    <derivirana_varijabla naziv="DomainObject.Predmet.SudioniciListNaziv_1">
      <item>FINANCIJSKA AGENCIJA, RC RIJEKA, PODRUŽNICA PULA, PULA</item>
      <item>OMIR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OMIR d.o.o. PULA, OIB 28120929739, Dobricheva ulica 6,52100 Pula</item>
    </izvorni_sadrzaj>
    <derivirana_varijabla naziv="DomainObject.Predmet.SudioniciListAdressOIB_1">
      <item>FINANCIJSKA AGENCIJA, RC RIJEKA, PODRUŽNICA PULA, PULA, OIB 85821130368, Ulica grada Vukovara 70,10000 Zagreb</item>
      <item>OMIR d.o.o. PULA, OIB 28120929739, Dobricheva ulica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28120929739</item>
    </izvorni_sadrzaj>
    <derivirana_varijabla naziv="DomainObject.Predmet.SudioniciListNazivOIB_1">
      <item>, OIB 85821130368</item>
      <item>, OIB 28120929739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029870-BCAC-4764-8FBE-063F6CFB08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3317</properties:Characters>
  <properties:Lines>90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2016-11-17T12:35:00Z</dcterms:created>
  <dc:creator>Damir Rabar</dc:creator>
  <cp:lastModifiedBy>Lorena Paris Aničić</cp:lastModifiedBy>
  <cp:lastPrinted>2016-07-27T06:31:00Z</cp:lastPrinted>
  <dcterms:modified xmlns:xsi="http://www.w3.org/2001/XMLSchema-instance" xsi:type="dcterms:W3CDTF">2016-11-17T12:38:00Z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St-758/2016-10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