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0838" w14:paraId="8c10838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93327">
        <w:rPr>
          <w:b/>
          <w:sz w:val="22"/>
          <w:szCs w:val="22"/>
        </w:rPr>
        <w:t>358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9A7308">
        <w:rPr>
          <w:b/>
          <w:sz w:val="22"/>
          <w:szCs w:val="22"/>
        </w:rPr>
        <w:t>52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293327" w:rsidRPr="00293327">
        <w:rPr>
          <w:sz w:val="22"/>
          <w:szCs w:val="22"/>
          <w:lang w:val="en-AU"/>
        </w:rPr>
        <w:t xml:space="preserve">ŠABIĆ BUS d.o.o. </w:t>
      </w:r>
      <w:proofErr w:type="gramStart"/>
      <w:r w:rsidR="00293327" w:rsidRPr="00293327">
        <w:rPr>
          <w:sz w:val="22"/>
          <w:szCs w:val="22"/>
          <w:lang w:val="en-AU"/>
        </w:rPr>
        <w:t>za</w:t>
      </w:r>
      <w:proofErr w:type="gramEnd"/>
      <w:r w:rsidR="00293327" w:rsidRPr="00293327">
        <w:rPr>
          <w:sz w:val="22"/>
          <w:szCs w:val="22"/>
          <w:lang w:val="en-AU"/>
        </w:rPr>
        <w:t xml:space="preserve"> </w:t>
      </w:r>
      <w:proofErr w:type="spellStart"/>
      <w:r w:rsidR="00293327" w:rsidRPr="00293327">
        <w:rPr>
          <w:sz w:val="22"/>
          <w:szCs w:val="22"/>
          <w:lang w:val="en-AU"/>
        </w:rPr>
        <w:t>cestovni</w:t>
      </w:r>
      <w:proofErr w:type="spellEnd"/>
      <w:r w:rsidR="00293327" w:rsidRPr="00293327">
        <w:rPr>
          <w:sz w:val="22"/>
          <w:szCs w:val="22"/>
          <w:lang w:val="en-AU"/>
        </w:rPr>
        <w:t xml:space="preserve"> </w:t>
      </w:r>
      <w:proofErr w:type="spellStart"/>
      <w:r w:rsidR="00293327" w:rsidRPr="00293327">
        <w:rPr>
          <w:sz w:val="22"/>
          <w:szCs w:val="22"/>
          <w:lang w:val="en-AU"/>
        </w:rPr>
        <w:t>prijevoz</w:t>
      </w:r>
      <w:proofErr w:type="spellEnd"/>
      <w:r w:rsidR="00293327" w:rsidRPr="00293327">
        <w:rPr>
          <w:sz w:val="22"/>
          <w:szCs w:val="22"/>
          <w:lang w:val="en-AU"/>
        </w:rPr>
        <w:t xml:space="preserve"> i </w:t>
      </w:r>
      <w:proofErr w:type="spellStart"/>
      <w:r w:rsidR="00293327" w:rsidRPr="00293327">
        <w:rPr>
          <w:sz w:val="22"/>
          <w:szCs w:val="22"/>
          <w:lang w:val="en-AU"/>
        </w:rPr>
        <w:t>trgovinu</w:t>
      </w:r>
      <w:proofErr w:type="spellEnd"/>
      <w:r w:rsidR="00293327" w:rsidRPr="00293327">
        <w:rPr>
          <w:sz w:val="22"/>
          <w:szCs w:val="22"/>
          <w:lang w:val="en-AU"/>
        </w:rPr>
        <w:t xml:space="preserve">, </w:t>
      </w:r>
      <w:proofErr w:type="spellStart"/>
      <w:r w:rsidR="00293327" w:rsidRPr="00293327">
        <w:rPr>
          <w:sz w:val="22"/>
          <w:szCs w:val="22"/>
          <w:lang w:val="en-AU"/>
        </w:rPr>
        <w:t>Trg</w:t>
      </w:r>
      <w:proofErr w:type="spellEnd"/>
      <w:r w:rsidR="00293327" w:rsidRPr="00293327">
        <w:rPr>
          <w:sz w:val="22"/>
          <w:szCs w:val="22"/>
          <w:lang w:val="en-AU"/>
        </w:rPr>
        <w:t xml:space="preserve"> </w:t>
      </w:r>
      <w:proofErr w:type="spellStart"/>
      <w:r w:rsidR="00293327" w:rsidRPr="00293327">
        <w:rPr>
          <w:sz w:val="22"/>
          <w:szCs w:val="22"/>
          <w:lang w:val="en-AU"/>
        </w:rPr>
        <w:t>Gojka</w:t>
      </w:r>
      <w:proofErr w:type="spellEnd"/>
      <w:r w:rsidR="00293327" w:rsidRPr="00293327">
        <w:rPr>
          <w:sz w:val="22"/>
          <w:szCs w:val="22"/>
          <w:lang w:val="en-AU"/>
        </w:rPr>
        <w:t xml:space="preserve"> </w:t>
      </w:r>
      <w:proofErr w:type="spellStart"/>
      <w:r w:rsidR="00293327" w:rsidRPr="00293327">
        <w:rPr>
          <w:sz w:val="22"/>
          <w:szCs w:val="22"/>
          <w:lang w:val="en-AU"/>
        </w:rPr>
        <w:t>Šuška</w:t>
      </w:r>
      <w:proofErr w:type="spellEnd"/>
      <w:r w:rsidR="00293327" w:rsidRPr="00293327">
        <w:rPr>
          <w:sz w:val="22"/>
          <w:szCs w:val="22"/>
          <w:lang w:val="en-AU"/>
        </w:rPr>
        <w:t xml:space="preserve"> 10, </w:t>
      </w:r>
      <w:proofErr w:type="spellStart"/>
      <w:r w:rsidR="00293327" w:rsidRPr="00293327">
        <w:rPr>
          <w:sz w:val="22"/>
          <w:szCs w:val="22"/>
          <w:lang w:val="en-AU"/>
        </w:rPr>
        <w:t>Sinj</w:t>
      </w:r>
      <w:proofErr w:type="spellEnd"/>
      <w:r w:rsidR="00293327" w:rsidRPr="00293327">
        <w:rPr>
          <w:sz w:val="22"/>
          <w:szCs w:val="22"/>
          <w:lang w:val="en-AU"/>
        </w:rPr>
        <w:t>, MBS: 060072776, OIB: 91956872077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D61B7A">
        <w:rPr>
          <w:bCs/>
          <w:sz w:val="22"/>
          <w:szCs w:val="22"/>
        </w:rPr>
        <w:t>Ivanu Rude</w:t>
      </w:r>
      <w:r w:rsidR="00BD5C36">
        <w:rPr>
          <w:bCs/>
          <w:sz w:val="22"/>
          <w:szCs w:val="22"/>
        </w:rPr>
        <w:t xml:space="preserve"> iz </w:t>
      </w:r>
      <w:r w:rsidR="00D61B7A">
        <w:rPr>
          <w:bCs/>
          <w:sz w:val="22"/>
          <w:szCs w:val="22"/>
        </w:rPr>
        <w:t>Šibenika</w:t>
      </w:r>
      <w:r w:rsidR="001A23FB" w:rsidRPr="001A23FB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9A7308">
        <w:rPr>
          <w:sz w:val="22"/>
          <w:szCs w:val="22"/>
        </w:rPr>
        <w:t xml:space="preserve">29. siječnja </w:t>
      </w:r>
      <w:r w:rsidRPr="00B22722">
        <w:rPr>
          <w:sz w:val="22"/>
          <w:szCs w:val="22"/>
        </w:rPr>
        <w:t>201</w:t>
      </w:r>
      <w:r w:rsidR="009A7308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 w:rsidRPr="00B404F5">
      <w:pPr>
        <w:jc w:val="center"/>
        <w:rPr>
          <w:b/>
          <w:sz w:val="20"/>
          <w:szCs w:val="20"/>
        </w:rPr>
      </w:pPr>
    </w:p>
    <w:p w:rsidRDefault="009D2775" w:rsidP="009D2775" w:rsidR="009D2775" w:rsidRPr="00B404F5">
      <w:pPr>
        <w:jc w:val="center"/>
        <w:rPr>
          <w:b/>
          <w:sz w:val="20"/>
          <w:szCs w:val="20"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A7308" w:rsidP="00185866" w:rsidR="001858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Glede prijedloga stečajnog upravitelja iz izvješća</w:t>
      </w:r>
      <w:r w:rsidR="008B1888">
        <w:rPr>
          <w:sz w:val="22"/>
          <w:szCs w:val="22"/>
        </w:rPr>
        <w:t xml:space="preserve"> nadnevka 22. siječnja 2018. godine kojim "… predlaže sudu da se pristupi prodaji imovine stečajnog </w:t>
      </w:r>
      <w:r w:rsidR="00185866">
        <w:rPr>
          <w:sz w:val="22"/>
          <w:szCs w:val="22"/>
        </w:rPr>
        <w:t>D</w:t>
      </w:r>
      <w:r w:rsidR="008B1888">
        <w:rPr>
          <w:sz w:val="22"/>
          <w:szCs w:val="22"/>
        </w:rPr>
        <w:t>užnika (pokretnina i nekretnina) u skladu sa Stečajnim zakonom"</w:t>
      </w:r>
      <w:r w:rsidR="00185866">
        <w:rPr>
          <w:sz w:val="22"/>
          <w:szCs w:val="22"/>
        </w:rPr>
        <w:t xml:space="preserve"> n</w:t>
      </w:r>
      <w:r w:rsidR="009D2775" w:rsidRPr="00700FE6">
        <w:rPr>
          <w:sz w:val="22"/>
          <w:szCs w:val="22"/>
        </w:rPr>
        <w:t xml:space="preserve">alaže se stečajnom upravitelju </w:t>
      </w:r>
      <w:r>
        <w:rPr>
          <w:sz w:val="22"/>
          <w:szCs w:val="22"/>
        </w:rPr>
        <w:t>bez odlaganja postupiti u sklad</w:t>
      </w:r>
      <w:r w:rsidR="00185866">
        <w:rPr>
          <w:sz w:val="22"/>
          <w:szCs w:val="22"/>
        </w:rPr>
        <w:t>u sa odredbama</w:t>
      </w:r>
      <w:r w:rsidR="00185866" w:rsidRPr="00185866">
        <w:rPr>
          <w:sz w:val="22"/>
          <w:szCs w:val="22"/>
          <w:lang w:eastAsia="en-US"/>
        </w:rPr>
        <w:t xml:space="preserve"> </w:t>
      </w:r>
      <w:r w:rsidR="00185866" w:rsidRPr="00185866">
        <w:rPr>
          <w:sz w:val="22"/>
          <w:szCs w:val="22"/>
        </w:rPr>
        <w:t>Stečajnog zakona (NN 71/15, 104/17, dalje u tekstu SZ)</w:t>
      </w:r>
      <w:r w:rsidR="0076231F">
        <w:rPr>
          <w:sz w:val="22"/>
          <w:szCs w:val="22"/>
        </w:rPr>
        <w:t xml:space="preserve"> vodeći računa da:</w:t>
      </w:r>
    </w:p>
    <w:p w:rsidRDefault="0006330F" w:rsidP="00162A19" w:rsidR="009D2775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76231F">
        <w:rPr>
          <w:sz w:val="22"/>
          <w:szCs w:val="22"/>
        </w:rPr>
        <w:t xml:space="preserve"> sukladno čl. 247. u svezi s čl. 441. SZ te odluke Vrhovnog suda RH </w:t>
      </w:r>
      <w:proofErr w:type="spellStart"/>
      <w:r w:rsidR="00C308AB">
        <w:rPr>
          <w:sz w:val="22"/>
          <w:szCs w:val="22"/>
        </w:rPr>
        <w:t>Grl</w:t>
      </w:r>
      <w:proofErr w:type="spellEnd"/>
      <w:r w:rsidR="00C308AB">
        <w:rPr>
          <w:sz w:val="22"/>
          <w:szCs w:val="22"/>
        </w:rPr>
        <w:t xml:space="preserve">. 39/16-2 od 16. veljače 2016. godine </w:t>
      </w:r>
      <w:r w:rsidR="0076231F">
        <w:rPr>
          <w:sz w:val="22"/>
          <w:szCs w:val="22"/>
        </w:rPr>
        <w:t xml:space="preserve">nekretnine na kojima postoji </w:t>
      </w:r>
      <w:proofErr w:type="spellStart"/>
      <w:r w:rsidR="0076231F">
        <w:rPr>
          <w:sz w:val="22"/>
          <w:szCs w:val="22"/>
        </w:rPr>
        <w:t>razlučno</w:t>
      </w:r>
      <w:proofErr w:type="spellEnd"/>
      <w:r w:rsidR="0076231F">
        <w:rPr>
          <w:sz w:val="22"/>
          <w:szCs w:val="22"/>
        </w:rPr>
        <w:t xml:space="preserve"> pravo</w:t>
      </w:r>
      <w:r w:rsidR="00C308AB">
        <w:rPr>
          <w:sz w:val="22"/>
          <w:szCs w:val="22"/>
        </w:rPr>
        <w:t xml:space="preserve"> prodaje stečajni suda, ako prije toga vjerovnik nije pokrenuo postupak pred ovršnim sudom, a iz stanja upisa u zemljišnim knjigama na današnji dan za kat. česticu 530/3 </w:t>
      </w:r>
      <w:proofErr w:type="spellStart"/>
      <w:r w:rsidR="00C308AB">
        <w:rPr>
          <w:sz w:val="22"/>
          <w:szCs w:val="22"/>
        </w:rPr>
        <w:t>z.ul</w:t>
      </w:r>
      <w:proofErr w:type="spellEnd"/>
      <w:r w:rsidR="00C308AB">
        <w:rPr>
          <w:sz w:val="22"/>
          <w:szCs w:val="22"/>
        </w:rPr>
        <w:t xml:space="preserve">. 2713 K.O. Sinj </w:t>
      </w:r>
      <w:r w:rsidR="0076231F">
        <w:rPr>
          <w:sz w:val="22"/>
          <w:szCs w:val="22"/>
        </w:rPr>
        <w:t xml:space="preserve"> </w:t>
      </w:r>
      <w:r w:rsidR="00162A19">
        <w:rPr>
          <w:sz w:val="22"/>
          <w:szCs w:val="22"/>
        </w:rPr>
        <w:t>postoji upis:</w:t>
      </w:r>
      <w:r w:rsidR="00185866">
        <w:rPr>
          <w:sz w:val="22"/>
          <w:szCs w:val="22"/>
        </w:rPr>
        <w:t xml:space="preserve"> </w:t>
      </w:r>
    </w:p>
    <w:p w:rsidRDefault="00162A19" w:rsidP="009D2775" w:rsidR="009D2775"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>"</w:t>
      </w:r>
      <w:r w:rsidR="009A7308" w:rsidRPr="009A7308">
        <w:rPr>
          <w:i/>
          <w:sz w:val="22"/>
          <w:szCs w:val="22"/>
        </w:rPr>
        <w:t xml:space="preserve">Na temelju pravomoćnog Rješenja o ovrsi na temelju vjerodostojne isprave </w:t>
      </w:r>
      <w:proofErr w:type="spellStart"/>
      <w:r w:rsidR="009A7308" w:rsidRPr="009A7308">
        <w:rPr>
          <w:i/>
          <w:sz w:val="22"/>
          <w:szCs w:val="22"/>
        </w:rPr>
        <w:t>posl</w:t>
      </w:r>
      <w:proofErr w:type="spellEnd"/>
      <w:r w:rsidR="009A7308" w:rsidRPr="009A7308">
        <w:rPr>
          <w:i/>
          <w:sz w:val="22"/>
          <w:szCs w:val="22"/>
        </w:rPr>
        <w:t xml:space="preserve">. br. </w:t>
      </w:r>
      <w:proofErr w:type="spellStart"/>
      <w:r w:rsidR="009A7308" w:rsidRPr="009A7308">
        <w:rPr>
          <w:i/>
          <w:sz w:val="22"/>
          <w:szCs w:val="22"/>
        </w:rPr>
        <w:t>Ovrv</w:t>
      </w:r>
      <w:proofErr w:type="spellEnd"/>
      <w:r w:rsidR="009A7308" w:rsidRPr="009A7308">
        <w:rPr>
          <w:i/>
          <w:sz w:val="22"/>
          <w:szCs w:val="22"/>
        </w:rPr>
        <w:t xml:space="preserve">- 496/10 od 17. rujna 2010. godine , Javnog bilježnika Mire </w:t>
      </w:r>
      <w:proofErr w:type="spellStart"/>
      <w:r w:rsidR="009A7308" w:rsidRPr="009A7308">
        <w:rPr>
          <w:i/>
          <w:sz w:val="22"/>
          <w:szCs w:val="22"/>
        </w:rPr>
        <w:t>Rubić</w:t>
      </w:r>
      <w:proofErr w:type="spellEnd"/>
      <w:r w:rsidR="009A7308" w:rsidRPr="009A7308">
        <w:rPr>
          <w:i/>
          <w:sz w:val="22"/>
          <w:szCs w:val="22"/>
        </w:rPr>
        <w:t xml:space="preserve"> iz Splita,</w:t>
      </w:r>
      <w:r>
        <w:rPr>
          <w:i/>
          <w:sz w:val="22"/>
          <w:szCs w:val="22"/>
        </w:rPr>
        <w:t xml:space="preserve"> </w:t>
      </w:r>
      <w:proofErr w:type="spellStart"/>
      <w:r w:rsidR="009A7308" w:rsidRPr="009A7308">
        <w:rPr>
          <w:i/>
          <w:sz w:val="22"/>
          <w:szCs w:val="22"/>
        </w:rPr>
        <w:t>zabilježuje</w:t>
      </w:r>
      <w:proofErr w:type="spellEnd"/>
      <w:r w:rsidR="009A7308" w:rsidRPr="009A7308">
        <w:rPr>
          <w:i/>
          <w:sz w:val="22"/>
          <w:szCs w:val="22"/>
        </w:rPr>
        <w:t xml:space="preserve"> se ovrha na č. </w:t>
      </w:r>
      <w:proofErr w:type="spellStart"/>
      <w:r w:rsidR="009A7308" w:rsidRPr="009A7308">
        <w:rPr>
          <w:i/>
          <w:sz w:val="22"/>
          <w:szCs w:val="22"/>
        </w:rPr>
        <w:t>zem</w:t>
      </w:r>
      <w:proofErr w:type="spellEnd"/>
      <w:r w:rsidR="009A7308" w:rsidRPr="009A7308">
        <w:rPr>
          <w:i/>
          <w:sz w:val="22"/>
          <w:szCs w:val="22"/>
        </w:rPr>
        <w:t xml:space="preserve">. 530/3 - neplodno od 5043 m2 </w:t>
      </w:r>
      <w:proofErr w:type="spellStart"/>
      <w:r w:rsidR="009A7308" w:rsidRPr="009A7308">
        <w:rPr>
          <w:i/>
          <w:sz w:val="22"/>
          <w:szCs w:val="22"/>
        </w:rPr>
        <w:t>Z.U</w:t>
      </w:r>
      <w:proofErr w:type="spellEnd"/>
      <w:r w:rsidR="009A7308" w:rsidRPr="009A7308">
        <w:rPr>
          <w:i/>
          <w:sz w:val="22"/>
          <w:szCs w:val="22"/>
        </w:rPr>
        <w:t>. 2713 K.O. Sinj i to etažnog dijela poslovni prostor broj 6 ukupne površine od 18,70 m2 u nacrtu označeno svijetlo sivom bojom, uključujući pripadajući dio zajedničkih dijelova i uređaja cjeline, zemljišta pod objektom i zemljišta koji služi za redovnu upotrebu objekta, te sve ostale pripadnosti i služnosti , vlasništvo Šabić -Bus d.o.o. Sinj , OIB. 9156872077, radi naplate novčane tražbine ovrhovoditelja Hrvatski zavod za zapošljavanje , Zagreb , u iznosu od 14.559,25 kn , uvećanu za zateznu kamatu , utvrđenjem vrijednosti navedenih nekretnina, njihovom prodajom i namirenjem ovrhovoditelja iz nov</w:t>
      </w:r>
      <w:r>
        <w:rPr>
          <w:i/>
          <w:sz w:val="22"/>
          <w:szCs w:val="22"/>
        </w:rPr>
        <w:t>čanog iznosa dobivenog prodajom"</w:t>
      </w:r>
      <w:r>
        <w:rPr>
          <w:sz w:val="22"/>
          <w:szCs w:val="22"/>
        </w:rPr>
        <w:t>,</w:t>
      </w:r>
    </w:p>
    <w:p w:rsidRDefault="008F011A" w:rsidP="009D2775" w:rsidR="00162A19">
      <w:pPr>
        <w:jc w:val="both"/>
        <w:rPr>
          <w:sz w:val="22"/>
          <w:szCs w:val="22"/>
        </w:rPr>
      </w:pPr>
      <w:r>
        <w:rPr>
          <w:sz w:val="22"/>
          <w:szCs w:val="22"/>
        </w:rPr>
        <w:t>odnosno da postoji upis pokrenute ovrhe, te bez obzira na navode iz izvješća nadnevka 22. siječnja 2018. godine da nema takve ovrhe, sve dok postoji ovaj upis ne može se</w:t>
      </w:r>
      <w:r w:rsidR="00AA1E92">
        <w:rPr>
          <w:sz w:val="22"/>
          <w:szCs w:val="22"/>
        </w:rPr>
        <w:t xml:space="preserve"> po prijedlogu stečajnog upravitelja </w:t>
      </w:r>
      <w:r>
        <w:rPr>
          <w:sz w:val="22"/>
          <w:szCs w:val="22"/>
        </w:rPr>
        <w:t>pred stečajnim sudom pokrenuti postupak prodaje iste nekretnine (budući je takav postupak već pokrenut)</w:t>
      </w:r>
      <w:r w:rsidR="00AA1E92">
        <w:rPr>
          <w:sz w:val="22"/>
          <w:szCs w:val="22"/>
        </w:rPr>
        <w:t xml:space="preserve">, </w:t>
      </w:r>
    </w:p>
    <w:p w:rsidRDefault="0006330F" w:rsidP="009D2775" w:rsidR="0006330F">
      <w:pPr>
        <w:jc w:val="both"/>
        <w:rPr>
          <w:sz w:val="22"/>
          <w:szCs w:val="22"/>
        </w:rPr>
      </w:pPr>
      <w:r>
        <w:rPr>
          <w:sz w:val="22"/>
          <w:szCs w:val="22"/>
        </w:rPr>
        <w:t>pa ako su točni navodi iz izvješća nadnevka 22. siječnja 2018. godine nalaže se stečajnom upravitelju poduzeti sve potrebne radnje radi brisanja citiranog upisa u zemljišnim knjigama;</w:t>
      </w:r>
    </w:p>
    <w:p w:rsidRDefault="005C2D64" w:rsidP="009D2775" w:rsidR="005C2D64">
      <w:pPr>
        <w:jc w:val="both"/>
        <w:rPr>
          <w:sz w:val="22"/>
          <w:szCs w:val="22"/>
        </w:rPr>
      </w:pPr>
      <w:r>
        <w:rPr>
          <w:sz w:val="22"/>
          <w:szCs w:val="22"/>
        </w:rPr>
        <w:t>2. sukladno čl. 249. SZ p</w:t>
      </w:r>
      <w:r w:rsidRPr="005C2D64">
        <w:rPr>
          <w:sz w:val="22"/>
          <w:szCs w:val="22"/>
        </w:rPr>
        <w:t xml:space="preserve">okretnu stvar na kojoj postoji </w:t>
      </w:r>
      <w:proofErr w:type="spellStart"/>
      <w:r w:rsidRPr="005C2D64">
        <w:rPr>
          <w:sz w:val="22"/>
          <w:szCs w:val="22"/>
        </w:rPr>
        <w:t>razlučno</w:t>
      </w:r>
      <w:proofErr w:type="spellEnd"/>
      <w:r w:rsidRPr="005C2D64">
        <w:rPr>
          <w:sz w:val="22"/>
          <w:szCs w:val="22"/>
        </w:rPr>
        <w:t xml:space="preserve"> pravo, ako se ta stvar nalazi u njegovu posjedu, stečajni upravitelj unovč</w:t>
      </w:r>
      <w:r>
        <w:rPr>
          <w:sz w:val="22"/>
          <w:szCs w:val="22"/>
        </w:rPr>
        <w:t>ava</w:t>
      </w:r>
      <w:r w:rsidRPr="005C2D64">
        <w:rPr>
          <w:sz w:val="22"/>
          <w:szCs w:val="22"/>
        </w:rPr>
        <w:t xml:space="preserve"> uz odgovarajuću primjenu pravila ovršnoga postupka ili slobodnom pogodbom</w:t>
      </w:r>
      <w:r w:rsidR="00BC30FC">
        <w:rPr>
          <w:sz w:val="22"/>
          <w:szCs w:val="22"/>
        </w:rPr>
        <w:t>;</w:t>
      </w:r>
    </w:p>
    <w:p w:rsidRDefault="00BC30FC" w:rsidP="009D2775" w:rsidR="00BC30FC">
      <w:pPr>
        <w:jc w:val="both"/>
        <w:rPr>
          <w:sz w:val="22"/>
          <w:szCs w:val="22"/>
        </w:rPr>
      </w:pPr>
      <w:r>
        <w:rPr>
          <w:sz w:val="22"/>
          <w:szCs w:val="22"/>
        </w:rPr>
        <w:t>te o poduzetim radnjama u roku od</w:t>
      </w:r>
      <w:r w:rsidR="00B404F5">
        <w:rPr>
          <w:sz w:val="22"/>
          <w:szCs w:val="22"/>
        </w:rPr>
        <w:t xml:space="preserve"> mjesec dana podnijeti izvješće.</w:t>
      </w:r>
    </w:p>
    <w:p w:rsidRDefault="0006330F" w:rsidP="009D2775" w:rsidR="0006330F" w:rsidRPr="00B404F5">
      <w:pPr>
        <w:jc w:val="both"/>
        <w:rPr>
          <w:sz w:val="16"/>
          <w:szCs w:val="16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A64116">
        <w:rPr>
          <w:b/>
          <w:sz w:val="22"/>
          <w:szCs w:val="22"/>
        </w:rPr>
        <w:t>Dub</w:t>
      </w:r>
      <w:r w:rsidR="00545167">
        <w:rPr>
          <w:b/>
          <w:sz w:val="22"/>
          <w:szCs w:val="22"/>
        </w:rPr>
        <w:t>r</w:t>
      </w:r>
      <w:r w:rsidR="00A64116">
        <w:rPr>
          <w:b/>
          <w:sz w:val="22"/>
          <w:szCs w:val="22"/>
        </w:rPr>
        <w:t>ovniku</w:t>
      </w:r>
      <w:r w:rsidRPr="00700FE6">
        <w:rPr>
          <w:b/>
          <w:sz w:val="22"/>
          <w:szCs w:val="22"/>
        </w:rPr>
        <w:t xml:space="preserve">, </w:t>
      </w:r>
      <w:r w:rsidR="00B404F5">
        <w:rPr>
          <w:b/>
          <w:sz w:val="22"/>
          <w:szCs w:val="22"/>
        </w:rPr>
        <w:t>29</w:t>
      </w:r>
      <w:r w:rsidRPr="00700FE6">
        <w:rPr>
          <w:b/>
          <w:sz w:val="22"/>
          <w:szCs w:val="22"/>
        </w:rPr>
        <w:t xml:space="preserve">. </w:t>
      </w:r>
      <w:r w:rsidR="00B404F5">
        <w:rPr>
          <w:b/>
          <w:sz w:val="22"/>
          <w:szCs w:val="22"/>
        </w:rPr>
        <w:t>siječnja</w:t>
      </w:r>
      <w:r w:rsidRPr="00700FE6">
        <w:rPr>
          <w:b/>
          <w:sz w:val="22"/>
          <w:szCs w:val="22"/>
        </w:rPr>
        <w:t xml:space="preserve"> 201</w:t>
      </w:r>
      <w:r w:rsidR="00B404F5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B404F5">
      <w:pPr>
        <w:jc w:val="both"/>
        <w:rPr>
          <w:b/>
          <w:sz w:val="16"/>
          <w:szCs w:val="16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Stečajni sudac:</w:t>
      </w:r>
    </w:p>
    <w:p w:rsidRDefault="009D2775" w:rsidP="009D2775" w:rsidR="009D2775" w:rsidRPr="00B404F5">
      <w:pPr>
        <w:jc w:val="both"/>
        <w:rPr>
          <w:b/>
          <w:sz w:val="16"/>
          <w:szCs w:val="16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404F5">
        <w:rPr>
          <w:sz w:val="22"/>
          <w:szCs w:val="22"/>
        </w:rPr>
        <w:t>29.01</w:t>
      </w:r>
      <w:r w:rsidRPr="00700FE6">
        <w:rPr>
          <w:sz w:val="22"/>
          <w:szCs w:val="22"/>
        </w:rPr>
        <w:t>.201</w:t>
      </w:r>
      <w:r w:rsidR="00B404F5">
        <w:rPr>
          <w:sz w:val="22"/>
          <w:szCs w:val="22"/>
        </w:rPr>
        <w:t>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B404F5">
        <w:rPr>
          <w:sz w:val="22"/>
          <w:szCs w:val="22"/>
        </w:rPr>
        <w:t>,</w:t>
      </w:r>
    </w:p>
    <w:p w:rsidRDefault="00B404F5" w:rsidP="0006487E" w:rsidR="00B404F5" w:rsidRPr="00513EF7">
      <w:pPr>
        <w:jc w:val="both"/>
      </w:pPr>
      <w:r>
        <w:rPr>
          <w:sz w:val="22"/>
          <w:szCs w:val="22"/>
        </w:rPr>
        <w:t>- e oglasna ploča.</w:t>
      </w:r>
    </w:p>
    <w:sectPr w:rsidSect="00B404F5" w:rsidR="00B404F5" w:rsidRPr="00513EF7">
      <w:headerReference w:type="even" r:id="rId11"/>
      <w:headerReference w:type="default" r:id="rId12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404F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D81CA5">
      <w:rPr>
        <w:b/>
        <w:sz w:val="22"/>
        <w:szCs w:val="22"/>
      </w:rPr>
      <w:t>358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B404F5">
      <w:rPr>
        <w:b/>
        <w:sz w:val="22"/>
        <w:szCs w:val="22"/>
      </w:rPr>
      <w:t>5</w:t>
    </w:r>
    <w:r w:rsidR="00D27244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330F"/>
    <w:rsid w:val="0006487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62A19"/>
    <w:rsid w:val="001834A5"/>
    <w:rsid w:val="00185866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3327"/>
    <w:rsid w:val="00295727"/>
    <w:rsid w:val="002B3869"/>
    <w:rsid w:val="002B4D02"/>
    <w:rsid w:val="002C3DEA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4570"/>
    <w:rsid w:val="004A570C"/>
    <w:rsid w:val="004A6A26"/>
    <w:rsid w:val="004A6A74"/>
    <w:rsid w:val="004B7E25"/>
    <w:rsid w:val="004C5BB6"/>
    <w:rsid w:val="004F69F9"/>
    <w:rsid w:val="00513EF7"/>
    <w:rsid w:val="005150FF"/>
    <w:rsid w:val="005172AF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5C2D64"/>
    <w:rsid w:val="00604528"/>
    <w:rsid w:val="00611E24"/>
    <w:rsid w:val="00612E9D"/>
    <w:rsid w:val="0063053A"/>
    <w:rsid w:val="00635E8E"/>
    <w:rsid w:val="0064192B"/>
    <w:rsid w:val="00646F4A"/>
    <w:rsid w:val="0064738F"/>
    <w:rsid w:val="00666B40"/>
    <w:rsid w:val="00697CA3"/>
    <w:rsid w:val="00700FE6"/>
    <w:rsid w:val="00702897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231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1888"/>
    <w:rsid w:val="008B45EA"/>
    <w:rsid w:val="008D33C0"/>
    <w:rsid w:val="008E1314"/>
    <w:rsid w:val="008E139D"/>
    <w:rsid w:val="008E2A91"/>
    <w:rsid w:val="008E2AC9"/>
    <w:rsid w:val="008E50A3"/>
    <w:rsid w:val="008E55F8"/>
    <w:rsid w:val="008F011A"/>
    <w:rsid w:val="008F3A9F"/>
    <w:rsid w:val="008F4CFD"/>
    <w:rsid w:val="00901A8B"/>
    <w:rsid w:val="00902143"/>
    <w:rsid w:val="00915573"/>
    <w:rsid w:val="00915769"/>
    <w:rsid w:val="00937971"/>
    <w:rsid w:val="009637B4"/>
    <w:rsid w:val="009752D4"/>
    <w:rsid w:val="00977E65"/>
    <w:rsid w:val="0099297A"/>
    <w:rsid w:val="009A7308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8363A"/>
    <w:rsid w:val="00A84942"/>
    <w:rsid w:val="00A85866"/>
    <w:rsid w:val="00AA1E92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404F5"/>
    <w:rsid w:val="00B5328B"/>
    <w:rsid w:val="00B66922"/>
    <w:rsid w:val="00B74EBE"/>
    <w:rsid w:val="00B766E1"/>
    <w:rsid w:val="00BA0182"/>
    <w:rsid w:val="00BA035B"/>
    <w:rsid w:val="00BA44A5"/>
    <w:rsid w:val="00BA6362"/>
    <w:rsid w:val="00BC30FC"/>
    <w:rsid w:val="00BC7200"/>
    <w:rsid w:val="00BD01B0"/>
    <w:rsid w:val="00BD10AD"/>
    <w:rsid w:val="00BD5C36"/>
    <w:rsid w:val="00BD618D"/>
    <w:rsid w:val="00BE0204"/>
    <w:rsid w:val="00BE79A0"/>
    <w:rsid w:val="00C10ABD"/>
    <w:rsid w:val="00C308AB"/>
    <w:rsid w:val="00C35823"/>
    <w:rsid w:val="00C373F4"/>
    <w:rsid w:val="00C37F10"/>
    <w:rsid w:val="00C41FAC"/>
    <w:rsid w:val="00C42DD0"/>
    <w:rsid w:val="00C458DC"/>
    <w:rsid w:val="00C5122E"/>
    <w:rsid w:val="00C62E3D"/>
    <w:rsid w:val="00C7022B"/>
    <w:rsid w:val="00C7143C"/>
    <w:rsid w:val="00C7469B"/>
    <w:rsid w:val="00C93178"/>
    <w:rsid w:val="00CA445B"/>
    <w:rsid w:val="00CB3BF3"/>
    <w:rsid w:val="00CC6D31"/>
    <w:rsid w:val="00CE16DA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B0AB3"/>
    <w:rsid w:val="00DD0749"/>
    <w:rsid w:val="00DD23C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76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76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spis u suca</izvorni_sadrzaj>
    <derivirana_varijabla naziv="DomainObject.Predmet.Opis_1">1 zaposlenik
spis u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prijave tražbina u zelenom registratoru 
na polici</izvorni_sadrzaj>
    <derivirana_varijabla naziv="DomainObject.Predmet.PrimjedbaSuca_1">Čl. 110. st. 1. SZ
prijave tražbina u zelenom registratoru 
na polici</derivirana_varijabla>
  </DomainObject.Predmet.PrimjedbaSuca>
  <DomainObject.Predmet.ProtustrankaFormated>
    <izvorni_sadrzaj>  ŠABIĆ BUS, društvo sa ograničenom odgovornošću za cestovni prijevoz i trgovinu zastupanog po punomoćniku Odvjetnik Nevenko Jurišić; Ivan Rude, stečajni upravitelj</izvorni_sadrzaj>
    <derivirana_varijabla naziv="DomainObject.Predmet.ProtustrankaFormated_1">  ŠABIĆ BUS, društvo sa ograničenom odgovornošću za cestovni prijevoz i trgovinu zastupanog po punomoćniku Odvjetnik Nevenko Jurišić; Ivan Rude, stečajni upravitelj</derivirana_varijabla>
  </DomainObject.Predmet.ProtustrankaFormated>
  <DomainObject.Predmet.ProtustrankaFormatedOIB>
    <izvorni_sadrzaj>  ŠABIĆ BUS, društvo sa ograničenom odgovornošću za cestovni prijevoz i trgovinu, OIB 91956872077 zastupanog po punomoćniku Odvjetnik Nevenko Jurišić; Ivan Rude, stečajni upravitelj</izvorni_sadrzaj>
    <derivirana_varijabla naziv="DomainObject.Predmet.ProtustrankaFormatedOIB_1">  ŠABIĆ BUS, društvo sa ograničenom odgovornošću za cestovni prijevoz i trgovinu, OIB 91956872077 zastupanog po punomoćniku Odvjetnik Nevenko Jurišić; Ivan Rude, stečajni upravitelj</derivirana_varijabla>
  </DomainObject.Predmet.ProtustrankaFormatedOIB>
  <DomainObject.Predmet.ProtustrankaFormatedWithAdress>
    <izvorni_sadrzaj> ŠABIĆ BUS, društvo sa ograničenom odgovornošću za cestovni prijevoz i trgovinu, Trg Gojka Šuška 10, 21230 Sinj zastupanog po punomoćniku Odvjetnik Nevenko Jurišić; Ivan Rude, stečajni upravitelj</izvorni_sadrzaj>
    <derivirana_varijabla naziv="DomainObject.Predmet.ProtustrankaFormatedWithAdress_1"> ŠABIĆ BUS, društvo sa ograničenom odgovornošću za cestovni prijevoz i trgovinu, Trg Gojka Šuška 10, 21230 Sinj zastupanog po punomoćniku Odvjetnik Nevenko Jurišić; Ivan Rude, stečajni upravitelj</derivirana_varijabla>
  </DomainObject.Predmet.ProtustrankaFormatedWithAdress>
  <DomainObject.Predmet.ProtustrankaFormatedWithAdressOIB>
    <izvorni_sadrzaj> ŠABIĆ BUS, društvo sa ograničenom odgovornošću za cestovni prijevoz i trgovinu, OIB 91956872077, Trg Gojka Šuška 10, 21230 Sinj zastupanog po punomoćniku Odvjetnik Nevenko Jurišić; Ivan Rude, stečajni upravitelj</izvorni_sadrzaj>
    <derivirana_varijabla naziv="DomainObject.Predmet.ProtustrankaFormatedWithAdressOIB_1"> ŠABIĆ BUS, društvo sa ograničenom odgovornošću za cestovni prijevoz i trgovinu, OIB 91956872077, Trg Gojka Šuška 10, 21230 Sinj zastupanog po punomoćniku Odvjetnik Nevenko Jurišić; Ivan Rude, stečajni upravitelj</derivirana_varijabla>
  </DomainObject.Predmet.ProtustrankaFormatedWithAdressOIB>
  <DomainObject.Predmet.ProtustrankaWithAdress>
    <izvorni_sadrzaj>ŠABIĆ BUS, društvo sa ograničenom odgovornošću za cestovni prijevoz i trgovinu Trg Gojka Šuška 10, 21230 Sinj</izvorni_sadrzaj>
    <derivirana_varijabla naziv="DomainObject.Predmet.ProtustrankaWithAdress_1">ŠABIĆ BUS, društvo sa ograničenom odgovornošću za cestovni prijevoz i trgovinu Trg Gojka Šuška 10, 21230 Sinj</derivirana_varijabla>
  </DomainObject.Predmet.ProtustrankaWithAdress>
  <DomainObject.Predmet.ProtustrankaWithAdressOIB>
    <izvorni_sadrzaj>ŠABIĆ BUS, društvo sa ograničenom odgovornošću za cestovni prijevoz i trgovinu, OIB 91956872077, Trg Gojka Šuška 10, 21230 Sinj</izvorni_sadrzaj>
    <derivirana_varijabla naziv="DomainObject.Predmet.ProtustrankaWithAdressOIB_1">ŠABIĆ BUS, društvo sa ograničenom odgovornošću za cestovni prijevoz i trgovinu, OIB 91956872077, Trg Gojka Šuška 10, 21230 Sinj</derivirana_varijabla>
  </DomainObject.Predmet.ProtustrankaWithAdressOIB>
  <DomainObject.Predmet.ProtustrankaNazivFormated>
    <izvorni_sadrzaj>ŠABIĆ BUS, društvo sa ograničenom odgovornošću za cestovni prijevoz i trgovinu</izvorni_sadrzaj>
    <derivirana_varijabla naziv="DomainObject.Predmet.ProtustrankaNazivFormated_1">ŠABIĆ BUS, društvo sa ograničenom odgovornošću za cestovni prijevoz i trgovinu</derivirana_varijabla>
  </DomainObject.Predmet.ProtustrankaNazivFormated>
  <DomainObject.Predmet.ProtustrankaNazivFormatedOIB>
    <izvorni_sadrzaj>ŠABIĆ BUS, društvo sa ograničenom odgovornošću za cestovni prijevoz i trgovinu, OIB 91956872077</izvorni_sadrzaj>
    <derivirana_varijabla naziv="DomainObject.Predmet.ProtustrankaNazivFormatedOIB_1">ŠABIĆ BUS, društvo sa ograničenom odgovornošću za cestovni prijevoz i trgovinu, OIB 91956872077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prosinca 2017.</izvorni_sadrzaj>
    <derivirana_varijabla naziv="DomainObject.Predmet.SpisIzvanSuda.DatumIzlazaSpisa_1">18.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901058.25</izvorni_sadrzaj>
    <derivirana_varijabla naziv="DomainObject.Predmet.TrenutnaVrijednost_1">901058.25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ŠABIĆ BUS, društvo sa ograničenom odgovornošću za cestovni prijevoz i trgovinu zastupanog po punomoćniku Odvjetnik Nevenko Jurišić; Ivan Rude, stečajni upravitelj</item>
    </izvorni_sadrzaj>
    <derivirana_varijabla naziv="DomainObject.Predmet.ProtuStrankaListFormated_1">
      <item>ŠABIĆ BUS, društvo sa ograničenom odgovornošću za cestovni prijevoz i trgovinu zastupanog po punomoćniku Odvjetnik Nevenko Jurišić; Ivan Rude, stečajni upravitelj</item>
    </derivirana_varijabla>
  </DomainObject.Predmet.ProtuStrankaListFormated>
  <DomainObject.Predmet.ProtuStrankaListFormatedOIB>
    <izvorni_sadrzaj>
      <item>ŠABIĆ BUS, društvo sa ograničenom odgovornošću za cestovni prijevoz i trgovinu, OIB 91956872077 zastupanog po punomoćniku Odvjetnik Nevenko Jurišić; Ivan Rude, stečajni upravitelj</item>
    </izvorni_sadrzaj>
    <derivirana_varijabla naziv="DomainObject.Predmet.ProtuStrankaListFormatedOIB_1">
      <item>ŠABIĆ BUS, društvo sa ograničenom odgovornošću za cestovni prijevoz i trgovinu, OIB 91956872077 zastupanog po punomoćniku Odvjetnik Nevenko Jurišić; Ivan Rude, stečajni upravitelj</item>
    </derivirana_varijabla>
  </DomainObject.Predmet.ProtuStrankaListFormatedOIB>
  <DomainObject.Predmet.ProtuStrankaListFormatedWithAdress>
    <izvorni_sadrzaj>
      <item>ŠABIĆ BUS, društvo sa ograničenom odgovornošću za cestovni prijevoz i trgovinu, Trg Gojka Šuška 10, 21230 Sinj zastupanog po punomoćniku Odvjetnik Nevenko Jurišić; Ivan Rude, stečajni upravitelj</item>
    </izvorni_sadrzaj>
    <derivirana_varijabla naziv="DomainObject.Predmet.ProtuStrankaListFormatedWithAdress_1">
      <item>ŠABIĆ BUS, društvo sa ograničenom odgovornošću za cestovni prijevoz i trgovinu, Trg Gojka Šuška 10, 21230 Sinj zastupanog po punomoćniku Odvjetnik Nevenko Jurišić; Ivan Rude, stečajni upravitelj</item>
    </derivirana_varijabla>
  </DomainObject.Predmet.ProtuStrankaListFormatedWithAdress>
  <DomainObject.Predmet.ProtuStrankaListFormatedWithAdressOIB>
    <izvorni_sadrzaj>
      <item>ŠABIĆ BUS, društvo sa ograničenom odgovornošću za cestovni prijevoz i trgovinu, OIB 91956872077, Trg Gojka Šuška 10, 21230 Sinj zastupanog po punomoćniku Odvjetnik Nevenko Jurišić; Ivan Rude, stečajni upravitelj</item>
    </izvorni_sadrzaj>
    <derivirana_varijabla naziv="DomainObject.Predmet.ProtuStrankaListFormatedWithAdressOIB_1">
      <item>ŠABIĆ BUS, društvo sa ograničenom odgovornošću za cestovni prijevoz i trgovinu, OIB 91956872077, Trg Gojka Šuška 10, 21230 Sinj zastupanog po punomoćniku Odvjetnik Nevenko Jurišić; Ivan Rude, stečajni upravitelj</item>
    </derivirana_varijabla>
  </DomainObject.Predmet.ProtuStrankaListFormatedWithAdressOIB>
  <DomainObject.Predmet.ProtuStrankaListNazivFormated>
    <izvorni_sadrzaj>
      <item>ŠABIĆ BUS, društvo sa ograničenom odgovornošću za cestovni prijevoz i trgovinu</item>
    </izvorni_sadrzaj>
    <derivirana_varijabla naziv="DomainObject.Predmet.ProtuStrankaListNazivFormated_1">
      <item>ŠABIĆ BUS, društvo sa ograničenom odgovornošću za cestovni prijevoz i trgovinu</item>
    </derivirana_varijabla>
  </DomainObject.Predmet.ProtuStrankaListNazivFormated>
  <DomainObject.Predmet.ProtuStrankaListNazivFormatedOIB>
    <izvorni_sadrzaj>
      <item>ŠABIĆ BUS, društvo sa ograničenom odgovornošću za cestovni prijevoz i trgovinu, OIB 91956872077</item>
    </izvorni_sadrzaj>
    <derivirana_varijabla naziv="DomainObject.Predmet.ProtuStrankaListNazivFormatedOIB_1">
      <item>ŠABIĆ BUS, društvo sa ograničenom odgovornošću za cestovni prijevoz i trgovinu, OIB 91956872077</item>
    </derivirana_varijabla>
  </DomainObject.Predmet.ProtuStrankaListNazivFormatedOIB>
  <DomainObject.Predmet.OstaliListFormated>
    <izvorni_sadrzaj>
      <item>Odvjetnik Nevenko Jurišić punomoćnik sudionika u postupku ŠABIĆ BUS, društvo sa ograničenom odgovornošću za cestovni prijevoz i trgovinu</item>
      <item>Ivan Rude, stečajni upravitelj punomoćnik sudionika u postupku ŠABIĆ BUS, društvo sa ograničenom odgovornošću za cestovni prijevoz i trgovinu</item>
    </izvorni_sadrzaj>
    <derivirana_varijabla naziv="DomainObject.Predmet.OstaliListFormated_1">
      <item>Odvjetnik Nevenko Jurišić punomoćnik sudionika u postupku ŠABIĆ BUS, društvo sa ograničenom odgovornošću za cestovni prijevoz i trgovinu</item>
      <item>Ivan Rude, stečajni upravitelj punomoćnik sudionika u postupku ŠABIĆ BUS, društvo sa ograničenom odgovornošću za cestovni prijevoz i trgovinu</item>
    </derivirana_varijabla>
  </DomainObject.Predmet.OstaliListFormated>
  <DomainObject.Predmet.OstaliListFormatedOIB>
    <izvorni_sadrzaj>
      <item>Odvjetnik Nevenko Jurišić punomoćnik sudionika u postupku ŠABIĆ BUS, društvo sa ograničenom odgovornošću za cestovni prijevoz i trgovinu</item>
      <item>Ivan Rude, stečajni upravitelj, OIB 47128883453 punomoćnik sudionika u postupku ŠABIĆ BUS, društvo sa ograničenom odgovornošću za cestovni prijevoz i trgovinu</item>
    </izvorni_sadrzaj>
    <derivirana_varijabla naziv="DomainObject.Predmet.OstaliListFormatedOIB_1">
      <item>Odvjetnik Nevenko Jurišić punomoćnik sudionika u postupku ŠABIĆ BUS, društvo sa ograničenom odgovornošću za cestovni prijevoz i trgovinu</item>
      <item>Ivan Rude, stečajni upravitelj, OIB 47128883453 punomoćnik sudionika u postupku ŠABIĆ BUS, društvo sa ograničenom odgovornošću za cestovni prijevoz i trgovinu</item>
    </derivirana_varijabla>
  </DomainObject.Predmet.OstaliListFormatedOIB>
  <DomainObject.Predmet.OstaliListFormatedWithAdress>
    <izvorni_sadrzaj>
      <item>Odvjetnik Nevenko Jurišić, Sukoišanska 19, 21000 Split punomoćnik sudionika u postupku ŠABIĆ BUS, društvo sa ograničenom odgovornošću za cestovni prijevoz i trgovinu</item>
      <item>Ivan Rude, stečajni upravitelj, Miminac 10, 22000 Šibenik punomoćnik sudionika u postupku ŠABIĆ BUS, društvo sa ograničenom odgovornošću za cestovni prijevoz i trgovinu</item>
    </izvorni_sadrzaj>
    <derivirana_varijabla naziv="DomainObject.Predmet.OstaliListFormatedWithAdress_1">
      <item>Odvjetnik Nevenko Jurišić, Sukoišanska 19, 21000 Split punomoćnik sudionika u postupku ŠABIĆ BUS, društvo sa ograničenom odgovornošću za cestovni prijevoz i trgovinu</item>
      <item>Ivan Rude, stečajni upravitelj, Miminac 10, 22000 Šibenik punomoćnik sudionika u postupku ŠABIĆ BUS, društvo sa ograničenom odgovornošću za cestovni prijevoz i trgovinu</item>
    </derivirana_varijabla>
  </DomainObject.Predmet.OstaliListFormatedWithAdress>
  <DomainObject.Predmet.OstaliListFormatedWithAdressOIB>
    <izvorni_sadrzaj>
      <item>Odvjetnik Nevenko Jurišić, Sukoišanska 19, 21000 Split punomoćnik sudionika u postupku ŠABIĆ BUS, društvo sa ograničenom odgovornošću za cestovni prijevoz i trgovinu</item>
      <item>Ivan Rude, stečajni upravitelj, OIB 47128883453, Miminac 10, 22000 Šibenik punomoćnik sudionika u postupku ŠABIĆ BUS, društvo sa ograničenom odgovornošću za cestovni prijevoz i trgovinu</item>
    </izvorni_sadrzaj>
    <derivirana_varijabla naziv="DomainObject.Predmet.OstaliListFormatedWithAdressOIB_1">
      <item>Odvjetnik Nevenko Jurišić, Sukoišanska 19, 21000 Split punomoćnik sudionika u postupku ŠABIĆ BUS, društvo sa ograničenom odgovornošću za cestovni prijevoz i trgovinu</item>
      <item>Ivan Rude, stečajni upravitelj, OIB 47128883453, Miminac 10, 22000 Šibenik punomoćnik sudionika u postupku ŠABIĆ BUS, društvo sa ograničenom odgovornošću za cestovni prijevoz i trgovinu</item>
    </derivirana_varijabla>
  </DomainObject.Predmet.OstaliListFormatedWithAdressOIB>
  <DomainObject.Predmet.OstaliListNazivFormated>
    <izvorni_sadrzaj>
      <item>Odvjetnik Nevenko Jurišić</item>
      <item>Ivan Rude, stečajni upravitelj</item>
    </izvorni_sadrzaj>
    <derivirana_varijabla naziv="DomainObject.Predmet.OstaliListNazivFormated_1">
      <item>Odvjetnik Nevenko Jurišić</item>
      <item>Ivan Rude, stečajni upravitelj</item>
    </derivirana_varijabla>
  </DomainObject.Predmet.OstaliListNazivFormated>
  <DomainObject.Predmet.OstaliListNazivFormatedOIB>
    <izvorni_sadrzaj>
      <item>Odvjetnik Nevenko Jurišić</item>
      <item>Ivan Rude, stečajni upravitelj, OIB 47128883453</item>
    </izvorni_sadrzaj>
    <derivirana_varijabla naziv="DomainObject.Predmet.OstaliListNazivFormatedOIB_1">
      <item>Odvjetnik Nevenko Jurišić</item>
      <item>Ivan Rude, stečajni upravitelj,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ŠABIĆ BUS, društvo sa ograničenom odgovornošću za cestovni prijevoz i trgovinu</izvorni_sadrzaj>
    <derivirana_varijabla naziv="DomainObject.Predmet.ProtustrankaIDrugi_1">ŠABIĆ BUS, društvo sa ograničenom odgovornošću za cestovni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ŠABIĆ BUS, društvo sa ograničenom odgovornošću za cestovni prijevoz i trgovinu, OIB 91956872077, Trg Gojka Šuška 10, 21230 Sinj</izvorni_sadrzaj>
    <derivirana_varijabla naziv="DomainObject.Predmet.ProtustrankaIDrugiAdressOIB_1">ŠABIĆ BUS, društvo sa ograničenom odgovornošću za cestovni prijevoz i trgovinu, OIB 91956872077, Trg Gojka Šuška 10,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ŠABIĆ BUS, društvo sa ograničenom odgovornošću za cestovni prijevoz i trgovinu</item>
      <item>FINANCIJSKA AGENCIJA, RC SPLIT</item>
      <item>Odvjetnik Nevenko Jurišić</item>
      <item>Ivan Rude, stečajni upravitelj</item>
    </izvorni_sadrzaj>
    <derivirana_varijabla naziv="DomainObject.Predmet.SudioniciListNaziv_1">
      <item>ŠABIĆ BUS, društvo sa ograničenom odgovornošću za cestovni prijevoz i trgovinu</item>
      <item>FINANCIJSKA AGENCIJA, RC SPLIT</item>
      <item>Odvjetnik Nevenko Jurišić</item>
      <item>Ivan Rude, stečajni upravitelj</item>
    </derivirana_varijabla>
  </DomainObject.Predmet.SudioniciListNaziv>
  <DomainObject.Predmet.SudioniciListAdressOIB>
    <izvorni_sadrzaj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Odvjetnik Nevenko Jurišić, Sukoišanska 19,21000 Split</item>
      <item>Ivan Rude, stečajni upravitelj, OIB 47128883453, Miminac 10,22000 Šibenik</item>
    </izvorni_sadrzaj>
    <derivirana_varijabla naziv="DomainObject.Predmet.SudioniciListAdressOIB_1"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Odvjetnik Nevenko Jurišić, Sukoišanska 19,21000 Split</item>
      <item>Ivan Rude, stečajni upravitelj,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91956872077</item>
      <item>, OIB 85821130368</item>
      <item>, OIB null</item>
      <item>, OIB 47128883453</item>
    </izvorni_sadrzaj>
    <derivirana_varijabla naziv="DomainObject.Predmet.SudioniciListNazivOIB_1">
      <item>, OIB 91956872077</item>
      <item>, OIB 85821130368</item>
      <item>, OIB null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493</properties:Words>
  <properties:Characters>2582</properties:Characters>
  <properties:Lines>56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2018-01-29T09:57:00Z</dcterms:created>
  <dc:creator>Srđan Gavranić</dc:creator>
  <cp:lastModifiedBy>Srđan Gavranić</cp:lastModifiedBy>
  <cp:lastPrinted>2017-09-04T12:02:00Z</cp:lastPrinted>
  <dcterms:modified xmlns:xsi="http://www.w3.org/2001/XMLSchema-instance" xsi:type="dcterms:W3CDTF">2018-01-29T10:06:00Z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