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fe11" w14:paraId="e6dfe11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BE6528" w:rsidRPr="00134958">
        <w:t>HISTRIA EKO SAN j.d.o.o. Pazin, Prilaz Kaštelu 16, OIB: 75771398798</w:t>
      </w:r>
      <w:r w:rsidR="006042F4">
        <w:t xml:space="preserve">, </w:t>
      </w:r>
      <w:r w:rsidR="00BE6528">
        <w:t>07</w:t>
      </w:r>
      <w:r w:rsidRPr="00DF28E8">
        <w:t xml:space="preserve">. </w:t>
      </w:r>
      <w:r w:rsidR="00BE6528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BE6528" w:rsidRPr="00134958">
        <w:t>HISTRIA EKO SAN j.d.o.o. Pazin, Prilaz Kaštelu 16, OIB: 75771398798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55713A">
        <w:t>Nikola Delić</w:t>
      </w:r>
      <w:r w:rsidR="00AB1448" w:rsidRPr="00AB1448">
        <w:t xml:space="preserve"> iz Pule, </w:t>
      </w:r>
      <w:r w:rsidR="0055713A">
        <w:t>Kranjčevićeva 1</w:t>
      </w:r>
      <w:r w:rsidR="00AB1448" w:rsidRPr="00AB1448">
        <w:t xml:space="preserve">6, OIB </w:t>
      </w:r>
      <w:r w:rsidR="0055713A" w:rsidRPr="0055713A">
        <w:t>58474163165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BE6528" w:rsidRPr="00134958">
        <w:t>HISTRIA EKO SAN j.d.o.o. Pazin, Prilaz Kaštelu 16, OIB: 75771398798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BE6528">
        <w:t>627</w:t>
      </w:r>
      <w:r>
        <w:t xml:space="preserve">/16-4 od </w:t>
      </w:r>
      <w:r w:rsidR="00BE6528">
        <w:t>0</w:t>
      </w:r>
      <w:r>
        <w:t xml:space="preserve">8. </w:t>
      </w:r>
      <w:r w:rsidR="00BE6528">
        <w:t xml:space="preserve">travnja </w:t>
      </w:r>
      <w:r>
        <w:t>2016. odlučeno je:</w:t>
      </w:r>
    </w:p>
    <w:p w:rsidRDefault="0055713A" w:rsidP="00BE6528" w:rsidR="00BE6528" w:rsidRPr="00042A52">
      <w:pPr>
        <w:ind w:right="-2"/>
        <w:jc w:val="both"/>
      </w:pPr>
      <w:r>
        <w:t>„</w:t>
      </w:r>
      <w:r w:rsidR="00BE6528" w:rsidRPr="00042A52">
        <w:t>I.</w:t>
      </w:r>
      <w:r w:rsidR="00BE6528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E6528">
        <w:t>HISTRIA EKO SAN j.d.o.o. Pazin, Prilaz Kaštelu 16, OIB: 75771398798</w:t>
      </w:r>
      <w:r w:rsidR="00BE6528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E6528" w:rsidP="00BE6528" w:rsidR="00BE6528" w:rsidRPr="00042A52">
      <w:pPr>
        <w:ind w:right="-2"/>
        <w:jc w:val="both"/>
      </w:pPr>
      <w:r>
        <w:tab/>
        <w:t>07</w:t>
      </w:r>
      <w:r w:rsidRPr="00042A52">
        <w:t xml:space="preserve">. </w:t>
      </w:r>
      <w:r>
        <w:t>lipnja 2016. u 12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BE6528" w:rsidP="00BE6528" w:rsidR="00BE6528">
      <w:pPr>
        <w:ind w:right="-2"/>
        <w:jc w:val="both"/>
      </w:pPr>
      <w:r w:rsidRPr="00042A52">
        <w:t>na koje se pozivaju:</w:t>
      </w:r>
    </w:p>
    <w:p w:rsidRDefault="00BE6528" w:rsidP="00BE6528" w:rsidR="00BE6528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BE6528" w:rsidP="00BE6528" w:rsidR="00BE6528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BE6528" w:rsidP="00BE6528" w:rsidR="00BE6528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– </w:t>
      </w:r>
      <w:r w:rsidRPr="00134958">
        <w:t>Juric</w:t>
      </w:r>
      <w:r>
        <w:t>a</w:t>
      </w:r>
      <w:r w:rsidRPr="00134958">
        <w:t xml:space="preserve"> Božidar</w:t>
      </w:r>
      <w:r>
        <w:t xml:space="preserve"> Kunić iz Splita, Lazarica 3</w:t>
      </w:r>
      <w:r w:rsidRPr="003B1FC8">
        <w:t>.</w:t>
      </w:r>
    </w:p>
    <w:p w:rsidRDefault="00BE6528" w:rsidP="00BE6528" w:rsidR="00BE6528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BE6528" w:rsidP="00BE6528" w:rsidR="0055713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</w:t>
      </w:r>
      <w:r>
        <w:t>red sudom (čl. 17. st. 3. SZ-a)</w:t>
      </w:r>
      <w:r w:rsidR="0055713A">
        <w:t>.“.</w:t>
      </w:r>
    </w:p>
    <w:p w:rsidRDefault="0055713A" w:rsidP="0055713A" w:rsidR="0055713A">
      <w:pPr>
        <w:ind w:firstLine="708"/>
        <w:jc w:val="both"/>
      </w:pPr>
    </w:p>
    <w:p w:rsidRDefault="0055713A" w:rsidP="00BE6528" w:rsidR="0055713A">
      <w:pPr>
        <w:ind w:firstLine="708"/>
        <w:jc w:val="both"/>
      </w:pPr>
      <w:r>
        <w:t>To je rješenje objavljeno na mrežnoj s</w:t>
      </w:r>
      <w:r w:rsidR="00BE6528">
        <w:t>tranici e-oglasna ploča sudova 1</w:t>
      </w:r>
      <w:r>
        <w:t xml:space="preserve">1. </w:t>
      </w:r>
      <w:r w:rsidR="00BE6528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  <w:r>
        <w:lastRenderedPageBreak/>
        <w:t xml:space="preserve">Na ročište od </w:t>
      </w:r>
      <w:r w:rsidR="00BE6528">
        <w:t>07</w:t>
      </w:r>
      <w:r>
        <w:t xml:space="preserve">. </w:t>
      </w:r>
      <w:r w:rsidR="00BE6528">
        <w:t xml:space="preserve">lipnja </w:t>
      </w:r>
      <w:r>
        <w:t>2016.nitko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BE6528">
        <w:t>627</w:t>
      </w:r>
      <w:r w:rsidR="009B5E3F" w:rsidRPr="009B5E3F">
        <w:t>/16</w:t>
      </w:r>
      <w:r w:rsidR="00B11E72" w:rsidRPr="00B11E72">
        <w:t>-</w:t>
      </w:r>
      <w:r w:rsidR="00BE6528">
        <w:t>10</w:t>
      </w:r>
      <w:r w:rsidR="00B11E72" w:rsidRPr="00B11E72">
        <w:t xml:space="preserve"> od </w:t>
      </w:r>
      <w:r w:rsidR="00BE6528">
        <w:t>07</w:t>
      </w:r>
      <w:r w:rsidR="00B11E72">
        <w:t xml:space="preserve">. </w:t>
      </w:r>
      <w:r w:rsidR="00BE6528">
        <w:t xml:space="preserve">lipnja </w:t>
      </w:r>
      <w:r w:rsidR="00B11E72">
        <w:t xml:space="preserve">2016. odlučeno je kako slijedi: </w:t>
      </w:r>
    </w:p>
    <w:p w:rsidRDefault="00B11E72" w:rsidP="00BE6528" w:rsidR="00BE6528" w:rsidRPr="008F34AD">
      <w:pPr>
        <w:jc w:val="both"/>
        <w:rPr>
          <w:sz w:val="23"/>
          <w:szCs w:val="23"/>
        </w:rPr>
      </w:pPr>
      <w:r>
        <w:t>„</w:t>
      </w:r>
      <w:r w:rsidR="00BE6528" w:rsidRPr="008F34AD">
        <w:rPr>
          <w:sz w:val="23"/>
          <w:szCs w:val="23"/>
        </w:rPr>
        <w:t>I</w:t>
      </w:r>
      <w:r w:rsidR="00BE6528" w:rsidRPr="008F34AD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BE6528" w:rsidRPr="00090A50">
        <w:t>HISTRIA EKO SAN j.d.o.o. Pazin, Prilaz Kaštelu 16, OIB: 75771398798</w:t>
      </w:r>
      <w:r w:rsidR="00BE6528" w:rsidRPr="008F34AD">
        <w:rPr>
          <w:sz w:val="23"/>
          <w:szCs w:val="23"/>
        </w:rPr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BE6528">
        <w:rPr>
          <w:sz w:val="23"/>
          <w:szCs w:val="23"/>
        </w:rPr>
        <w:t>627</w:t>
      </w:r>
      <w:r w:rsidR="00BE6528" w:rsidRPr="008F34AD">
        <w:rPr>
          <w:sz w:val="23"/>
          <w:szCs w:val="23"/>
        </w:rPr>
        <w:t>-16</w:t>
      </w:r>
      <w:r w:rsidR="00BE6528" w:rsidRPr="008F34AD">
        <w:rPr>
          <w:bCs/>
          <w:sz w:val="23"/>
          <w:szCs w:val="23"/>
        </w:rPr>
        <w:t xml:space="preserve">.  </w:t>
      </w:r>
    </w:p>
    <w:p w:rsidRDefault="00BE6528" w:rsidP="00BE6528" w:rsidR="009B5E3F" w:rsidRPr="00BE6528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Pr="008F34AD">
        <w:rPr>
          <w:bCs/>
          <w:sz w:val="23"/>
          <w:szCs w:val="23"/>
        </w:rPr>
        <w:t xml:space="preserve">Ako osobe iz točke I ovoga rješenja ne predujme traženi iznos, sud će donijeti rješenje o otvaranju i </w:t>
      </w:r>
      <w:r>
        <w:rPr>
          <w:bCs/>
          <w:sz w:val="23"/>
          <w:szCs w:val="23"/>
        </w:rPr>
        <w:t>zaključenju stečajnoga postupka</w:t>
      </w:r>
      <w:r w:rsidR="0055713A" w:rsidRPr="00C701B8"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BE6528">
        <w:t>07</w:t>
      </w:r>
      <w:r w:rsidR="00326CC0">
        <w:t xml:space="preserve">. </w:t>
      </w:r>
      <w:r w:rsidR="00BE6528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E6528">
        <w:t>07</w:t>
      </w:r>
      <w:r w:rsidR="00FE408C">
        <w:t xml:space="preserve">. </w:t>
      </w:r>
      <w:r w:rsidR="00BE6528">
        <w:t xml:space="preserve">srpnja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E235BF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BE6528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5B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BE6528">
      <w:rPr>
        <w:sz w:val="23"/>
        <w:szCs w:val="23"/>
      </w:rPr>
      <w:t>627</w:t>
    </w:r>
    <w:r w:rsidR="0055713A" w:rsidRPr="0055713A">
      <w:rPr>
        <w:sz w:val="23"/>
        <w:szCs w:val="23"/>
      </w:rPr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BE6528">
      <w:rPr>
        <w:sz w:val="23"/>
        <w:szCs w:val="23"/>
      </w:rPr>
      <w:t>627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AB1448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5C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BE6528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235BF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B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B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B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B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B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B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B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B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EKO SAN j.d.o.o. PAZIN</izvorni_sadrzaj>
    <derivirana_varijabla naziv="DomainObject.Predmet.ProtustrankaFormated_1">  HISTRIA EKO SAN j.d.o.o. PAZIN</derivirana_varijabla>
  </DomainObject.Predmet.ProtustrankaFormated>
  <DomainObject.Predmet.ProtustrankaFormatedOIB>
    <izvorni_sadrzaj>  HISTRIA EKO SAN j.d.o.o. PAZIN, OIB 75771398798</izvorni_sadrzaj>
    <derivirana_varijabla naziv="DomainObject.Predmet.ProtustrankaFormatedOIB_1">  HISTRIA EKO SAN j.d.o.o. PAZIN, OIB 75771398798</derivirana_varijabla>
  </DomainObject.Predmet.ProtustrankaFormatedOIB>
  <DomainObject.Predmet.ProtustrankaFormatedWithAdress>
    <izvorni_sadrzaj> HISTRIA EKO SAN j.d.o.o. PAZIN, Prilaz Kaštelu 16, 52000 Pazin</izvorni_sadrzaj>
    <derivirana_varijabla naziv="DomainObject.Predmet.ProtustrankaFormatedWithAdress_1"> HISTRIA EKO SAN j.d.o.o. PAZIN, Prilaz Kaštelu 16, 52000 Pazin</derivirana_varijabla>
  </DomainObject.Predmet.ProtustrankaFormatedWithAdress>
  <DomainObject.Predmet.ProtustrankaFormatedWithAdressOIB>
    <izvorni_sadrzaj> HISTRIA EKO SAN j.d.o.o. PAZIN, OIB 75771398798, Prilaz Kaštelu 16, 52000 Pazin</izvorni_sadrzaj>
    <derivirana_varijabla naziv="DomainObject.Predmet.ProtustrankaFormatedWithAdressOIB_1"> HISTRIA EKO SAN j.d.o.o. PAZIN, OIB 75771398798, Prilaz Kaštelu 16, 52000 Pazin</derivirana_varijabla>
  </DomainObject.Predmet.ProtustrankaFormatedWithAdressOIB>
  <DomainObject.Predmet.ProtustrankaWithAdress>
    <izvorni_sadrzaj>HISTRIA EKO SAN j.d.o.o. PAZIN Prilaz Kaštelu 16, 52000 Pazin</izvorni_sadrzaj>
    <derivirana_varijabla naziv="DomainObject.Predmet.ProtustrankaWithAdress_1">HISTRIA EKO SAN j.d.o.o. PAZIN Prilaz Kaštelu 16, 52000 Pazin</derivirana_varijabla>
  </DomainObject.Predmet.ProtustrankaWithAdress>
  <DomainObject.Predmet.ProtustrankaWithAdressOIB>
    <izvorni_sadrzaj>HISTRIA EKO SAN j.d.o.o. PAZIN, OIB 75771398798, Prilaz Kaštelu 16, 52000 Pazin</izvorni_sadrzaj>
    <derivirana_varijabla naziv="DomainObject.Predmet.ProtustrankaWithAdressOIB_1">HISTRIA EKO SAN j.d.o.o. PAZIN, OIB 75771398798, Prilaz Kaštelu 16, 52000 Pazin</derivirana_varijabla>
  </DomainObject.Predmet.ProtustrankaWithAdressOIB>
  <DomainObject.Predmet.ProtustrankaNazivFormated>
    <izvorni_sadrzaj>HISTRIA EKO SAN j.d.o.o. PAZIN</izvorni_sadrzaj>
    <derivirana_varijabla naziv="DomainObject.Predmet.ProtustrankaNazivFormated_1">HISTRIA EKO SAN j.d.o.o. PAZIN</derivirana_varijabla>
  </DomainObject.Predmet.ProtustrankaNazivFormated>
  <DomainObject.Predmet.ProtustrankaNazivFormatedOIB>
    <izvorni_sadrzaj>HISTRIA EKO SAN j.d.o.o. PAZIN, OIB 75771398798</izvorni_sadrzaj>
    <derivirana_varijabla naziv="DomainObject.Predmet.ProtustrankaNazivFormatedOIB_1">HISTRIA EKO SAN j.d.o.o. PAZIN, OIB 75771398798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15038.67</izvorni_sadrzaj>
    <derivirana_varijabla naziv="DomainObject.Predmet.TrenutnaVrijednost_1">15038.67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EKO SAN j.d.o.o. PAZIN</item>
    </izvorni_sadrzaj>
    <derivirana_varijabla naziv="DomainObject.Predmet.ProtuStrankaListFormated_1">
      <item>HISTRIA EKO SAN j.d.o.o. PAZIN</item>
    </derivirana_varijabla>
  </DomainObject.Predmet.ProtuStrankaListFormated>
  <DomainObject.Predmet.ProtuStrankaListFormatedOIB>
    <izvorni_sadrzaj>
      <item>HISTRIA EKO SAN j.d.o.o. PAZIN, OIB 75771398798</item>
    </izvorni_sadrzaj>
    <derivirana_varijabla naziv="DomainObject.Predmet.ProtuStrankaListFormatedOIB_1">
      <item>HISTRIA EKO SAN j.d.o.o. PAZIN, OIB 75771398798</item>
    </derivirana_varijabla>
  </DomainObject.Predmet.ProtuStrankaListFormatedOIB>
  <DomainObject.Predmet.ProtuStrankaListFormatedWithAdress>
    <izvorni_sadrzaj>
      <item>HISTRIA EKO SAN j.d.o.o. PAZIN, Prilaz Kaštelu 16, 52000 Pazin</item>
    </izvorni_sadrzaj>
    <derivirana_varijabla naziv="DomainObject.Predmet.ProtuStrankaListFormatedWithAdress_1">
      <item>HISTRIA EKO SAN j.d.o.o. PAZIN, Prilaz Kaštelu 16, 52000 Pazin</item>
    </derivirana_varijabla>
  </DomainObject.Predmet.ProtuStrankaListFormatedWithAdress>
  <DomainObject.Predmet.ProtuStrankaListFormatedWithAdressOIB>
    <izvorni_sadrzaj>
      <item>HISTRIA EKO SAN j.d.o.o. PAZIN, OIB 75771398798, Prilaz Kaštelu 16, 52000 Pazin</item>
    </izvorni_sadrzaj>
    <derivirana_varijabla naziv="DomainObject.Predmet.ProtuStrankaListFormatedWithAdressOIB_1">
      <item>HISTRIA EKO SAN j.d.o.o. PAZIN, OIB 75771398798, Prilaz Kaštelu 16, 52000 Pazin</item>
    </derivirana_varijabla>
  </DomainObject.Predmet.ProtuStrankaListFormatedWithAdressOIB>
  <DomainObject.Predmet.ProtuStrankaListNazivFormated>
    <izvorni_sadrzaj>
      <item>HISTRIA EKO SAN j.d.o.o. PAZIN</item>
    </izvorni_sadrzaj>
    <derivirana_varijabla naziv="DomainObject.Predmet.ProtuStrankaListNazivFormated_1">
      <item>HISTRIA EKO SAN j.d.o.o. PAZIN</item>
    </derivirana_varijabla>
  </DomainObject.Predmet.ProtuStrankaListNazivFormated>
  <DomainObject.Predmet.ProtuStrankaListNazivFormatedOIB>
    <izvorni_sadrzaj>
      <item>HISTRIA EKO SAN j.d.o.o. PAZIN, OIB 75771398798</item>
    </izvorni_sadrzaj>
    <derivirana_varijabla naziv="DomainObject.Predmet.ProtuStrankaListNazivFormatedOIB_1">
      <item>HISTRIA EKO SAN j.d.o.o. PAZIN, OIB 75771398798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EKO SAN j.d.o.o. PAZIN</izvorni_sadrzaj>
    <derivirana_varijabla naziv="DomainObject.Predmet.ProtustrankaIDrugi_1">HISTRIA EKO SAN j.d.o.o.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HISTRIA EKO SAN j.d.o.o. PAZIN, OIB 75771398798, Prilaz Kaštelu 16, 52000 Pazin</izvorni_sadrzaj>
    <derivirana_varijabla naziv="DomainObject.Predmet.ProtustrankaIDrugiAdressOIB_1">HISTRIA EKO SAN j.d.o.o. PAZIN, OIB 75771398798, Prilaz Kaštelu 16,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EKO SAN j.d.o.o. PAZIN</item>
    </izvorni_sadrzaj>
    <derivirana_varijabla naziv="DomainObject.Predmet.SudioniciListNaziv_1">
      <item>FINANCIJSKA AGENCIJA, RC RIJEKA, PODRUŽNICA PULA, PULA</item>
      <item>HISTRIA EKO SAN j.d.o.o.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HISTRIA EKO SAN j.d.o.o. PAZIN, OIB 75771398798, Prilaz Kaštelu 16,52000 Pazin</item>
    </izvorni_sadrzaj>
    <derivirana_varijabla naziv="DomainObject.Predmet.SudioniciListAdressOIB_1">
      <item>FINANCIJSKA AGENCIJA, RC RIJEKA, PODRUŽNICA PULA, PULA, OIB 85821130368, Ulica grada Vukovara 70,10000 Zagreb</item>
      <item>HISTRIA EKO SAN j.d.o.o. PAZIN, OIB 75771398798, Prilaz Kaštelu 16,52000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75771398798</item>
    </izvorni_sadrzaj>
    <derivirana_varijabla naziv="DomainObject.Predmet.SudioniciListNazivOIB_1">
      <item>, OIB 85821130368</item>
      <item>, OIB 75771398798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65CF5-05F6-4012-9472-85C4E1CC1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4184</properties:Characters>
  <properties:Lines>101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2016-07-07T11:48:00Z</dcterms:created>
  <dc:creator>msimicic</dc:creator>
  <cp:lastModifiedBy>Sanja Lakošeljac</cp:lastModifiedBy>
  <cp:lastPrinted>2016-07-08T06:05:00Z</cp:lastPrinted>
  <dcterms:modified xmlns:xsi="http://www.w3.org/2001/XMLSchema-instance" xsi:type="dcterms:W3CDTF">2016-07-08T06:09:00Z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