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1739" w14:paraId="d131739" w:rsidRDefault="00802DA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1188720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ind w:firstLine="720" w:left="4320"/>
        <w:rPr>
          <w:noProof/>
          <w:sz w:val="20"/>
          <w:szCs w:val="20"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ind w:firstLine="720" w:left="4320"/>
        <w:rPr>
          <w:noProof/>
          <w:sz w:val="20"/>
          <w:szCs w:val="20"/>
        </w:rPr>
      </w:pPr>
    </w:p>
    <w:p w:rsidRDefault="00802DA9" w:rsidP="00802DA9" w:rsidR="00802DA9">
      <w:pPr>
        <w:pStyle w:val="Bezproreda"/>
        <w:rPr>
          <w:noProof/>
        </w:rPr>
      </w:pPr>
      <w:r>
        <w:rPr>
          <w:noProof/>
        </w:rPr>
        <w:t xml:space="preserve">    Republika Hrvatska</w:t>
      </w:r>
    </w:p>
    <w:p w:rsidRDefault="00802DA9" w:rsidP="00802DA9" w:rsidR="00802DA9">
      <w:pPr>
        <w:pStyle w:val="Bezproreda"/>
        <w:rPr>
          <w:noProof/>
        </w:rPr>
      </w:pPr>
      <w:r>
        <w:rPr>
          <w:noProof/>
        </w:rPr>
        <w:t>Trgovački sud u Bjelovaru</w:t>
      </w:r>
    </w:p>
    <w:p w:rsidRDefault="00802DA9" w:rsidP="00802DA9" w:rsidR="00802DA9" w:rsidRPr="00802DA9">
      <w:pPr>
        <w:pStyle w:val="Bezproreda"/>
        <w:rPr>
          <w:noProof/>
        </w:rPr>
      </w:pPr>
      <w:r>
        <w:rPr>
          <w:noProof/>
        </w:rPr>
        <w:t>Bjelovar, Dr. I. Lebovića 42.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St-106/2018-15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stečajnim dužnikom Stečajna masa iza dužnika Benzinske postaje DELTA d.o.o. u stečaju, Jalkovec, Braće Radića 20, OIB: 87468585568,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7. veljače 2019. godine u 9,00 sati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02DA9" w:rsidP="00802DA9" w:rsidR="00802DA9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prihvaćanju završnog izvješća i završnog računa stečajnog upravitelja,</w:t>
      </w:r>
    </w:p>
    <w:p w:rsidRDefault="00802DA9" w:rsidP="00802DA9" w:rsidR="00802DA9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prihvaćanju i odobrenju nepodmirenog troška stečajnog postupka u ukupnom iznosu od 82.697,51 kunu,</w:t>
      </w:r>
    </w:p>
    <w:p w:rsidRDefault="00802DA9" w:rsidP="00802DA9" w:rsidR="00802DA9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davanje suglasnosti za djelomičnu i završnu diobu vjerovnika II. višeg isplatnog reda,</w:t>
      </w:r>
    </w:p>
    <w:p w:rsidRDefault="00802DA9" w:rsidP="00802DA9" w:rsidR="00802DA9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14.  siječnja   2019.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14. 1.  2019.</w:t>
      </w:r>
    </w:p>
    <w:p w:rsidRDefault="00802DA9" w:rsidP="00802DA9" w:rsidR="00802DA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E649C" w:rsidP="00802DA9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0EA8"/>
    <w:rsid w:val="00801D27"/>
    <w:rsid w:val="00801FD5"/>
    <w:rsid w:val="00802A48"/>
    <w:rsid w:val="00802DA9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2D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2D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12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St-106/2018-17</izvorni_sadrzaj>
    <derivirana_varijabla naziv="DomainObject.Oznaka_1">St-106/2018-17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Benzinske postaje DELTA d.o.o. za trgovinu i usluge u stečaju</izvorni_sadrzaj>
    <derivirana_varijabla naziv="DomainObject.Predmet.StrankaFormated_1">  Stečajna masa iza Benzinske postaje DELTA d.o.o. za trgovinu i usluge u stečaju</derivirana_varijabla>
  </DomainObject.Predmet.StrankaFormated>
  <DomainObject.Predmet.StrankaFormatedOIB>
    <izvorni_sadrzaj>  Stečajna masa iza Benzinske postaje DELTA d.o.o. za trgovinu i usluge u stečaju, OIB 87468585568</izvorni_sadrzaj>
    <derivirana_varijabla naziv="DomainObject.Predmet.StrankaFormatedOIB_1">  Stečajna masa iza Benzinske postaje DELTA d.o.o. za trgovinu i usluge u stečaju, OIB 87468585568</derivirana_varijabla>
  </DomainObject.Predmet.StrankaFormatedOIB>
  <DomainObject.Predmet.StrankaFormatedWithAdress>
    <izvorni_sadrzaj> Stečajna masa iza Benzinske postaje DELTA d.o.o. za trgovinu i usluge u stečaju, Braće Radića 20, 42000 Jalkovec</izvorni_sadrzaj>
    <derivirana_varijabla naziv="DomainObject.Predmet.StrankaFormatedWithAdress_1"> Stečajna masa iza Benzinske postaje DELTA d.o.o. za trgovinu i usluge u stečaju, Braće Radića 20, 42000 Jalkovec</derivirana_varijabla>
  </DomainObject.Predmet.StrankaFormatedWithAdress>
  <DomainObject.Predmet.StrankaFormatedWithAdressOIB>
    <izvorni_sadrzaj> Stečajna masa iza Benzinske postaje DELTA d.o.o. za trgovinu i usluge u stečaju, OIB 87468585568, Braće Radića 20, 42000 Jalkovec</izvorni_sadrzaj>
    <derivirana_varijabla naziv="DomainObject.Predmet.StrankaFormatedWithAdressOIB_1"> Stečajna masa iza Benzinske postaje DELTA d.o.o. za trgovinu i usluge u stečaju, OIB 87468585568, Braće Radića 20, 42000 Jalkovec</derivirana_varijabla>
  </DomainObject.Predmet.StrankaFormatedWithAdressOIB>
  <DomainObject.Predmet.StrankaWithAdress>
    <izvorni_sadrzaj>Stečajna masa iza Benzinske postaje DELTA d.o.o. za trgovinu i usluge u stečaju Braće Radića 20,42000 Jalkovec</izvorni_sadrzaj>
    <derivirana_varijabla naziv="DomainObject.Predmet.StrankaWithAdress_1">Stečajna masa iza Benzinske postaje DELTA d.o.o. za trgovinu i usluge u stečaju Braće Radića 20,42000 Jalkovec</derivirana_varijabla>
  </DomainObject.Predmet.StrankaWithAdress>
  <DomainObject.Predmet.StrankaWithAdressOIB>
    <izvorni_sadrzaj>Stečajna masa iza Benzinske postaje DELTA d.o.o. za trgovinu i usluge u stečaju, OIB 87468585568, Braće Radića 20,42000 Jalkovec</izvorni_sadrzaj>
    <derivirana_varijabla naziv="DomainObject.Predmet.StrankaWithAdressOIB_1">Stečajna masa iza Benzinske postaje DELTA d.o.o. za trgovinu i usluge u stečaju, OIB 87468585568, Braće Radića 20,42000 Jalkovec</derivirana_varijabla>
  </DomainObject.Predmet.StrankaWithAdressOIB>
  <DomainObject.Predmet.StrankaNazivFormated>
    <izvorni_sadrzaj>Stečajna masa iza Benzinske postaje DELTA d.o.o. za trgovinu i usluge u stečaju</izvorni_sadrzaj>
    <derivirana_varijabla naziv="DomainObject.Predmet.StrankaNazivFormated_1">Stečajna masa iza Benzinske postaje DELTA d.o.o. za trgovinu i usluge u stečaju</derivirana_varijabla>
  </DomainObject.Predmet.StrankaNazivFormated>
  <DomainObject.Predmet.StrankaNazivFormatedOIB>
    <izvorni_sadrzaj>Stečajna masa iza Benzinske postaje DELTA d.o.o. za trgovinu i usluge u stečaju, OIB 87468585568</izvorni_sadrzaj>
    <derivirana_varijabla naziv="DomainObject.Predmet.StrankaNazivFormatedOIB_1">Stečajna masa iza Benzinske postaje DELTA d.o.o. za trgovinu i usluge u stečaju, OIB 87468585568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Benzinske postaje DELTA d.o.o. za trgovinu i usluge u stečaju</item>
    </izvorni_sadrzaj>
    <derivirana_varijabla naziv="DomainObject.Predmet.StrankaListFormated_1">
      <item>Stečajna masa iza Benzinske postaje DELTA d.o.o. za trgovinu i usluge u stečaju</item>
    </derivirana_varijabla>
  </DomainObject.Predmet.StrankaListFormated>
  <DomainObject.Predmet.StrankaListFormatedOIB>
    <izvorni_sadrzaj>
      <item>Stečajna masa iza Benzinske postaje DELTA d.o.o. za trgovinu i usluge u stečaju, OIB 87468585568</item>
    </izvorni_sadrzaj>
    <derivirana_varijabla naziv="DomainObject.Predmet.StrankaListFormatedOIB_1">
      <item>Stečajna masa iza Benzinske postaje DELTA d.o.o. za trgovinu i usluge u stečaju, OIB 87468585568</item>
    </derivirana_varijabla>
  </DomainObject.Predmet.StrankaListFormatedOIB>
  <DomainObject.Predmet.StrankaListFormatedWithAdress>
    <izvorni_sadrzaj>
      <item>Stečajna masa iza Benzinske postaje DELTA d.o.o. za trgovinu i usluge u stečaju, Braće Radića 20, 42000 Jalkovec</item>
    </izvorni_sadrzaj>
    <derivirana_varijabla naziv="DomainObject.Predmet.StrankaListFormatedWithAdress_1">
      <item>Stečajna masa iza Benzinske postaje DELTA d.o.o. za trgovinu i usluge u stečaju, Braće Radića 20, 42000 Jalkovec</item>
    </derivirana_varijabla>
  </DomainObject.Predmet.StrankaListFormatedWithAdress>
  <DomainObject.Predmet.StrankaListFormatedWithAdressOIB>
    <izvorni_sadrzaj>
      <item>Stečajna masa iza Benzinske postaje DELTA d.o.o. za trgovinu i usluge u stečaju, OIB 87468585568, Braće Radića 20, 42000 Jalkovec</item>
    </izvorni_sadrzaj>
    <derivirana_varijabla naziv="DomainObject.Predmet.StrankaListFormatedWithAdressOIB_1">
      <item>Stečajna masa iza Benzinske postaje DELTA d.o.o. za trgovinu i usluge u stečaju, OIB 87468585568, Braće Radića 20, 42000 Jalkovec</item>
    </derivirana_varijabla>
  </DomainObject.Predmet.StrankaListFormatedWithAdressOIB>
  <DomainObject.Predmet.StrankaListNazivFormated>
    <izvorni_sadrzaj>
      <item>Stečajna masa iza Benzinske postaje DELTA d.o.o. za trgovinu i usluge u stečaju</item>
    </izvorni_sadrzaj>
    <derivirana_varijabla naziv="DomainObject.Predmet.StrankaListNazivFormated_1">
      <item>Stečajna masa iza Benzinske postaje DELTA d.o.o. za trgovinu i usluge u stečaju</item>
    </derivirana_varijabla>
  </DomainObject.Predmet.StrankaListNazivFormated>
  <DomainObject.Predmet.StrankaListNazivFormatedOIB>
    <izvorni_sadrzaj>
      <item>Stečajna masa iza Benzinske postaje DELTA d.o.o. za trgovinu i usluge u stečaju, OIB 87468585568</item>
    </izvorni_sadrzaj>
    <derivirana_varijabla naziv="DomainObject.Predmet.StrankaListNazivFormatedOIB_1">
      <item>Stečajna masa iza Benzinske postaje DELTA d.o.o. za trgovinu i usluge u stečaju, OIB 87468585568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Formated_1">
      <item>Zdravko Krajačić</item>
      <item>Anđelko Stankus, stečajni upravitelj stečajne mase</item>
      <item>Općinski građanski sud u Zagrebu, Zemljišnoknjižni odjel</item>
    </derivirana_varijabla>
  </DomainObject.Predmet.OstaliListFormated>
  <DomainObject.Predmet.OstaliList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FormatedOIB>
  <DomainObject.Predmet.OstaliListFormatedWithAdress>
    <izvorni_sadrzaj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izvorni_sadrzaj>
    <derivirana_varijabla naziv="DomainObject.Predmet.OstaliListFormatedWithAdress_1">
      <item>Zdravko Krajačić, Hercegovačka 75, 51500 Krk</item>
      <item>Anđelko Stankus, stečajni upravitelj stečajne mase, Braće Radića 20., 42000 Jalkovec</item>
      <item>Općinski građanski sud u Zagrebu, Zemljišnoknjižni odjel, ., 10000 Zagreb</item>
    </derivirana_varijabla>
  </DomainObject.Predmet.OstaliListFormatedWithAdress>
  <DomainObject.Predmet.OstaliListFormatedWithAdressOIB>
    <izvorni_sadrzaj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izvorni_sadrzaj>
    <derivirana_varijabla naziv="DomainObject.Predmet.OstaliListFormatedWithAdressOIB_1">
      <item>Zdravko Krajačić, OIB 65818230990, Hercegovačka 75, 51500 Krk</item>
      <item>Anđelko Stankus, stečajni upravitelj stečajne mase, OIB 11168088853, Braće Radića 20., 42000 Jalkovec</item>
      <item>Općinski građanski sud u Zagrebu, Zemljišnoknjižni odjel, ., 10000 Zagreb</item>
    </derivirana_varijabla>
  </DomainObject.Predmet.OstaliListFormatedWithAdressOIB>
  <DomainObject.Predmet.OstaliListNazivFormated>
    <izvorni_sadrzaj>
      <item>Zdravko Krajačić</item>
      <item>Anđelko Stankus, stečajni upravitelj stečajne mase</item>
      <item>Općinski građanski sud u Zagrebu, Zemljišnoknjižni odjel</item>
    </izvorni_sadrzaj>
    <derivirana_varijabla naziv="DomainObject.Predmet.OstaliListNazivFormated_1">
      <item>Zdravko Krajačić</item>
      <item>Anđelko Stankus, stečajni upravitelj stečajne mase</item>
      <item>Općinski građanski sud u Zagrebu, Zemljišnoknjižni odjel</item>
    </derivirana_varijabla>
  </DomainObject.Predmet.OstaliListNazivFormated>
  <DomainObject.Predmet.OstaliListNazivFormatedOIB>
    <izvorni_sadrzaj>
      <item>Zdravko Krajačić, OIB 65818230990</item>
      <item>Anđelko Stankus, stečajni upravitelj stečajne mase, OIB 11168088853</item>
      <item>Općinski građanski sud u Zagrebu, Zemljišnoknjižni odjel</item>
    </izvorni_sadrzaj>
    <derivirana_varijabla naziv="DomainObject.Predmet.OstaliListNazivFormatedOIB_1">
      <item>Zdravko Krajačić, OIB 65818230990</item>
      <item>Anđelko Stankus, stečajni upravitelj stečajne mase, OIB 11168088853</item>
      <item>Općinski građanski sud u Zagrebu,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St-106/2018-17</izvorni_sadrzaj>
    <derivirana_varijabla naziv="DomainObject.PoslovniBrojDokumenta_1">St-106/2018-17</derivirana_varijabla>
  </DomainObject.PoslovniBrojDokumenta>
  <DomainObject.Predmet.StrankaIDrugi>
    <izvorni_sadrzaj>Stečajna masa iza Benzinske postaje DELTA d.o.o. za trgovinu i usluge u stečaju</izvorni_sadrzaj>
    <derivirana_varijabla naziv="DomainObject.Predmet.StrankaIDrugi_1">Stečajna masa iza Benzinske postaje DELTA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Benzinske postaje DELTA d.o.o. za trgovinu i usluge u stečaju, OIB 87468585568, Braće Radića 20, 42000 Jalkovec</izvorni_sadrzaj>
    <derivirana_varijabla naziv="DomainObject.Predmet.StrankaIDrugiAdressOIB_1">Stečajna masa iza Benzinske postaje DELTA d.o.o. za trgovinu i usluge u stečaju, OIB 87468585568,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izvorni_sadrzaj>
    <derivirana_varijabla naziv="DomainObject.Predmet.SudioniciListNaziv_1">
      <item>Zdravko Krajačić</item>
      <item>Stečajna masa iza Benzinske postaje DELTA d.o.o. za trgovinu i usluge u stečaju</item>
      <item>Anđelko Stankus, stečajni upravitelj stečajne mase</item>
      <item>Općinski građanski sud u Zagrebu, Zemljišnoknjižni odjel</item>
    </derivirana_varijabla>
  </DomainObject.Predmet.SudioniciListNaziv>
  <DomainObject.Predmet.SudioniciListAdressOIB>
    <izvorni_sadrzaj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izvorni_sadrzaj>
    <derivirana_varijabla naziv="DomainObject.Predmet.SudioniciListAdressOIB_1">
      <item>Zdravko Krajačić, OIB 65818230990, Hercegovačka 75,51500 Krk</item>
      <item>Stečajna masa iza Benzinske postaje DELTA d.o.o. za trgovinu i usluge u stečaju, OIB 87468585568, Braće Radića 20,42000 Jalkovec</item>
      <item>Anđelko Stankus, stečajni upravitelj stečajne mase, OIB 11168088853, Braće Radića 20.,42000 Jalkovec</item>
      <item>Općinski građanski sud u Zagrebu, Zemljišnoknjižni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42BB9-9B55-47C2-A051-A6330C26E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842</properties:Characters>
  <properties:Lines>47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2019-01-14T10:46:00Z</cp:lastPrinted>
  <dcterms:modified xmlns:xsi="http://www.w3.org/2001/XMLSchema-instance" xsi:type="dcterms:W3CDTF">2019-01-14T10:48:00Z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St-106/2018-17 / Odluka - Oglas - određivanje završnog ročišta vjerovnika (odluka_St-106_2018-17.docx)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