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8d25" w14:paraId="c538d2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5C316A">
        <w:t>48</w:t>
      </w:r>
      <w:r w:rsidRPr="00151FF0">
        <w:t>/1</w:t>
      </w:r>
      <w:r w:rsidR="00FC7366">
        <w:t>7</w:t>
      </w:r>
      <w:r w:rsidRPr="00151FF0">
        <w:t>-</w:t>
      </w:r>
      <w:r w:rsidR="00FC7366">
        <w:t>4</w:t>
      </w:r>
      <w:r w:rsidR="005C316A">
        <w:t>0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C7366" w:rsidR="008D4802">
      <w:pPr>
        <w:jc w:val="both"/>
      </w:pPr>
      <w:r>
        <w:tab/>
      </w:r>
      <w:r w:rsidR="005C316A" w:rsidRPr="0041082E">
        <w:t xml:space="preserve">Trgovački sud u Osijeku, po sucu mr. sc. Tihomiru Kovačeviću, kao stečajnom sucu, </w:t>
      </w:r>
      <w:r w:rsidR="005C316A">
        <w:t>u</w:t>
      </w:r>
      <w:r w:rsidR="005C316A" w:rsidRPr="0041082E">
        <w:t xml:space="preserve"> stečajno</w:t>
      </w:r>
      <w:r w:rsidR="005C316A">
        <w:t>m</w:t>
      </w:r>
      <w:r w:rsidR="005C316A" w:rsidRPr="0041082E">
        <w:t xml:space="preserve"> postupk</w:t>
      </w:r>
      <w:r w:rsidR="005C316A">
        <w:t>u</w:t>
      </w:r>
      <w:r w:rsidR="005C316A" w:rsidRPr="0041082E">
        <w:t xml:space="preserve"> nad </w:t>
      </w:r>
      <w:r w:rsidR="005C316A">
        <w:t xml:space="preserve">stečajnom masom </w:t>
      </w:r>
      <w:r w:rsidR="005C316A" w:rsidRPr="0041082E">
        <w:t>dužnik</w:t>
      </w:r>
      <w:r w:rsidR="005C316A">
        <w:t>a</w:t>
      </w:r>
      <w:r w:rsidR="005C316A" w:rsidRPr="0041082E">
        <w:t xml:space="preserve"> </w:t>
      </w:r>
      <w:r w:rsidR="005C316A">
        <w:t>ARTIKL jednostavno društvo s ograničenom odgovornošću za dizajn, produkciju i organizaciju kulturno-zabavnih programa u stečaju, Osijek, Kapucinska 27/II</w:t>
      </w:r>
      <w:r w:rsidR="005C316A" w:rsidRPr="0041082E">
        <w:t>, MBS 0301</w:t>
      </w:r>
      <w:r w:rsidR="005C316A">
        <w:t>83210</w:t>
      </w:r>
      <w:r w:rsidR="005C316A" w:rsidRPr="0041082E">
        <w:t xml:space="preserve">, OIB </w:t>
      </w:r>
      <w:r w:rsidR="005C316A">
        <w:t>867006917319</w:t>
      </w:r>
      <w:r w:rsidR="005C316A" w:rsidRPr="0041082E">
        <w:t xml:space="preserve">, dana </w:t>
      </w:r>
      <w:r w:rsidR="005C316A">
        <w:t>4</w:t>
      </w:r>
      <w:r w:rsidR="005C316A" w:rsidRPr="0041082E">
        <w:t xml:space="preserve">. </w:t>
      </w:r>
      <w:r w:rsidR="005C316A">
        <w:t>siječnja</w:t>
      </w:r>
      <w:r w:rsidR="005C316A" w:rsidRPr="0041082E">
        <w:t xml:space="preserve"> 201</w:t>
      </w:r>
      <w:r w:rsidR="005C316A">
        <w:t>8</w:t>
      </w:r>
      <w:r w:rsidR="005C316A" w:rsidRPr="0041082E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1D2EE0" w:rsidP="0089187C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5C316A">
        <w:t>m</w:t>
      </w:r>
      <w:r w:rsidR="00F14D32">
        <w:t xml:space="preserve"> upravitelj</w:t>
      </w:r>
      <w:r w:rsidR="005C316A">
        <w:t>u</w:t>
      </w:r>
      <w:r w:rsidR="002C175A">
        <w:t xml:space="preserve"> </w:t>
      </w:r>
      <w:r w:rsidR="0089187C" w:rsidRPr="0089187C">
        <w:t>Zorislav Novoselac, iz Osijeka, Divaltova 38, OIB 35178090537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9187C" w:rsidRPr="0089187C">
        <w:t>ARTIKL jednostavno društvo s ograničenom odgovornošću za dizajn, produkciju i organizaciju kulturno-zabavnih programa u stečaju, Osijek, Kapucinska 27/II, MBS 030183210, OIB 867006917319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 w:rsidR="00C17E69">
        <w:t>stečajn</w:t>
      </w:r>
      <w:r w:rsidR="0089187C">
        <w:t>og</w:t>
      </w:r>
      <w:r w:rsidR="00C17E69">
        <w:t xml:space="preserve"> upravitelj</w:t>
      </w:r>
      <w:r w:rsidR="0089187C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602022">
        <w:t>s predmeta broj St-48/17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stečajno</w:t>
      </w:r>
      <w:r w:rsidR="00AC1090">
        <w:t>m</w:t>
      </w:r>
      <w:r>
        <w:t xml:space="preserve"> upravitelj</w:t>
      </w:r>
      <w:r w:rsidR="00AC1090">
        <w:t>u</w:t>
      </w:r>
      <w:r w:rsidR="00FF4063">
        <w:t xml:space="preserve"> </w:t>
      </w:r>
      <w:r>
        <w:t>na nje</w:t>
      </w:r>
      <w:r w:rsidR="00AC1090">
        <w:t>gov</w:t>
      </w:r>
      <w:r>
        <w:t xml:space="preserve"> žiro-račun </w:t>
      </w:r>
      <w:r w:rsidR="00BC068F">
        <w:t xml:space="preserve">broj </w:t>
      </w:r>
      <w:r w:rsidR="00F97CE6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B3A06">
        <w:t>48</w:t>
      </w:r>
      <w:r w:rsidR="009B0F1B">
        <w:t>/</w:t>
      </w:r>
      <w:r w:rsidR="00FE5A6E">
        <w:t>1</w:t>
      </w:r>
      <w:r w:rsidR="00C8442D">
        <w:t>7</w:t>
      </w:r>
      <w:r w:rsidR="009B0F1B">
        <w:t>-</w:t>
      </w:r>
      <w:r w:rsidR="00FB3A06">
        <w:t>14</w:t>
      </w:r>
      <w:r w:rsidR="009B0F1B">
        <w:t xml:space="preserve"> od </w:t>
      </w:r>
      <w:r w:rsidR="00FB3A06">
        <w:t>30</w:t>
      </w:r>
      <w:r w:rsidR="009B0F1B">
        <w:t>.</w:t>
      </w:r>
      <w:r w:rsidR="003B5D51">
        <w:t>01</w:t>
      </w:r>
      <w:r w:rsidR="009B0F1B">
        <w:t>.20</w:t>
      </w:r>
      <w:r w:rsidR="00FE5A6E">
        <w:t>1</w:t>
      </w:r>
      <w:r w:rsidR="003B5D51">
        <w:t>7</w:t>
      </w:r>
      <w:r w:rsidR="009B0F1B">
        <w:t xml:space="preserve">. </w:t>
      </w:r>
      <w:r w:rsidR="00C52E73">
        <w:t>određen je nastavak</w:t>
      </w:r>
      <w:r w:rsidR="009B0F1B">
        <w:t xml:space="preserve"> postupk</w:t>
      </w:r>
      <w:r w:rsidR="00C52E73">
        <w:t>a</w:t>
      </w:r>
      <w:r w:rsidR="009B0F1B">
        <w:t xml:space="preserve"> nad dužnikom i imenovan</w:t>
      </w:r>
      <w:r w:rsidR="0040049C">
        <w:t xml:space="preserve"> je</w:t>
      </w:r>
      <w:r w:rsidR="009B0F1B">
        <w:t xml:space="preserve"> </w:t>
      </w:r>
      <w:r w:rsidR="00C52E73">
        <w:t>Zorislav Novoselac iz Osijeka</w:t>
      </w:r>
      <w:r w:rsidR="00932A65">
        <w:t xml:space="preserve"> </w:t>
      </w:r>
      <w:r w:rsidR="009B0F1B">
        <w:t>za stečajn</w:t>
      </w:r>
      <w:r w:rsidR="00C52E73">
        <w:t>og</w:t>
      </w:r>
      <w:r w:rsidR="009B0F1B">
        <w:t xml:space="preserve"> upravitelj</w:t>
      </w:r>
      <w:r w:rsidR="00C52E73">
        <w:t>a</w:t>
      </w:r>
      <w:r w:rsidR="00031731">
        <w:t xml:space="preserve"> budući je naknadno pronađena imovina iza brisanog društva.</w:t>
      </w:r>
    </w:p>
    <w:p w:rsidRDefault="008D4802" w:rsidP="00151FF0" w:rsidR="008D4802">
      <w:pPr>
        <w:pStyle w:val="Tijeloteksta"/>
      </w:pPr>
    </w:p>
    <w:p w:rsidRDefault="00541801" w:rsidP="00317D16" w:rsidR="00F14D32">
      <w:pPr>
        <w:pStyle w:val="Tijeloteksta"/>
        <w:ind w:firstLine="708"/>
      </w:pPr>
      <w:r>
        <w:t>S</w:t>
      </w:r>
      <w:r w:rsidR="00BC69B4">
        <w:t>tečajn</w:t>
      </w:r>
      <w:r>
        <w:t>i</w:t>
      </w:r>
      <w:r w:rsidR="00BC69B4">
        <w:t xml:space="preserve"> upravitelj obavi</w:t>
      </w:r>
      <w:r>
        <w:t>o</w:t>
      </w:r>
      <w:r w:rsidR="00BC69B4">
        <w:t xml:space="preserve"> je sve potrebne radnje, te je sastavi</w:t>
      </w:r>
      <w:r>
        <w:t>o</w:t>
      </w:r>
      <w:r w:rsidR="00BC69B4">
        <w:t xml:space="preserve"> i dostavi</w:t>
      </w:r>
      <w:r>
        <w:t>o</w:t>
      </w:r>
      <w:r w:rsidR="00660152">
        <w:t xml:space="preserve"> </w:t>
      </w:r>
      <w:r w:rsidR="00BC69B4">
        <w:t>svoje pisano izvješće i nazoči</w:t>
      </w:r>
      <w:r>
        <w:t>o</w:t>
      </w:r>
      <w:r w:rsidR="00BC69B4">
        <w:t xml:space="preserve"> </w:t>
      </w:r>
      <w:r>
        <w:t xml:space="preserve">ispitnom i izvještajnom </w:t>
      </w:r>
      <w:r w:rsidR="00BC69B4">
        <w:t>ročištu</w:t>
      </w:r>
      <w:r w:rsidR="00020DE3">
        <w:t xml:space="preserve"> dana 2.05.2017.</w:t>
      </w:r>
      <w:r w:rsidR="00BC69B4">
        <w:t xml:space="preserve">, </w:t>
      </w:r>
      <w:r w:rsidR="00D23353">
        <w:t xml:space="preserve">a dana </w:t>
      </w:r>
      <w:r w:rsidR="00020DE3">
        <w:t>6</w:t>
      </w:r>
      <w:r w:rsidR="00D23353">
        <w:t>.</w:t>
      </w:r>
      <w:r w:rsidR="00020DE3">
        <w:t>1</w:t>
      </w:r>
      <w:r w:rsidR="004209E8">
        <w:t>2</w:t>
      </w:r>
      <w:r w:rsidR="00D23353">
        <w:t>.201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 w:rsidR="00BC69B4">
        <w:t>te je slijedom navedenoga, uzimajući u obzir obujam poslova i rad stečajn</w:t>
      </w:r>
      <w:r w:rsidR="00817561">
        <w:t>og</w:t>
      </w:r>
      <w:r w:rsidR="008D4802">
        <w:t xml:space="preserve"> </w:t>
      </w:r>
      <w:r w:rsidR="00BC69B4">
        <w:t>upravitelj</w:t>
      </w:r>
      <w:r w:rsidR="00817561">
        <w:t>a</w:t>
      </w:r>
      <w:r w:rsidR="007F33F7">
        <w:t xml:space="preserve">, </w:t>
      </w:r>
      <w:r w:rsidR="00BC69B4">
        <w:t xml:space="preserve">sud odlučio kao u izreci temeljem </w:t>
      </w:r>
      <w:r w:rsidR="0098450F">
        <w:t xml:space="preserve">čl. </w:t>
      </w:r>
      <w:r w:rsidR="00C8618B">
        <w:t>94</w:t>
      </w:r>
      <w:r w:rsidR="0098450F">
        <w:t xml:space="preserve">. </w:t>
      </w:r>
      <w:r w:rsidR="00C834BD" w:rsidRPr="00C834BD">
        <w:lastRenderedPageBreak/>
        <w:t>Stečajnog zakona</w:t>
      </w:r>
      <w:r w:rsidR="00413F34">
        <w:t xml:space="preserve"> (NN 71/15</w:t>
      </w:r>
      <w:r w:rsidR="000E13E2">
        <w:t xml:space="preserve"> i 104/17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C86824">
        <w:t>13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86824" w:rsidRPr="00C86824">
        <w:t>4. siječnja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C86824">
        <w:t>i</w:t>
      </w:r>
      <w:r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F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C7366" w:rsidRPr="00FC7366">
      <w:t>14 St-</w:t>
    </w:r>
    <w:r w:rsidR="005C316A" w:rsidRPr="005C316A">
      <w:t>48/17-40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0DE3"/>
    <w:rsid w:val="00024407"/>
    <w:rsid w:val="00031731"/>
    <w:rsid w:val="00031CCE"/>
    <w:rsid w:val="000462E0"/>
    <w:rsid w:val="0004674A"/>
    <w:rsid w:val="000568B2"/>
    <w:rsid w:val="000A5733"/>
    <w:rsid w:val="000B6885"/>
    <w:rsid w:val="000C0BFA"/>
    <w:rsid w:val="000E01EA"/>
    <w:rsid w:val="000E13E2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2EE0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7CF5"/>
    <w:rsid w:val="003423A5"/>
    <w:rsid w:val="003504DC"/>
    <w:rsid w:val="00361758"/>
    <w:rsid w:val="00370A92"/>
    <w:rsid w:val="00385332"/>
    <w:rsid w:val="003A14D4"/>
    <w:rsid w:val="003A3A0C"/>
    <w:rsid w:val="003A76C2"/>
    <w:rsid w:val="003B010F"/>
    <w:rsid w:val="003B5D51"/>
    <w:rsid w:val="003C1E2F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09E8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1801"/>
    <w:rsid w:val="00542A40"/>
    <w:rsid w:val="00542FAD"/>
    <w:rsid w:val="00555A5F"/>
    <w:rsid w:val="005606B3"/>
    <w:rsid w:val="005A1517"/>
    <w:rsid w:val="005C15A4"/>
    <w:rsid w:val="005C316A"/>
    <w:rsid w:val="005C72BB"/>
    <w:rsid w:val="005D2747"/>
    <w:rsid w:val="005F0872"/>
    <w:rsid w:val="005F4DFA"/>
    <w:rsid w:val="00602022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1700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9187C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C109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05F74"/>
    <w:rsid w:val="00C17E69"/>
    <w:rsid w:val="00C20B4A"/>
    <w:rsid w:val="00C25670"/>
    <w:rsid w:val="00C47A65"/>
    <w:rsid w:val="00C52E73"/>
    <w:rsid w:val="00C773E3"/>
    <w:rsid w:val="00C81FF4"/>
    <w:rsid w:val="00C834BD"/>
    <w:rsid w:val="00C8442D"/>
    <w:rsid w:val="00C84F09"/>
    <w:rsid w:val="00C8578B"/>
    <w:rsid w:val="00C8618B"/>
    <w:rsid w:val="00C86824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36AF1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ED32A1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97CE6"/>
    <w:rsid w:val="00FA5D9C"/>
    <w:rsid w:val="00FB13CE"/>
    <w:rsid w:val="00FB3A06"/>
    <w:rsid w:val="00FC4EA8"/>
    <w:rsid w:val="00FC7366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F7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F7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F7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F7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5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F7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F7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F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F7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subjekt brisan rj. Tt-17/707-2</izvorni_sadrzaj>
    <derivirana_varijabla naziv="DomainObject.Predmet.PrimjedbaSuca_1">subjekt brisan rj. Tt-17/707-2</derivirana_varijabla>
  </DomainObject.Predmet.PrimjedbaSuca>
  <DomainObject.Predmet.ProtustrankaFormated>
    <izvorni_sadrzaj>  ARTIKL jednostavno društvo s ograničenom odgovornošću za dizajn, produkciju i organizaciju kulturno-zabavnih programa</izvorni_sadrzaj>
    <derivirana_varijabla naziv="DomainObject.Predmet.ProtustrankaFormated_1">  ARTIKL jednostavno društvo s ograničenom odgovornošću za dizajn, produkciju i organizaciju kulturno-zabavnih programa</derivirana_varijabla>
  </DomainObject.Predmet.ProtustrankaFormated>
  <DomainObject.Predmet.ProtustrankaFormatedOIB>
    <izvorni_sadrzaj>  ARTIKL jednostavno društvo s ograničenom odgovornošću za dizajn, produkciju i organizaciju kulturno-zabavnih programa, OIB 90383270632</izvorni_sadrzaj>
    <derivirana_varijabla naziv="DomainObject.Predmet.ProtustrankaFormatedOIB_1">  ARTIKL jednostavno društvo s ograničenom odgovornošću za dizajn, produkciju i organizaciju kulturno-zabavnih programa, OIB 90383270632</derivirana_varijabla>
  </DomainObject.Predmet.ProtustrankaFormatedOIB>
  <DomainObject.Predmet.ProtustrankaFormatedWithAdress>
    <izvorni_sadrzaj> ARTIKL jednostavno društvo s ograničenom odgovornošću za dizajn, produkciju i organizaciju kulturno-zabavnih programa, Zrmanjska 39, 31000 Osijek</izvorni_sadrzaj>
    <derivirana_varijabla naziv="DomainObject.Predmet.ProtustrankaFormatedWithAdress_1"> ARTIKL jednostavno društvo s ograničenom odgovornošću za dizajn, produkciju i organizaciju kulturno-zabavnih programa, Zrmanjska 39, 31000 Osijek</derivirana_varijabla>
  </DomainObject.Predmet.ProtustrankaFormatedWithAdress>
  <DomainObject.Predmet.ProtustrankaFormatedWithAdressOIB>
    <izvorni_sadrzaj> ARTIKL jednostavno društvo s ograničenom odgovornošću za dizajn, produkciju i organizaciju kulturno-zabavnih programa, OIB 90383270632, Zrmanjska 39, 31000 Osijek</izvorni_sadrzaj>
    <derivirana_varijabla naziv="DomainObject.Predmet.ProtustrankaFormatedWithAdressOIB_1"> ARTIKL jednostavno društvo s ograničenom odgovornošću za dizajn, produkciju i organizaciju kulturno-zabavnih programa, OIB 90383270632, Zrmanjska 39, 31000 Osijek</derivirana_varijabla>
  </DomainObject.Predmet.ProtustrankaFormatedWithAdressOIB>
  <DomainObject.Predmet.ProtustrankaWithAdress>
    <izvorni_sadrzaj>ARTIKL jednostavno društvo s ograničenom odgovornošću za dizajn, produkciju i organizaciju kulturno-zabavnih programa Zrmanjska 39, 31000 Osijek</izvorni_sadrzaj>
    <derivirana_varijabla naziv="DomainObject.Predmet.ProtustrankaWithAdress_1">ARTIKL jednostavno društvo s ograničenom odgovornošću za dizajn, produkciju i organizaciju kulturno-zabavnih programa Zrmanjska 39, 31000 Osijek</derivirana_varijabla>
  </DomainObject.Predmet.ProtustrankaWithAdress>
  <DomainObject.Predmet.ProtustrankaWith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WithAdressOIB_1">ARTIKL jednostavno društvo s ograničenom odgovornošću za dizajn, produkciju i organizaciju kulturno-zabavnih programa, OIB 90383270632, Zrmanjska 39, 31000 Osijek</derivirana_varijabla>
  </DomainObject.Predmet.ProtustrankaWithAdressOIB>
  <DomainObject.Predmet.ProtustrankaNazivFormated>
    <izvorni_sadrzaj>ARTIKL jednostavno društvo s ograničenom odgovornošću za dizajn, produkciju i organizaciju kulturno-zabavnih programa</izvorni_sadrzaj>
    <derivirana_varijabla naziv="DomainObject.Predmet.ProtustrankaNazivFormated_1">ARTIKL jednostavno društvo s ograničenom odgovornošću za dizajn, produkciju i organizaciju kulturno-zabavnih programa</derivirana_varijabla>
  </DomainObject.Predmet.ProtustrankaNazivFormated>
  <DomainObject.Predmet.ProtustrankaNazivFormatedOIB>
    <izvorni_sadrzaj>ARTIKL jednostavno društvo s ograničenom odgovornošću za dizajn, produkciju i organizaciju kulturno-zabavnih programa, OIB 90383270632</izvorni_sadrzaj>
    <derivirana_varijabla naziv="DomainObject.Predmet.ProtustrankaNazivFormatedOIB_1">ARTIKL jednostavno društvo s ograničenom odgovornošću za dizajn, produkciju i organizaciju kulturno-zabavnih programa, OIB 90383270632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Zorislav Novoselac</izvorni_sadrzaj>
    <derivirana_varijabla naziv="DomainObject.Predmet.StrankaFormated_1">  Zorislav Novoselac</derivirana_varijabla>
  </DomainObject.Predmet.StrankaFormated>
  <DomainObject.Predmet.StrankaFormatedOIB>
    <izvorni_sadrzaj>  Zorislav Novoselac, OIB 35178090537</izvorni_sadrzaj>
    <derivirana_varijabla naziv="DomainObject.Predmet.StrankaFormatedOIB_1">  Zorislav Novoselac, OIB 35178090537</derivirana_varijabla>
  </DomainObject.Predmet.StrankaFormatedOIB>
  <DomainObject.Predmet.StrankaFormatedWithAdress>
    <izvorni_sadrzaj> Zorislav Novoselac, Martina Divalta 38, 31000 Osijek</izvorni_sadrzaj>
    <derivirana_varijabla naziv="DomainObject.Predmet.StrankaFormatedWithAdress_1"> Zorislav Novoselac, Martina Divalta 38, 31000 Osijek</derivirana_varijabla>
  </DomainObject.Predmet.StrankaFormatedWithAdress>
  <DomainObject.Predmet.StrankaFormatedWithAdressOIB>
    <izvorni_sadrzaj> Zorislav Novoselac, OIB 35178090537, Martina Divalta 38, 31000 Osijek</izvorni_sadrzaj>
    <derivirana_varijabla naziv="DomainObject.Predmet.StrankaFormatedWithAdressOIB_1"> Zorislav Novoselac, OIB 35178090537, Martina Divalta 38, 31000 Osijek</derivirana_varijabla>
  </DomainObject.Predmet.StrankaFormatedWithAdressOIB>
  <DomainObject.Predmet.StrankaWithAdress>
    <izvorni_sadrzaj>Zorislav Novoselac Martina Divalta 38,31000 Osijek</izvorni_sadrzaj>
    <derivirana_varijabla naziv="DomainObject.Predmet.StrankaWithAdress_1">Zorislav Novoselac Martina Divalta 38,31000 Osijek</derivirana_varijabla>
  </DomainObject.Predmet.StrankaWithAdress>
  <DomainObject.Predmet.StrankaWithAdressOIB>
    <izvorni_sadrzaj>Zorislav Novoselac, OIB 35178090537, Martina Divalta 38,31000 Osijek</izvorni_sadrzaj>
    <derivirana_varijabla naziv="DomainObject.Predmet.StrankaWithAdressOIB_1">Zorislav Novoselac, OIB 35178090537, Martina Divalta 38,31000 Osijek</derivirana_varijabla>
  </DomainObject.Predmet.StrankaWithAdressOIB>
  <DomainObject.Predmet.StrankaNazivFormated>
    <izvorni_sadrzaj>Zorislav Novoselac</izvorni_sadrzaj>
    <derivirana_varijabla naziv="DomainObject.Predmet.StrankaNazivFormated_1">Zorislav Novoselac</derivirana_varijabla>
  </DomainObject.Predmet.StrankaNazivFormated>
  <DomainObject.Predmet.StrankaNazivFormatedOIB>
    <izvorni_sadrzaj>Zorislav Novoselac, OIB 35178090537</izvorni_sadrzaj>
    <derivirana_varijabla naziv="DomainObject.Predmet.StrankaNazivFormatedOIB_1">Zorislav Novoselac, OIB 35178090537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Zorislav Novoselac</item>
    </izvorni_sadrzaj>
    <derivirana_varijabla naziv="DomainObject.Predmet.StrankaListFormated_1">
      <item>Zorislav Novoselac</item>
    </derivirana_varijabla>
  </DomainObject.Predmet.StrankaListFormated>
  <DomainObject.Predmet.StrankaListFormatedOIB>
    <izvorni_sadrzaj>
      <item>Zorislav Novoselac, OIB 35178090537</item>
    </izvorni_sadrzaj>
    <derivirana_varijabla naziv="DomainObject.Predmet.StrankaListFormatedOIB_1">
      <item>Zorislav Novoselac, OIB 35178090537</item>
    </derivirana_varijabla>
  </DomainObject.Predmet.StrankaListFormatedOIB>
  <DomainObject.Predmet.StrankaListFormatedWithAdress>
    <izvorni_sadrzaj>
      <item>Zorislav Novoselac, Martina Divalta 38, 31000 Osijek</item>
    </izvorni_sadrzaj>
    <derivirana_varijabla naziv="DomainObject.Predmet.StrankaListFormatedWithAdress_1">
      <item>Zorislav Novoselac, Martina Divalta 38, 31000 Osijek</item>
    </derivirana_varijabla>
  </DomainObject.Predmet.StrankaListFormatedWithAdress>
  <DomainObject.Predmet.StrankaListFormatedWithAdressOIB>
    <izvorni_sadrzaj>
      <item>Zorislav Novoselac, OIB 35178090537, Martina Divalta 38, 31000 Osijek</item>
    </izvorni_sadrzaj>
    <derivirana_varijabla naziv="DomainObject.Predmet.StrankaListFormatedWithAdressOIB_1">
      <item>Zorislav Novoselac, OIB 35178090537, Martina Divalta 38, 31000 Osijek</item>
    </derivirana_varijabla>
  </DomainObject.Predmet.StrankaListFormatedWithAdressOIB>
  <DomainObject.Predmet.StrankaListNazivFormated>
    <izvorni_sadrzaj>
      <item>Zorislav Novoselac</item>
    </izvorni_sadrzaj>
    <derivirana_varijabla naziv="DomainObject.Predmet.StrankaListNazivFormated_1">
      <item>Zorislav Novoselac</item>
    </derivirana_varijabla>
  </DomainObject.Predmet.StrankaListNazivFormated>
  <DomainObject.Predmet.StrankaListNazivFormatedOIB>
    <izvorni_sadrzaj>
      <item>Zorislav Novoselac, OIB 35178090537</item>
    </izvorni_sadrzaj>
    <derivirana_varijabla naziv="DomainObject.Predmet.StrankaListNazivFormatedOIB_1">
      <item>Zorislav Novoselac, OIB 35178090537</item>
    </derivirana_varijabla>
  </DomainObject.Predmet.StrankaListNazivFormatedOIB>
  <DomainObject.Predmet.ProtuStrankaListFormated>
    <izvorni_sadrzaj>
      <item>ARTIKL jednostavno društvo s ograničenom odgovornošću za dizajn, produkciju i organizaciju kulturno-zabavnih programa</item>
    </izvorni_sadrzaj>
    <derivirana_varijabla naziv="DomainObject.Predmet.ProtuStrankaListFormated_1">
      <item>ARTIKL jednostavno društvo s ograničenom odgovornošću za dizajn, produkciju i organizaciju kulturno-zabavnih programa</item>
    </derivirana_varijabla>
  </DomainObject.Predmet.ProtuStrankaListFormated>
  <DomainObject.Predmet.ProtuStrankaList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FormatedOIB_1">
      <item>ARTIKL jednostavno društvo s ograničenom odgovornošću za dizajn, produkciju i organizaciju kulturno-zabavnih programa, OIB 90383270632</item>
    </derivirana_varijabla>
  </DomainObject.Predmet.ProtuStrankaListFormatedOIB>
  <DomainObject.Predmet.ProtuStrankaListFormatedWithAdress>
    <izvorni_sadrzaj>
      <item>ARTIKL jednostavno društvo s ograničenom odgovornošću za dizajn, produkciju i organizaciju kulturno-zabavnih programa, Zrmanjska 39, 31000 Osijek</item>
    </izvorni_sadrzaj>
    <derivirana_varijabla naziv="DomainObject.Predmet.ProtuStrankaListFormatedWithAdress_1">
      <item>ARTIKL jednostavno društvo s ograničenom odgovornošću za dizajn, produkciju i organizaciju kulturno-zabavnih programa, Zrmanjska 39, 31000 Osijek</item>
    </derivirana_varijabla>
  </DomainObject.Predmet.ProtuStrankaListFormatedWithAdress>
  <DomainObject.Predmet.ProtuStrankaListFormatedWithAdressOIB>
    <izvorni_sadrzaj>
      <item>ARTIKL jednostavno društvo s ograničenom odgovornošću za dizajn, produkciju i organizaciju kulturno-zabavnih programa, OIB 90383270632, Zrmanjska 39, 31000 Osijek</item>
    </izvorni_sadrzaj>
    <derivirana_varijabla naziv="DomainObject.Predmet.ProtuStrankaListFormatedWithAdressOIB_1">
      <item>ARTIKL jednostavno društvo s ograničenom odgovornošću za dizajn, produkciju i organizaciju kulturno-zabavnih programa, OIB 90383270632, Zrmanjska 39, 31000 Osijek</item>
    </derivirana_varijabla>
  </DomainObject.Predmet.ProtuStrankaListFormatedWithAdressOIB>
  <DomainObject.Predmet.ProtuStrankaListNazivFormated>
    <izvorni_sadrzaj>
      <item>ARTIKL jednostavno društvo s ograničenom odgovornošću za dizajn, produkciju i organizaciju kulturno-zabavnih programa</item>
    </izvorni_sadrzaj>
    <derivirana_varijabla naziv="DomainObject.Predmet.ProtuStrankaListNazivFormated_1">
      <item>ARTIKL jednostavno društvo s ograničenom odgovornošću za dizajn, produkciju i organizaciju kulturno-zabavnih programa</item>
    </derivirana_varijabla>
  </DomainObject.Predmet.ProtuStrankaListNazivFormated>
  <DomainObject.Predmet.ProtuStrankaListNazivFormatedOIB>
    <izvorni_sadrzaj>
      <item>ARTIKL jednostavno društvo s ograničenom odgovornošću za dizajn, produkciju i organizaciju kulturno-zabavnih programa, OIB 90383270632</item>
    </izvorni_sadrzaj>
    <derivirana_varijabla naziv="DomainObject.Predmet.ProtuStrankaListNazivFormatedOIB_1">
      <item>ARTIKL jednostavno društvo s ograničenom odgovornošću za dizajn, produkciju i organizaciju kulturno-zabavnih programa, OIB 90383270632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Zorislav Novoselac</izvorni_sadrzaj>
    <derivirana_varijabla naziv="DomainObject.Predmet.StrankaIDrugi_1">Zorislav Novoselac</derivirana_varijabla>
  </DomainObject.Predmet.StrankaIDrugi>
  <DomainObject.Predmet.ProtustrankaIDrugi>
    <izvorni_sadrzaj>ARTIKL jednostavno društvo s ograničenom odgovornošću za dizajn, produkciju i organizaciju kulturno-zabavnih programa</izvorni_sadrzaj>
    <derivirana_varijabla naziv="DomainObject.Predmet.ProtustrankaIDrugi_1">ARTIKL jednostavno društvo s ograničenom odgovornošću za dizajn, produkciju i organizaciju kulturno-zabavnih programa</derivirana_varijabla>
  </DomainObject.Predmet.ProtustrankaIDrugi>
  <DomainObject.Predmet.StrankaIDrugiAdressOIB>
    <izvorni_sadrzaj>Zorislav Novoselac, OIB 35178090537, Martina Divalta 38, 31000 Osijek</izvorni_sadrzaj>
    <derivirana_varijabla naziv="DomainObject.Predmet.StrankaIDrugiAdressOIB_1">Zorislav Novoselac, OIB 35178090537, Martina Divalta 38, 31000 Osijek</derivirana_varijabla>
  </DomainObject.Predmet.StrankaIDrugiAdressOIB>
  <DomainObject.Predmet.ProtustrankaIDrugiAdressOIB>
    <izvorni_sadrzaj>ARTIKL jednostavno društvo s ograničenom odgovornošću za dizajn, produkciju i organizaciju kulturno-zabavnih programa, OIB 90383270632, Zrmanjska 39, 31000 Osijek</izvorni_sadrzaj>
    <derivirana_varijabla naziv="DomainObject.Predmet.ProtustrankaIDrugiAdressOIB_1">ARTIKL jednostavno društvo s ograničenom odgovornošću za dizajn, produkciju i organizaciju kulturno-zabavnih programa, OIB 90383270632, Zrmanjska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ARTIKL jednostavno društvo s ograničenom odgovornošću za dizajn, produkciju i organizaciju kulturno-zabavnih programa</item>
      <item>Zorislav Novoselac</item>
    </izvorni_sadrzaj>
    <derivirana_varijabla naziv="DomainObject.Predmet.SudioniciListNaziv_1">
      <item>ARTIKL jednostavno društvo s ograničenom odgovornošću za dizajn, produkciju i organizaciju kulturno-zabavnih programa</item>
      <item>Zorislav Novoselac</item>
    </derivirana_varijabla>
  </DomainObject.Predmet.SudioniciListNaziv>
  <DomainObject.Predmet.SudioniciListAdressOIB>
    <izvorni_sadrzaj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izvorni_sadrzaj>
    <derivirana_varijabla naziv="DomainObject.Predmet.SudioniciListAdressOIB_1">
      <item>ARTIKL jednostavno društvo s ograničenom odgovornošću za dizajn, produkciju i organizaciju kulturno-zabavnih programa, OIB 90383270632, Zrmanjska 39,31000 Osijek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90383270632</item>
      <item>, OIB 35178090537</item>
    </izvorni_sadrzaj>
    <derivirana_varijabla naziv="DomainObject.Predmet.SudioniciListNazivOIB_1">
      <item>, OIB 90383270632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351</properties:Words>
  <properties:Characters>1999</properties:Characters>
  <properties:Lines>67</properties:Lines>
  <properties:Paragraphs>21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2018-01-04T11:19:00Z</cp:lastPrinted>
  <dcterms:modified xmlns:xsi="http://www.w3.org/2001/XMLSchema-instance" xsi:type="dcterms:W3CDTF">2018-01-04T12:26:00Z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