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7c76" w14:paraId="15d7c76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916AEC">
        <w:rPr>
          <w:szCs w:val="24"/>
        </w:rPr>
        <w:t>147</w:t>
      </w:r>
      <w:r w:rsidR="00537728">
        <w:rPr>
          <w:szCs w:val="24"/>
        </w:rPr>
        <w:t>/</w:t>
      </w:r>
      <w:r w:rsidR="00B8373D">
        <w:rPr>
          <w:szCs w:val="24"/>
        </w:rPr>
        <w:t>1</w:t>
      </w:r>
      <w:r w:rsidR="00F47A8D">
        <w:rPr>
          <w:szCs w:val="24"/>
        </w:rPr>
        <w:t>6</w:t>
      </w:r>
      <w:r w:rsidR="00B8373D">
        <w:rPr>
          <w:szCs w:val="24"/>
        </w:rPr>
        <w:t>-</w:t>
      </w:r>
      <w:r w:rsidR="00537728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B334BF">
        <w:t xml:space="preserve">ika </w:t>
      </w:r>
      <w:r w:rsidR="00916AEC">
        <w:t xml:space="preserve">NOVITA </w:t>
      </w:r>
      <w:r w:rsidR="00537728">
        <w:t>d.o.o.</w:t>
      </w:r>
      <w:r w:rsidR="00117205">
        <w:t>,</w:t>
      </w:r>
      <w:r w:rsidR="00916AEC">
        <w:t xml:space="preserve"> Koprivnica, Ivana Meštrovića 16</w:t>
      </w:r>
      <w:r w:rsidR="000F77CF">
        <w:t>, OIB:</w:t>
      </w:r>
      <w:r w:rsidR="00916AEC">
        <w:t xml:space="preserve"> 46577551663</w:t>
      </w:r>
      <w:r w:rsidR="00117205">
        <w:t>,</w:t>
      </w:r>
      <w:r w:rsidR="0072008E">
        <w:t xml:space="preserve"> </w:t>
      </w:r>
      <w:r w:rsidR="007D3B29">
        <w:t xml:space="preserve">dana </w:t>
      </w:r>
      <w:r w:rsidR="00537728">
        <w:rPr>
          <w:szCs w:val="24"/>
        </w:rPr>
        <w:t>30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916AEC" w:rsidRPr="00916AEC">
        <w:t xml:space="preserve"> </w:t>
      </w:r>
      <w:r w:rsidR="00916AEC">
        <w:t>NOVITA d.o.o., Koprivnica, Ivana Meštrovića 16, OIB: 46577551663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537728">
        <w:rPr>
          <w:szCs w:val="24"/>
        </w:rPr>
        <w:t>30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B334BF">
        <w:rPr>
          <w:szCs w:val="24"/>
        </w:rPr>
        <w:t>14,0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537728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 w:rsidR="009E569B" w:rsidRPr="009E569B">
        <w:t xml:space="preserve"> </w:t>
      </w:r>
      <w:r w:rsidR="00916AEC">
        <w:t>NOVITA d.o.o., Koprivnica, Ivana Meštrovića 16, OIB: 46577551663.</w:t>
      </w:r>
    </w:p>
    <w:p w:rsidRDefault="00916AEC" w:rsidP="00CE3446" w:rsidR="00916AEC">
      <w:pPr>
        <w:jc w:val="both"/>
      </w:pPr>
    </w:p>
    <w:p w:rsidRDefault="00DF4B3F" w:rsidP="000F0F56" w:rsidR="000F0F56" w:rsidRPr="00962A57">
      <w:pPr>
        <w:ind w:firstLine="708"/>
        <w:jc w:val="both"/>
      </w:pPr>
      <w:r w:rsidRPr="00962A57">
        <w:t>III Za stečajnog upravitelja imenuje se</w:t>
      </w:r>
      <w:r w:rsidR="00AE176B">
        <w:t xml:space="preserve"> </w:t>
      </w:r>
      <w:r w:rsidR="000F0F56">
        <w:t>Sven Pirker, Trg kralja Tomislava 2, Varaždin, OIB: 17175634417.</w:t>
      </w:r>
    </w:p>
    <w:p w:rsidRDefault="00F5752F" w:rsidP="00B334BF" w:rsidR="00F5752F" w:rsidRPr="00962A57">
      <w:pPr>
        <w:ind w:firstLine="708"/>
        <w:jc w:val="both"/>
      </w:pPr>
    </w:p>
    <w:p w:rsidRDefault="007A75CE" w:rsidP="009D7851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</w:t>
      </w:r>
      <w:r w:rsidR="009E569B" w:rsidRPr="009E569B">
        <w:t xml:space="preserve"> </w:t>
      </w:r>
      <w:r w:rsidR="00B334BF">
        <w:t>dužnik</w:t>
      </w:r>
      <w:r w:rsidR="00916AEC" w:rsidRPr="00916AEC">
        <w:t xml:space="preserve"> </w:t>
      </w:r>
      <w:r w:rsidR="00916AEC">
        <w:t>NOVITA d.o.o., Koprivnica, Ivana Meštrovića 16, OIB: 46577551663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916AEC">
        <w:rPr>
          <w:szCs w:val="24"/>
        </w:rPr>
        <w:t>29</w:t>
      </w:r>
      <w:r w:rsidR="00F47A8D">
        <w:rPr>
          <w:szCs w:val="24"/>
        </w:rPr>
        <w:t>. siječnja</w:t>
      </w:r>
      <w:r w:rsidR="00B8373D">
        <w:rPr>
          <w:szCs w:val="24"/>
        </w:rPr>
        <w:t xml:space="preserve"> 201</w:t>
      </w:r>
      <w:r w:rsidR="00F47A8D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BE0A14">
        <w:rPr>
          <w:szCs w:val="24"/>
        </w:rPr>
        <w:t>30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BE0A14" w:rsidR="00F93AE2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352996" w:rsidP="000723B1" w:rsidR="00352996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352996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916AEC">
        <w:t>NOVITA d.o.o., Koprivnica, Ivana Meštrovića 16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254B4A">
        <w:rPr>
          <w:szCs w:val="24"/>
        </w:rPr>
        <w:t xml:space="preserve">a Hrvatska, </w:t>
      </w:r>
      <w:r w:rsidR="00916AEC">
        <w:rPr>
          <w:szCs w:val="24"/>
        </w:rPr>
        <w:t>Ispostava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0F0F56">
        <w:t>Sven Pirker, Trg kralja Tomislava 2, Varaždin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8E4BD0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4B2" w:rsidP="007A75CE" w:rsidR="00E654B2">
      <w:r>
        <w:separator/>
      </w:r>
    </w:p>
  </w:endnote>
  <w:endnote w:id="0" w:type="continuationSeparator">
    <w:p w:rsidRDefault="00E654B2" w:rsidP="007A75CE" w:rsidR="00E65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4B2" w:rsidP="007A75CE" w:rsidR="00E654B2">
      <w:r>
        <w:separator/>
      </w:r>
    </w:p>
  </w:footnote>
  <w:footnote w:id="0" w:type="continuationSeparator">
    <w:p w:rsidRDefault="00E654B2" w:rsidP="007A75CE" w:rsidR="00E654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3792E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916AEC">
      <w:t>147</w:t>
    </w:r>
    <w:r w:rsidR="00537728">
      <w:t>/</w:t>
    </w:r>
    <w:r w:rsidR="00B8373D">
      <w:t>1</w:t>
    </w:r>
    <w:r w:rsidR="00F47A8D">
      <w:t>6</w:t>
    </w:r>
    <w:r w:rsidR="00B8373D">
      <w:t>-</w:t>
    </w:r>
    <w:r w:rsidR="00537728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38D5"/>
    <w:rsid w:val="000571E3"/>
    <w:rsid w:val="00064E14"/>
    <w:rsid w:val="00066F97"/>
    <w:rsid w:val="000723B1"/>
    <w:rsid w:val="000B15A6"/>
    <w:rsid w:val="000B4A20"/>
    <w:rsid w:val="000E1119"/>
    <w:rsid w:val="000E225A"/>
    <w:rsid w:val="000F0F56"/>
    <w:rsid w:val="000F77CF"/>
    <w:rsid w:val="00105993"/>
    <w:rsid w:val="00117205"/>
    <w:rsid w:val="00126612"/>
    <w:rsid w:val="00182D43"/>
    <w:rsid w:val="001D7A01"/>
    <w:rsid w:val="001E69F5"/>
    <w:rsid w:val="00207089"/>
    <w:rsid w:val="00254B4A"/>
    <w:rsid w:val="00255595"/>
    <w:rsid w:val="002707C9"/>
    <w:rsid w:val="0028731D"/>
    <w:rsid w:val="002A6059"/>
    <w:rsid w:val="002B657B"/>
    <w:rsid w:val="002D464C"/>
    <w:rsid w:val="00352996"/>
    <w:rsid w:val="00373154"/>
    <w:rsid w:val="003742C8"/>
    <w:rsid w:val="00375932"/>
    <w:rsid w:val="003770E9"/>
    <w:rsid w:val="0037785D"/>
    <w:rsid w:val="00385E66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E2807"/>
    <w:rsid w:val="004F1199"/>
    <w:rsid w:val="00510F59"/>
    <w:rsid w:val="00525276"/>
    <w:rsid w:val="00525C45"/>
    <w:rsid w:val="00531356"/>
    <w:rsid w:val="00537728"/>
    <w:rsid w:val="00550447"/>
    <w:rsid w:val="00581316"/>
    <w:rsid w:val="005A0B24"/>
    <w:rsid w:val="005B2BAA"/>
    <w:rsid w:val="005B616A"/>
    <w:rsid w:val="005D055D"/>
    <w:rsid w:val="005E243D"/>
    <w:rsid w:val="0063224D"/>
    <w:rsid w:val="00645659"/>
    <w:rsid w:val="006523AF"/>
    <w:rsid w:val="0065647B"/>
    <w:rsid w:val="0068190F"/>
    <w:rsid w:val="00693CD2"/>
    <w:rsid w:val="006C0013"/>
    <w:rsid w:val="006C1AAA"/>
    <w:rsid w:val="006D4F7F"/>
    <w:rsid w:val="006F25A8"/>
    <w:rsid w:val="00704110"/>
    <w:rsid w:val="0072008E"/>
    <w:rsid w:val="007247FE"/>
    <w:rsid w:val="00735822"/>
    <w:rsid w:val="00736EF3"/>
    <w:rsid w:val="00741660"/>
    <w:rsid w:val="00751BA8"/>
    <w:rsid w:val="00763E61"/>
    <w:rsid w:val="00764DFA"/>
    <w:rsid w:val="007A75CE"/>
    <w:rsid w:val="007B0DF7"/>
    <w:rsid w:val="007B10CE"/>
    <w:rsid w:val="007B1EB3"/>
    <w:rsid w:val="007D2071"/>
    <w:rsid w:val="007D3B29"/>
    <w:rsid w:val="007F2D48"/>
    <w:rsid w:val="00807802"/>
    <w:rsid w:val="00830F43"/>
    <w:rsid w:val="008354B4"/>
    <w:rsid w:val="00836343"/>
    <w:rsid w:val="008472A3"/>
    <w:rsid w:val="00883F85"/>
    <w:rsid w:val="00897C06"/>
    <w:rsid w:val="008A024C"/>
    <w:rsid w:val="008A49F0"/>
    <w:rsid w:val="008D374C"/>
    <w:rsid w:val="008E4BD0"/>
    <w:rsid w:val="00907951"/>
    <w:rsid w:val="00916AEC"/>
    <w:rsid w:val="00925951"/>
    <w:rsid w:val="00933038"/>
    <w:rsid w:val="00940790"/>
    <w:rsid w:val="00943931"/>
    <w:rsid w:val="009463BE"/>
    <w:rsid w:val="009600A4"/>
    <w:rsid w:val="00962A57"/>
    <w:rsid w:val="00963C9F"/>
    <w:rsid w:val="00964C7D"/>
    <w:rsid w:val="00965CA8"/>
    <w:rsid w:val="00976596"/>
    <w:rsid w:val="00980482"/>
    <w:rsid w:val="009A5985"/>
    <w:rsid w:val="009B1CCB"/>
    <w:rsid w:val="009D0C5B"/>
    <w:rsid w:val="009D3AB2"/>
    <w:rsid w:val="009D7851"/>
    <w:rsid w:val="009E38BA"/>
    <w:rsid w:val="009E569B"/>
    <w:rsid w:val="009E6198"/>
    <w:rsid w:val="009F7651"/>
    <w:rsid w:val="00A51306"/>
    <w:rsid w:val="00A56BA2"/>
    <w:rsid w:val="00A87D55"/>
    <w:rsid w:val="00A92369"/>
    <w:rsid w:val="00AB5C89"/>
    <w:rsid w:val="00AC5AD3"/>
    <w:rsid w:val="00AE176B"/>
    <w:rsid w:val="00AE3548"/>
    <w:rsid w:val="00AF4959"/>
    <w:rsid w:val="00B334BF"/>
    <w:rsid w:val="00B34567"/>
    <w:rsid w:val="00B375FC"/>
    <w:rsid w:val="00B7038C"/>
    <w:rsid w:val="00B7280D"/>
    <w:rsid w:val="00B81C47"/>
    <w:rsid w:val="00B8373D"/>
    <w:rsid w:val="00B90E7B"/>
    <w:rsid w:val="00BD362E"/>
    <w:rsid w:val="00BE0A14"/>
    <w:rsid w:val="00BE6F91"/>
    <w:rsid w:val="00BF351A"/>
    <w:rsid w:val="00BF401D"/>
    <w:rsid w:val="00BF5CAE"/>
    <w:rsid w:val="00C06E09"/>
    <w:rsid w:val="00C102AA"/>
    <w:rsid w:val="00C21BCF"/>
    <w:rsid w:val="00C42684"/>
    <w:rsid w:val="00C42AB9"/>
    <w:rsid w:val="00C63D07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0733"/>
    <w:rsid w:val="00D7256A"/>
    <w:rsid w:val="00DB4EB7"/>
    <w:rsid w:val="00DB5167"/>
    <w:rsid w:val="00DF005B"/>
    <w:rsid w:val="00DF4B3F"/>
    <w:rsid w:val="00E40B4A"/>
    <w:rsid w:val="00E54D43"/>
    <w:rsid w:val="00E57E15"/>
    <w:rsid w:val="00E654B2"/>
    <w:rsid w:val="00EA5D61"/>
    <w:rsid w:val="00EB5764"/>
    <w:rsid w:val="00EF0330"/>
    <w:rsid w:val="00F0497A"/>
    <w:rsid w:val="00F2561D"/>
    <w:rsid w:val="00F25845"/>
    <w:rsid w:val="00F3792E"/>
    <w:rsid w:val="00F47A8D"/>
    <w:rsid w:val="00F50578"/>
    <w:rsid w:val="00F5752F"/>
    <w:rsid w:val="00F6594B"/>
    <w:rsid w:val="00F807F3"/>
    <w:rsid w:val="00F93AE2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E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E7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E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E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E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E7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E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E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St-147/2016-5</izvorni_sadrzaj>
    <derivirana_varijabla naziv="DomainObject.Oznaka_1">St-147/2016-5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2016.</izvorni_sadrzaj>
    <derivirana_varijabla naziv="DomainObject.Predmet.DatumRjesavanja_1">30.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St-147/2016</izvorni_sadrzaj>
    <derivirana_varijabla naziv="DomainObject.Predmet.OznakaBroj_1">St-147/2016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NOVITA d.o.o. za proizvodnju, trgovinu i usluge</izvorni_sadrzaj>
    <derivirana_varijabla naziv="DomainObject.Predmet.ProtustrankaFormated_1">  NOVITA d.o.o. za proizvodnju, trgovinu i usluge</derivirana_varijabla>
  </DomainObject.Predmet.ProtustrankaFormated>
  <DomainObject.Predmet.ProtustrankaFormatedOIB>
    <izvorni_sadrzaj>  NOVITA d.o.o. za proizvodnju, trgovinu i usluge, OIB 46577551663</izvorni_sadrzaj>
    <derivirana_varijabla naziv="DomainObject.Predmet.ProtustrankaFormatedOIB_1">  NOVITA d.o.o. za proizvodnju, trgovinu i usluge, OIB 46577551663</derivirana_varijabla>
  </DomainObject.Predmet.ProtustrankaFormatedOIB>
  <DomainObject.Predmet.ProtustrankaFormatedWithAdress>
    <izvorni_sadrzaj> NOVITA d.o.o. za proizvodnju, trgovinu i usluge, Ivana Meštrovića 16, 48000 Koprivnica</izvorni_sadrzaj>
    <derivirana_varijabla naziv="DomainObject.Predmet.ProtustrankaFormatedWithAdress_1"> NOVITA d.o.o. za proizvodnju, trgovinu i usluge, Ivana Meštrovića 16, 48000 Koprivnica</derivirana_varijabla>
  </DomainObject.Predmet.ProtustrankaFormatedWithAdress>
  <DomainObject.Predmet.ProtustrankaFormatedWithAdressOIB>
    <izvorni_sadrzaj> NOVITA d.o.o. za proizvodnju, trgovinu i usluge, OIB 46577551663, Ivana Meštrovića 16, 48000 Koprivnica</izvorni_sadrzaj>
    <derivirana_varijabla naziv="DomainObject.Predmet.ProtustrankaFormatedWithAdressOIB_1"> NOVITA d.o.o. za proizvodnju, trgovinu i usluge, OIB 46577551663, Ivana Meštrovića 16, 48000 Koprivnica</derivirana_varijabla>
  </DomainObject.Predmet.ProtustrankaFormatedWithAdressOIB>
  <DomainObject.Predmet.ProtustrankaWithAdress>
    <izvorni_sadrzaj>NOVITA d.o.o. za proizvodnju, trgovinu i usluge Ivana Meštrovića 16, 48000 Koprivnica</izvorni_sadrzaj>
    <derivirana_varijabla naziv="DomainObject.Predmet.ProtustrankaWithAdress_1">NOVITA d.o.o. za proizvodnju, trgovinu i usluge Ivana Meštrovića 16, 48000 Koprivnica</derivirana_varijabla>
  </DomainObject.Predmet.ProtustrankaWithAdress>
  <DomainObject.Predmet.ProtustrankaWithAdressOIB>
    <izvorni_sadrzaj>NOVITA d.o.o. za proizvodnju, trgovinu i usluge, OIB 46577551663, Ivana Meštrovića 16, 48000 Koprivnica</izvorni_sadrzaj>
    <derivirana_varijabla naziv="DomainObject.Predmet.ProtustrankaWithAdressOIB_1">NOVITA d.o.o. za proizvodnju, trgovinu i usluge, OIB 46577551663, Ivana Meštrovića 16, 48000 Koprivnica</derivirana_varijabla>
  </DomainObject.Predmet.ProtustrankaWithAdressOIB>
  <DomainObject.Predmet.ProtustrankaNazivFormated>
    <izvorni_sadrzaj>NOVITA d.o.o. za proizvodnju, trgovinu i usluge</izvorni_sadrzaj>
    <derivirana_varijabla naziv="DomainObject.Predmet.ProtustrankaNazivFormated_1">NOVITA d.o.o. za proizvodnju, trgovinu i usluge</derivirana_varijabla>
  </DomainObject.Predmet.ProtustrankaNazivFormated>
  <DomainObject.Predmet.ProtustrankaNazivFormatedOIB>
    <izvorni_sadrzaj>NOVITA d.o.o. za proizvodnju, trgovinu i usluge, OIB 46577551663</izvorni_sadrzaj>
    <derivirana_varijabla naziv="DomainObject.Predmet.ProtustrankaNazivFormatedOIB_1">NOVITA d.o.o. za proizvodnju, trgovinu i usluge, OIB 46577551663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839.04</izvorni_sadrzaj>
    <derivirana_varijabla naziv="DomainObject.Predmet.TrenutnaVrijednost_1">839.04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NOVITA d.o.o. za proizvodnju, trgovinu i usluge</item>
    </izvorni_sadrzaj>
    <derivirana_varijabla naziv="DomainObject.Predmet.ProtuStrankaListFormated_1">
      <item>NOVITA d.o.o. za proizvodnju, trgovinu i usluge</item>
    </derivirana_varijabla>
  </DomainObject.Predmet.ProtuStrankaListFormated>
  <DomainObject.Predmet.ProtuStrankaListFormatedOIB>
    <izvorni_sadrzaj>
      <item>NOVITA d.o.o. za proizvodnju, trgovinu i usluge, OIB 46577551663</item>
    </izvorni_sadrzaj>
    <derivirana_varijabla naziv="DomainObject.Predmet.ProtuStrankaListFormatedOIB_1">
      <item>NOVITA d.o.o. za proizvodnju, trgovinu i usluge, OIB 46577551663</item>
    </derivirana_varijabla>
  </DomainObject.Predmet.ProtuStrankaListFormatedOIB>
  <DomainObject.Predmet.ProtuStrankaListFormatedWithAdress>
    <izvorni_sadrzaj>
      <item>NOVITA d.o.o. za proizvodnju, trgovinu i usluge, Ivana Meštrovića 16, 48000 Koprivnica</item>
    </izvorni_sadrzaj>
    <derivirana_varijabla naziv="DomainObject.Predmet.ProtuStrankaListFormatedWithAdress_1">
      <item>NOVITA d.o.o. za proizvodnju, trgovinu i usluge, Ivana Meštrovića 16, 48000 Koprivnica</item>
    </derivirana_varijabla>
  </DomainObject.Predmet.ProtuStrankaListFormatedWithAdress>
  <DomainObject.Predmet.ProtuStrankaListFormatedWithAdressOIB>
    <izvorni_sadrzaj>
      <item>NOVITA d.o.o. za proizvodnju, trgovinu i usluge, OIB 46577551663, Ivana Meštrovića 16, 48000 Koprivnica</item>
    </izvorni_sadrzaj>
    <derivirana_varijabla naziv="DomainObject.Predmet.ProtuStrankaListFormatedWithAdressOIB_1">
      <item>NOVITA d.o.o. za proizvodnju, trgovinu i usluge, OIB 46577551663, Ivana Meštrovića 16, 48000 Koprivnica</item>
    </derivirana_varijabla>
  </DomainObject.Predmet.ProtuStrankaListFormatedWithAdressOIB>
  <DomainObject.Predmet.ProtuStrankaListNazivFormated>
    <izvorni_sadrzaj>
      <item>NOVITA d.o.o. za proizvodnju, trgovinu i usluge</item>
    </izvorni_sadrzaj>
    <derivirana_varijabla naziv="DomainObject.Predmet.ProtuStrankaListNazivFormated_1">
      <item>NOVITA d.o.o. za proizvodnju, trgovinu i usluge</item>
    </derivirana_varijabla>
  </DomainObject.Predmet.ProtuStrankaListNazivFormated>
  <DomainObject.Predmet.ProtuStrankaListNazivFormatedOIB>
    <izvorni_sadrzaj>
      <item>NOVITA d.o.o. za proizvodnju, trgovinu i usluge, OIB 46577551663</item>
    </izvorni_sadrzaj>
    <derivirana_varijabla naziv="DomainObject.Predmet.ProtuStrankaListNazivFormatedOIB_1">
      <item>NOVITA d.o.o. za proizvodnju, trgovinu i usluge, OIB 46577551663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St-147/2016-5</izvorni_sadrzaj>
    <derivirana_varijabla naziv="DomainObject.PoslovniBrojDokumenta_1">St-147/2016-5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NOVITA d.o.o. za proizvodnju, trgovinu i usluge</izvorni_sadrzaj>
    <derivirana_varijabla naziv="DomainObject.Predmet.ProtustrankaIDrugi_1">NOVITA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NOVITA d.o.o. za proizvodnju, trgovinu i usluge, OIB 46577551663, Ivana Meštrovića 16, 48000 Koprivnica</izvorni_sadrzaj>
    <derivirana_varijabla naziv="DomainObject.Predmet.ProtustrankaIDrugiAdressOIB_1">NOVITA d.o.o. za proizvodnju, trgovinu i usluge, OIB 46577551663, Ivana Meštrovića 16,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St-147/2016-5</izvorni_sadrzaj>
    <derivirana_varijabla naziv="DomainObject.Predmet.OdlukaRjesenje.Oznaka_1">St-147/2016-5</derivirana_varijabla>
  </DomainObject.Predmet.OdlukaRjesenje.Oznaka>
  <DomainObject.Predmet.SudioniciListNaziv>
    <izvorni_sadrzaj>
      <item>Financijska agencija</item>
      <item>NOVITA d.o.o.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NOVITA d.o.o.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NOVITA d.o.o. za proizvodnju, trgovinu i usluge, OIB 46577551663, Ivana Meštrovića 16,48000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NOVITA d.o.o. za proizvodnju, trgovinu i usluge, OIB 46577551663, Ivana Meštrovića 16,48000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46577551663</item>
      <item>, OIB null</item>
      <item>, OIB null</item>
    </izvorni_sadrzaj>
    <derivirana_varijabla naziv="DomainObject.Predmet.SudioniciListNazivOIB_1">
      <item>, OIB 85821130368</item>
      <item>, OIB 46577551663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2643</properties:Characters>
  <properties:Lines>86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2016-03-30T08:38:00Z</dcterms:created>
  <dc:creator>Ljubica Makovec</dc:creator>
  <cp:lastModifiedBy>Maja Marčec</cp:lastModifiedBy>
  <cp:lastPrinted>2016-03-16T09:38:00Z</cp:lastPrinted>
  <dcterms:modified xmlns:xsi="http://www.w3.org/2001/XMLSchema-instance" xsi:type="dcterms:W3CDTF">2016-03-30T11:17:00Z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