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21fc" w14:paraId="1ed21fc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972F46">
        <w:rPr>
          <w:b/>
        </w:rPr>
        <w:t>474</w:t>
      </w:r>
      <w:r w:rsidR="00490587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84793D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84793D">
        <w:t xml:space="preserve"> </w:t>
      </w:r>
      <w:r w:rsidR="0084793D" w:rsidRPr="0084793D">
        <w:t>BRAĆA BILIĆ d.o.o. za turizam, ugostiteljstvo, turistička agencija</w:t>
      </w:r>
      <w:r w:rsidR="0084793D">
        <w:t>, Ravnice 3, Omiš</w:t>
      </w:r>
      <w:r w:rsidR="008C2B3C">
        <w:t>, OIB:</w:t>
      </w:r>
      <w:r w:rsidR="0084793D">
        <w:t xml:space="preserve"> </w:t>
      </w:r>
      <w:r w:rsidR="0084793D" w:rsidRPr="0084793D">
        <w:t>61327961733</w:t>
      </w:r>
      <w:r w:rsidR="00524FB3" w:rsidRPr="00480E9F">
        <w:t xml:space="preserve">, dana </w:t>
      </w:r>
      <w:r w:rsidR="0084793D">
        <w:t>05</w:t>
      </w:r>
      <w:r w:rsidR="00524FB3" w:rsidRPr="00480E9F">
        <w:t xml:space="preserve">. </w:t>
      </w:r>
      <w:r w:rsidR="0084793D">
        <w:t xml:space="preserve">studenog </w:t>
      </w:r>
      <w:r w:rsidR="00524FB3">
        <w:t>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5D5D0A" w:rsidRPr="005D5D0A">
        <w:t xml:space="preserve">BRAĆA BILIĆ d.o.o. za turizam, ugostiteljstvo, turistička agencija, Ravnice 3, Omiš, OIB: 61327961733,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972F46">
        <w:t>474</w:t>
      </w:r>
      <w:r w:rsidR="00DE5301" w:rsidRPr="00FD428F">
        <w:t>-1</w:t>
      </w:r>
      <w:r w:rsidR="00A223CC">
        <w:t>7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5D5D0A" w:rsidP="00407841" w:rsidR="005D5D0A">
      <w:pPr>
        <w:jc w:val="both"/>
      </w:pPr>
    </w:p>
    <w:p w:rsidRDefault="005D5D0A" w:rsidP="00407841" w:rsidR="005D5D0A">
      <w:pPr>
        <w:jc w:val="both"/>
      </w:pPr>
    </w:p>
    <w:p w:rsidRDefault="005D5D0A" w:rsidP="00407841" w:rsidR="005D5D0A">
      <w:pPr>
        <w:jc w:val="both"/>
      </w:pPr>
    </w:p>
    <w:p w:rsidRDefault="005D5D0A" w:rsidP="00407841" w:rsidR="005D5D0A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lastRenderedPageBreak/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712AE0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972F46">
        <w:t>5</w:t>
      </w:r>
      <w:r w:rsidR="00E67B41">
        <w:t xml:space="preserve">. </w:t>
      </w:r>
      <w:r w:rsidR="00972F46">
        <w:t>travnja</w:t>
      </w:r>
      <w:r w:rsidR="00BA1BAA" w:rsidRPr="00FD428F">
        <w:t xml:space="preserve"> </w:t>
      </w:r>
      <w:r w:rsidR="00490587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5D5D0A" w:rsidRPr="005D5D0A">
        <w:t>BRAĆA BILIĆ d.o.o. za turizam, ugostiteljstvo, turistička agencija, Ravnice 3, Omiš, OIB: 61327961733</w:t>
      </w: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055BDF">
        <w:t>8</w:t>
      </w:r>
      <w:r w:rsidR="0016020C">
        <w:t xml:space="preserve">. </w:t>
      </w:r>
      <w:r w:rsidR="00055BDF">
        <w:t>kolovoza</w:t>
      </w:r>
      <w:r w:rsidR="00490587">
        <w:t xml:space="preserve">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972F46">
        <w:t>35</w:t>
      </w:r>
      <w:r w:rsidR="00502899">
        <w:t>.</w:t>
      </w:r>
      <w:r w:rsidR="00972F46">
        <w:t>480</w:t>
      </w:r>
      <w:r w:rsidR="00F96FFD">
        <w:t>,</w:t>
      </w:r>
      <w:r w:rsidR="00972F46">
        <w:t>91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972F46">
        <w:t>13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490587">
        <w:t>6</w:t>
      </w:r>
      <w:r w:rsidR="00972F46">
        <w:t>75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480E9F">
      <w:pPr>
        <w:jc w:val="center"/>
        <w:rPr>
          <w:b/>
        </w:rPr>
      </w:pPr>
      <w:r w:rsidRPr="00480E9F">
        <w:rPr>
          <w:b/>
        </w:rPr>
        <w:t xml:space="preserve">U </w:t>
      </w:r>
      <w:r w:rsidR="005B0352" w:rsidRPr="00480E9F">
        <w:rPr>
          <w:b/>
        </w:rPr>
        <w:t>Splitu</w:t>
      </w:r>
      <w:r w:rsidRPr="00480E9F">
        <w:rPr>
          <w:b/>
        </w:rPr>
        <w:t xml:space="preserve">, </w:t>
      </w:r>
      <w:r w:rsidR="005D5D0A">
        <w:rPr>
          <w:b/>
        </w:rPr>
        <w:t>05.studenog</w:t>
      </w:r>
      <w:r w:rsidR="00D60B22" w:rsidRPr="00480E9F">
        <w:rPr>
          <w:b/>
        </w:rPr>
        <w:t xml:space="preserve"> </w:t>
      </w:r>
      <w:r w:rsidR="001D4345" w:rsidRPr="00480E9F">
        <w:rPr>
          <w:b/>
        </w:rPr>
        <w:t>201</w:t>
      </w:r>
      <w:r w:rsidR="005E056A" w:rsidRPr="00480E9F">
        <w:rPr>
          <w:b/>
        </w:rPr>
        <w:t>8</w:t>
      </w:r>
      <w:r w:rsidR="001D4345" w:rsidRPr="00480E9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A37" w:rsidP="00583F5B" w:rsidR="00D77A37">
      <w:r>
        <w:separator/>
      </w:r>
    </w:p>
  </w:endnote>
  <w:endnote w:id="0" w:type="continuationSeparator">
    <w:p w:rsidRDefault="00D77A37" w:rsidP="00583F5B" w:rsidR="00D77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A37" w:rsidP="00583F5B" w:rsidR="00D77A37">
      <w:r>
        <w:separator/>
      </w:r>
    </w:p>
  </w:footnote>
  <w:footnote w:id="0" w:type="continuationSeparator">
    <w:p w:rsidRDefault="00D77A37" w:rsidP="00583F5B" w:rsidR="00D77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369">
          <w:rPr>
            <w:noProof/>
          </w:rPr>
          <w:t>3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972F46">
          <w:t>474</w:t>
        </w:r>
        <w:r w:rsidR="00490587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5D0A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4793D"/>
    <w:rsid w:val="00872C78"/>
    <w:rsid w:val="00880369"/>
    <w:rsid w:val="00893CB9"/>
    <w:rsid w:val="00896A3D"/>
    <w:rsid w:val="008B1920"/>
    <w:rsid w:val="008C2B3C"/>
    <w:rsid w:val="008D6B1E"/>
    <w:rsid w:val="008E102D"/>
    <w:rsid w:val="008E3CA3"/>
    <w:rsid w:val="00936740"/>
    <w:rsid w:val="00972F46"/>
    <w:rsid w:val="00976AE2"/>
    <w:rsid w:val="009870A9"/>
    <w:rsid w:val="009D5071"/>
    <w:rsid w:val="009D7CA5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77A37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3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3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3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3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3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3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3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3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BILIĆ d.o.o. za turizam, ugostiteljstvo, turistička agencija</izvorni_sadrzaj>
    <derivirana_varijabla naziv="DomainObject.Predmet.ProtustrankaFormated_1">  BRAĆA BILIĆ d.o.o. za turizam, ugostiteljstvo, turistička agencija</derivirana_varijabla>
  </DomainObject.Predmet.ProtustrankaFormated>
  <DomainObject.Predmet.ProtustrankaFormatedOIB>
    <izvorni_sadrzaj>  BRAĆA BILIĆ d.o.o. za turizam, ugostiteljstvo, turistička agencija, OIB 61327961733</izvorni_sadrzaj>
    <derivirana_varijabla naziv="DomainObject.Predmet.ProtustrankaFormatedOIB_1">  BRAĆA BILIĆ d.o.o. za turizam, ugostiteljstvo, turistička agencija, OIB 61327961733</derivirana_varijabla>
  </DomainObject.Predmet.ProtustrankaFormatedOIB>
  <DomainObject.Predmet.ProtustrankaFormatedWithAdress>
    <izvorni_sadrzaj> BRAĆA BILIĆ d.o.o. za turizam, ugostiteljstvo, turistička agencija, Ravnice 3, 21310 Omiš</izvorni_sadrzaj>
    <derivirana_varijabla naziv="DomainObject.Predmet.ProtustrankaFormatedWithAdress_1"> BRAĆA BILIĆ d.o.o. za turizam, ugostiteljstvo, turistička agencija, Ravnice 3, 21310 Omiš</derivirana_varijabla>
  </DomainObject.Predmet.ProtustrankaFormatedWithAdress>
  <DomainObject.Predmet.ProtustrankaFormatedWithAdressOIB>
    <izvorni_sadrzaj> BRAĆA BILIĆ d.o.o. za turizam, ugostiteljstvo, turistička agencija, OIB 61327961733, Ravnice 3, 21310 Omiš</izvorni_sadrzaj>
    <derivirana_varijabla naziv="DomainObject.Predmet.ProtustrankaFormatedWithAdressOIB_1"> BRAĆA BILIĆ d.o.o. za turizam, ugostiteljstvo, turistička agencija, OIB 61327961733, Ravnice 3, 21310 Omiš</derivirana_varijabla>
  </DomainObject.Predmet.ProtustrankaFormatedWithAdressOIB>
  <DomainObject.Predmet.ProtustrankaWithAdress>
    <izvorni_sadrzaj>BRAĆA BILIĆ d.o.o. za turizam, ugostiteljstvo, turistička agencija Ravnice 3, 21310 Omiš</izvorni_sadrzaj>
    <derivirana_varijabla naziv="DomainObject.Predmet.ProtustrankaWithAdress_1">BRAĆA BILIĆ d.o.o. za turizam, ugostiteljstvo, turistička agencija Ravnice 3, 21310 Omiš</derivirana_varijabla>
  </DomainObject.Predmet.ProtustrankaWithAdress>
  <DomainObject.Predmet.ProtustrankaWithAdressOIB>
    <izvorni_sadrzaj>BRAĆA BILIĆ d.o.o. za turizam, ugostiteljstvo, turistička agencija, OIB 61327961733, Ravnice 3, 21310 Omiš</izvorni_sadrzaj>
    <derivirana_varijabla naziv="DomainObject.Predmet.ProtustrankaWithAdressOIB_1">BRAĆA BILIĆ d.o.o. za turizam, ugostiteljstvo, turistička agencija, OIB 61327961733, Ravnice 3, 21310 Omiš</derivirana_varijabla>
  </DomainObject.Predmet.ProtustrankaWithAdressOIB>
  <DomainObject.Predmet.ProtustrankaNazivFormated>
    <izvorni_sadrzaj>BRAĆA BILIĆ d.o.o. za turizam, ugostiteljstvo, turistička agencija</izvorni_sadrzaj>
    <derivirana_varijabla naziv="DomainObject.Predmet.ProtustrankaNazivFormated_1">BRAĆA BILIĆ d.o.o. za turizam, ugostiteljstvo, turistička agencija</derivirana_varijabla>
  </DomainObject.Predmet.ProtustrankaNazivFormated>
  <DomainObject.Predmet.ProtustrankaNazivFormatedOIB>
    <izvorni_sadrzaj>BRAĆA BILIĆ d.o.o. za turizam, ugostiteljstvo, turistička agencija, OIB 61327961733</izvorni_sadrzaj>
    <derivirana_varijabla naziv="DomainObject.Predmet.ProtustrankaNazivFormatedOIB_1">BRAĆA BILIĆ d.o.o. za turizam, ugostiteljstvo, turistička agencija, OIB 61327961733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35480.91</izvorni_sadrzaj>
    <derivirana_varijabla naziv="DomainObject.Predmet.TrenutnaVrijednost_1">35480.91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BRAĆA BILIĆ d.o.o. za turizam, ugostiteljstvo, turistička agencija</item>
    </izvorni_sadrzaj>
    <derivirana_varijabla naziv="DomainObject.Predmet.ProtuStrankaListFormated_1">
      <item>BRAĆA BILIĆ d.o.o. za turizam, ugostiteljstvo, turistička agencija</item>
    </derivirana_varijabla>
  </DomainObject.Predmet.ProtuStrankaListFormated>
  <DomainObject.Predmet.ProtuStrankaListFormatedOIB>
    <izvorni_sadrzaj>
      <item>BRAĆA BILIĆ d.o.o. za turizam, ugostiteljstvo, turistička agencija, OIB 61327961733</item>
    </izvorni_sadrzaj>
    <derivirana_varijabla naziv="DomainObject.Predmet.ProtuStrankaListFormatedOIB_1">
      <item>BRAĆA BILIĆ d.o.o. za turizam, ugostiteljstvo, turistička agencija, OIB 61327961733</item>
    </derivirana_varijabla>
  </DomainObject.Predmet.ProtuStrankaListFormatedOIB>
  <DomainObject.Predmet.ProtuStrankaListFormatedWithAdress>
    <izvorni_sadrzaj>
      <item>BRAĆA BILIĆ d.o.o. za turizam, ugostiteljstvo, turistička agencija, Ravnice 3, 21310 Omiš</item>
    </izvorni_sadrzaj>
    <derivirana_varijabla naziv="DomainObject.Predmet.ProtuStrankaListFormatedWithAdress_1">
      <item>BRAĆA BILIĆ d.o.o. za turizam, ugostiteljstvo, turistička agencija, Ravnice 3, 21310 Omiš</item>
    </derivirana_varijabla>
  </DomainObject.Predmet.ProtuStrankaListFormatedWithAdress>
  <DomainObject.Predmet.ProtuStrankaListFormatedWithAdressOIB>
    <izvorni_sadrzaj>
      <item>BRAĆA BILIĆ d.o.o. za turizam, ugostiteljstvo, turistička agencija, OIB 61327961733, Ravnice 3, 21310 Omiš</item>
    </izvorni_sadrzaj>
    <derivirana_varijabla naziv="DomainObject.Predmet.ProtuStrankaListFormatedWithAdressOIB_1">
      <item>BRAĆA BILIĆ d.o.o. za turizam, ugostiteljstvo, turistička agencija, OIB 61327961733, Ravnice 3, 21310 Omiš</item>
    </derivirana_varijabla>
  </DomainObject.Predmet.ProtuStrankaListFormatedWithAdressOIB>
  <DomainObject.Predmet.ProtuStrankaListNazivFormated>
    <izvorni_sadrzaj>
      <item>BRAĆA BILIĆ d.o.o. za turizam, ugostiteljstvo, turistička agencija</item>
    </izvorni_sadrzaj>
    <derivirana_varijabla naziv="DomainObject.Predmet.ProtuStrankaListNazivFormated_1">
      <item>BRAĆA BILIĆ d.o.o. za turizam, ugostiteljstvo, turistička agencija</item>
    </derivirana_varijabla>
  </DomainObject.Predmet.ProtuStrankaListNazivFormated>
  <DomainObject.Predmet.ProtuStrankaListNazivFormatedOIB>
    <izvorni_sadrzaj>
      <item>BRAĆA BILIĆ d.o.o. za turizam, ugostiteljstvo, turistička agencija, OIB 61327961733</item>
    </izvorni_sadrzaj>
    <derivirana_varijabla naziv="DomainObject.Predmet.ProtuStrankaListNazivFormatedOIB_1">
      <item>BRAĆA BILIĆ d.o.o. za turizam, ugostiteljstvo, turistička agencija, OIB 61327961733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BRAĆA BILIĆ d.o.o. za turizam, ugostiteljstvo, turistička agencija</izvorni_sadrzaj>
    <derivirana_varijabla naziv="DomainObject.Predmet.ProtustrankaIDrugi_1">BRAĆA BILIĆ d.o.o. za turizam,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BRAĆA BILIĆ d.o.o. za turizam, ugostiteljstvo, turistička agencija, OIB 61327961733, Ravnice 3, 21310 Omiš</izvorni_sadrzaj>
    <derivirana_varijabla naziv="DomainObject.Predmet.ProtustrankaIDrugiAdressOIB_1">BRAĆA BILIĆ d.o.o. za turizam, ugostiteljstvo, turistička agencija, OIB 61327961733, Ravnice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BILIĆ d.o.o. za turizam, ugostiteljstvo, turistička agencija</item>
      <item>FINANCIJSKA AGENCIJA, RC SPLIT</item>
    </izvorni_sadrzaj>
    <derivirana_varijabla naziv="DomainObject.Predmet.SudioniciListNaziv_1">
      <item>BRAĆA BILIĆ d.o.o. za turizam, ugostiteljstvo, turistička agencija</item>
      <item>FINANCIJSKA AGENCIJA, RC SPLIT</item>
    </derivirana_varijabla>
  </DomainObject.Predmet.SudioniciListNaziv>
  <DomainObject.Predmet.SudioniciListAdressOIB>
    <izvorni_sadrzaj>
      <item>BRAĆA BILIĆ d.o.o. za turizam, ugostiteljstvo, turistička agencija, OIB 61327961733, Ravnice 3,21310 Omiš</item>
      <item>FINANCIJSKA AGENCIJA, RC SPLIT, OIB 85821130368, Mažuranićevo šetalište 24 b,21000 Split</item>
    </izvorni_sadrzaj>
    <derivirana_varijabla naziv="DomainObject.Predmet.SudioniciListAdressOIB_1">
      <item>BRAĆA BILIĆ d.o.o. za turizam, ugostiteljstvo, turistička agencija, OIB 61327961733, Ravnice 3,21310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61327961733</item>
      <item>, OIB 85821130368</item>
    </izvorni_sadrzaj>
    <derivirana_varijabla naziv="DomainObject.Predmet.SudioniciListNazivOIB_1">
      <item>, OIB 61327961733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St-474/2017-8</izvorni_sadrzaj>
    <derivirana_varijabla naziv="DomainObject.PredzadnjaOdlukaIzPredmeta.Oznaka_1">St-474/2017-8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1CF2D-2505-48D8-969B-97644CD163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653</properties:Words>
  <properties:Characters>3608</properties:Characters>
  <properties:Lines>100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2018-11-05T13:46:00Z</dcterms:created>
  <dc:creator>Diana Butigan Granić</dc:creator>
  <cp:lastModifiedBy>Sanja Vuković</cp:lastModifiedBy>
  <cp:lastPrinted>2018-06-05T08:22:00Z</cp:lastPrinted>
  <dcterms:modified xmlns:xsi="http://www.w3.org/2001/XMLSchema-instance" xsi:type="dcterms:W3CDTF">2018-11-05T13:50:00Z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(braća bilic objavat.docx)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