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7fac" w14:paraId="c597fac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E6135A">
        <w:t>402</w:t>
      </w:r>
      <w:r w:rsidR="00AA6301">
        <w:t>/2016</w:t>
      </w:r>
      <w:r w:rsidR="00806A0A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E6135A">
        <w:t>402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5C1CAF" w:rsidR="005C1CA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E6135A" w:rsidRPr="0071331D">
        <w:t>GA-PAN d.o.o., Petrinja (Grad Petrinja), Zagrebačka 2/A, OIB: 96141492795</w:t>
      </w:r>
      <w:r w:rsidR="0099655E">
        <w:t>.</w:t>
      </w:r>
    </w:p>
    <w:p w:rsidRDefault="0099655E" w:rsidP="0099655E" w:rsidR="0099655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6135A">
        <w:t>672.751,77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806A0A" w:rsidR="0076266C">
      <w:pPr>
        <w:pStyle w:val="Podnaslov"/>
        <w:ind w:firstLine="720" w:left="4320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25CCE"/>
    <w:rsid w:val="00140469"/>
    <w:rsid w:val="00147B28"/>
    <w:rsid w:val="00153D27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06A0A"/>
    <w:rsid w:val="008F0751"/>
    <w:rsid w:val="0099655E"/>
    <w:rsid w:val="009A5986"/>
    <w:rsid w:val="00A1360E"/>
    <w:rsid w:val="00AA6301"/>
    <w:rsid w:val="00B267EF"/>
    <w:rsid w:val="00BD2E3D"/>
    <w:rsid w:val="00CA2E65"/>
    <w:rsid w:val="00CB19A0"/>
    <w:rsid w:val="00D50399"/>
    <w:rsid w:val="00DB39FB"/>
    <w:rsid w:val="00E6135A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GA-PAN d.o.o.</izvorni_sadrzaj>
    <derivirana_varijabla naziv="DomainObject.Predmet.ProtustrankaFormated_1">  GA-PAN d.o.o.</derivirana_varijabla>
  </DomainObject.Predmet.ProtustrankaFormated>
  <DomainObject.Predmet.ProtustrankaFormatedOIB>
    <izvorni_sadrzaj>  GA-PAN d.o.o., OIB 96141492795</izvorni_sadrzaj>
    <derivirana_varijabla naziv="DomainObject.Predmet.ProtustrankaFormatedOIB_1">  GA-PAN d.o.o., OIB 96141492795</derivirana_varijabla>
  </DomainObject.Predmet.ProtustrankaFormatedOIB>
  <DomainObject.Predmet.ProtustrankaFormatedWithAdress>
    <izvorni_sadrzaj> GA-PAN d.o.o., Zagrebačka 2/A, 44250 Petrinja</izvorni_sadrzaj>
    <derivirana_varijabla naziv="DomainObject.Predmet.ProtustrankaFormatedWithAdress_1"> GA-PAN d.o.o., Zagrebačka 2/A, 44250 Petrinja</derivirana_varijabla>
  </DomainObject.Predmet.ProtustrankaFormatedWithAdress>
  <DomainObject.Predmet.ProtustrankaFormatedWithAdressOIB>
    <izvorni_sadrzaj> GA-PAN d.o.o., OIB 96141492795, Zagrebačka 2/A, 44250 Petrinja</izvorni_sadrzaj>
    <derivirana_varijabla naziv="DomainObject.Predmet.ProtustrankaFormatedWithAdressOIB_1"> GA-PAN d.o.o., OIB 96141492795, Zagrebačka 2/A, 44250 Petrinja</derivirana_varijabla>
  </DomainObject.Predmet.ProtustrankaFormatedWithAdressOIB>
  <DomainObject.Predmet.ProtustrankaWithAdress>
    <izvorni_sadrzaj>GA-PAN d.o.o. Zagrebačka 2/A, 44250 Petrinja</izvorni_sadrzaj>
    <derivirana_varijabla naziv="DomainObject.Predmet.ProtustrankaWithAdress_1">GA-PAN d.o.o. Zagrebačka 2/A, 44250 Petrinja</derivirana_varijabla>
  </DomainObject.Predmet.ProtustrankaWithAdress>
  <DomainObject.Predmet.ProtustrankaWithAdressOIB>
    <izvorni_sadrzaj>GA-PAN d.o.o., OIB 96141492795, Zagrebačka 2/A, 44250 Petrinja</izvorni_sadrzaj>
    <derivirana_varijabla naziv="DomainObject.Predmet.ProtustrankaWithAdressOIB_1">GA-PAN d.o.o., OIB 96141492795, Zagrebačka 2/A, 44250 Petrinja</derivirana_varijabla>
  </DomainObject.Predmet.ProtustrankaWithAdressOIB>
  <DomainObject.Predmet.ProtustrankaNazivFormated>
    <izvorni_sadrzaj>GA-PAN d.o.o.</izvorni_sadrzaj>
    <derivirana_varijabla naziv="DomainObject.Predmet.ProtustrankaNazivFormated_1">GA-PAN d.o.o.</derivirana_varijabla>
  </DomainObject.Predmet.ProtustrankaNazivFormated>
  <DomainObject.Predmet.ProtustrankaNazivFormatedOIB>
    <izvorni_sadrzaj>GA-PAN d.o.o., OIB 96141492795</izvorni_sadrzaj>
    <derivirana_varijabla naziv="DomainObject.Predmet.ProtustrankaNazivFormatedOIB_1">GA-PAN d.o.o., OIB 96141492795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GA-PAN d.o.o.</item>
    </izvorni_sadrzaj>
    <derivirana_varijabla naziv="DomainObject.Predmet.ProtuStrankaListFormated_1">
      <item>GA-PAN d.o.o.</item>
    </derivirana_varijabla>
  </DomainObject.Predmet.ProtuStrankaListFormated>
  <DomainObject.Predmet.ProtuStrankaListFormatedOIB>
    <izvorni_sadrzaj>
      <item>GA-PAN d.o.o., OIB 96141492795</item>
    </izvorni_sadrzaj>
    <derivirana_varijabla naziv="DomainObject.Predmet.ProtuStrankaListFormatedOIB_1">
      <item>GA-PAN d.o.o., OIB 96141492795</item>
    </derivirana_varijabla>
  </DomainObject.Predmet.ProtuStrankaListFormatedOIB>
  <DomainObject.Predmet.ProtuStrankaListFormatedWithAdress>
    <izvorni_sadrzaj>
      <item>GA-PAN d.o.o., Zagrebačka 2/A, 44250 Petrinja</item>
    </izvorni_sadrzaj>
    <derivirana_varijabla naziv="DomainObject.Predmet.ProtuStrankaListFormatedWithAdress_1">
      <item>GA-PAN d.o.o., Zagrebačka 2/A, 44250 Petrinja</item>
    </derivirana_varijabla>
  </DomainObject.Predmet.ProtuStrankaListFormatedWithAdress>
  <DomainObject.Predmet.ProtuStrankaListFormatedWithAdressOIB>
    <izvorni_sadrzaj>
      <item>GA-PAN d.o.o., OIB 96141492795, Zagrebačka 2/A, 44250 Petrinja</item>
    </izvorni_sadrzaj>
    <derivirana_varijabla naziv="DomainObject.Predmet.ProtuStrankaListFormatedWithAdressOIB_1">
      <item>GA-PAN d.o.o., OIB 96141492795, Zagrebačka 2/A, 44250 Petrinja</item>
    </derivirana_varijabla>
  </DomainObject.Predmet.ProtuStrankaListFormatedWithAdressOIB>
  <DomainObject.Predmet.ProtuStrankaListNazivFormated>
    <izvorni_sadrzaj>
      <item>GA-PAN d.o.o.</item>
    </izvorni_sadrzaj>
    <derivirana_varijabla naziv="DomainObject.Predmet.ProtuStrankaListNazivFormated_1">
      <item>GA-PAN d.o.o.</item>
    </derivirana_varijabla>
  </DomainObject.Predmet.ProtuStrankaListNazivFormated>
  <DomainObject.Predmet.ProtuStrankaListNazivFormatedOIB>
    <izvorni_sadrzaj>
      <item>GA-PAN d.o.o., OIB 96141492795</item>
    </izvorni_sadrzaj>
    <derivirana_varijabla naziv="DomainObject.Predmet.ProtuStrankaListNazivFormatedOIB_1">
      <item>GA-PAN d.o.o., OIB 96141492795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GA-PAN d.o.o.</izvorni_sadrzaj>
    <derivirana_varijabla naziv="DomainObject.Predmet.ProtustrankaIDrugi_1">GA-PAN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GA-PAN d.o.o., OIB 96141492795, Zagrebačka 2/A, 44250 Petrinja</izvorni_sadrzaj>
    <derivirana_varijabla naziv="DomainObject.Predmet.ProtustrankaIDrugiAdressOIB_1">GA-PAN d.o.o., OIB 96141492795, Zagrebačka 2/A,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GA-PAN d.o.o.</item>
      <item>HRVATSKI ZAVOD ZA MIROVINSKO OSIGURANJE</item>
      <item>Financijska agencija</item>
    </izvorni_sadrzaj>
    <derivirana_varijabla naziv="DomainObject.Predmet.SudioniciListNaziv_1">
      <item>FINA Regionalni centar Zagreb</item>
      <item>GA-PAN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GA-PAN d.o.o., OIB 96141492795, Zagrebačka 2/A,44250 Petrinja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GA-PAN d.o.o., OIB 96141492795, Zagrebačka 2/A,44250 Petrinja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96141492795</item>
      <item>, OIB 84397956623</item>
      <item>, OIB 85821130368</item>
    </izvorni_sadrzaj>
    <derivirana_varijabla naziv="DomainObject.Predmet.SudioniciListNazivOIB_1">
      <item>, OIB 85821130368</item>
      <item>, OIB 96141492795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1337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2016-04-29T10:51:00Z</dcterms:created>
  <dc:creator>Nikola Ribarić</dc:creator>
  <cp:lastModifiedBy>Jadranka Zelić</cp:lastModifiedBy>
  <cp:lastPrinted>2016-05-02T08:12:00Z</cp:lastPrinted>
  <dcterms:modified xmlns:xsi="http://www.w3.org/2001/XMLSchema-instance" xsi:type="dcterms:W3CDTF">2016-05-02T08:13:00Z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