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21e6" w14:paraId="2db21e6" w:rsidRDefault="00093295" w:rsidP="00093295" w:rsidR="00093295" w:rsidRPr="008F138D">
      <w:pPr>
        <w:spacing w:after="0"/>
        <w15:collapsed w:val="false"/>
        <w:rPr>
          <w:rFonts w:cs="Arial" w:hAnsi="Arial" w:ascii="Arial"/>
          <w:sz w:val="18"/>
          <w:szCs w:val="18"/>
        </w:rPr>
      </w:pPr>
      <w:bookmarkStart w:name="_GoBack" w:id="0"/>
      <w:bookmarkEnd w:id="0"/>
      <w:r w:rsidRPr="008F138D">
        <w:rPr>
          <w:rFonts w:cs="Arial" w:hAnsi="Arial" w:ascii="Arial"/>
          <w:sz w:val="18"/>
          <w:szCs w:val="18"/>
        </w:rPr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="000E084C">
        <w:rPr>
          <w:rFonts w:cs="Arial" w:hAnsi="Arial" w:ascii="Arial"/>
          <w:sz w:val="18"/>
          <w:szCs w:val="18"/>
        </w:rPr>
        <w:tab/>
      </w:r>
      <w:r w:rsidR="000E084C">
        <w:rPr>
          <w:rFonts w:cs="Arial" w:hAnsi="Arial" w:ascii="Arial"/>
          <w:sz w:val="18"/>
          <w:szCs w:val="18"/>
        </w:rPr>
        <w:tab/>
      </w:r>
      <w:r w:rsidR="000E084C">
        <w:rPr>
          <w:rFonts w:cs="Arial" w:hAnsi="Arial" w:ascii="Arial"/>
          <w:sz w:val="18"/>
          <w:szCs w:val="18"/>
        </w:rPr>
        <w:tab/>
      </w:r>
      <w:r w:rsidR="000E084C">
        <w:rPr>
          <w:rFonts w:cs="Arial" w:hAnsi="Arial" w:ascii="Arial"/>
          <w:sz w:val="18"/>
          <w:szCs w:val="18"/>
        </w:rPr>
        <w:tab/>
      </w:r>
      <w:r w:rsidR="000E084C">
        <w:rPr>
          <w:rFonts w:cs="Arial" w:hAnsi="Arial" w:ascii="Arial"/>
          <w:sz w:val="18"/>
          <w:szCs w:val="18"/>
        </w:rPr>
        <w:tab/>
      </w:r>
      <w:r w:rsidR="000E084C">
        <w:rPr>
          <w:rFonts w:cs="Arial" w:hAnsi="Arial" w:ascii="Arial"/>
          <w:sz w:val="18"/>
          <w:szCs w:val="18"/>
        </w:rPr>
        <w:tab/>
      </w:r>
      <w:r w:rsidR="000E084C" w:rsidRPr="008F138D">
        <w:rPr>
          <w:rFonts w:cs="Arial" w:hAnsi="Arial" w:ascii="Arial"/>
          <w:sz w:val="18"/>
          <w:szCs w:val="18"/>
        </w:rPr>
        <w:t>Na broj: 4. St-3415/2017</w:t>
      </w:r>
      <w:r w:rsidRPr="008F138D">
        <w:rPr>
          <w:rFonts w:cs="Arial" w:hAnsi="Arial" w:ascii="Arial"/>
          <w:sz w:val="18"/>
          <w:szCs w:val="18"/>
        </w:rPr>
        <w:tab/>
        <w:t xml:space="preserve">                     </w:t>
      </w:r>
    </w:p>
    <w:p w:rsidRDefault="00093295" w:rsidP="00093295" w:rsidR="001D3848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  <w:r>
        <w:rPr>
          <w:rFonts w:cs="Arial" w:hAnsi="Arial" w:ascii="Arial"/>
          <w:sz w:val="18"/>
          <w:szCs w:val="18"/>
        </w:rPr>
        <w:t xml:space="preserve">   </w:t>
      </w:r>
    </w:p>
    <w:p w:rsidRDefault="001D3848" w:rsidP="00093295" w:rsidR="001D3848">
      <w:pPr>
        <w:spacing w:after="0"/>
        <w:rPr>
          <w:rFonts w:cs="Arial" w:hAnsi="Arial" w:ascii="Arial"/>
          <w:sz w:val="18"/>
          <w:szCs w:val="18"/>
        </w:rPr>
      </w:pPr>
    </w:p>
    <w:p w:rsidRDefault="00093295" w:rsidP="00093295" w:rsidR="00093295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</w:t>
      </w:r>
    </w:p>
    <w:p w:rsidRDefault="00093295" w:rsidP="00093295" w:rsidR="00093295">
      <w:pPr>
        <w:spacing w:after="0"/>
        <w:rPr>
          <w:rFonts w:cs="Arial" w:hAnsi="Arial" w:ascii="Arial"/>
          <w:sz w:val="18"/>
          <w:szCs w:val="18"/>
        </w:rPr>
      </w:pPr>
    </w:p>
    <w:p w:rsidRDefault="00093295" w:rsidP="00093295" w:rsidR="00093295" w:rsidRPr="00825AF1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25AF1">
        <w:rPr>
          <w:rFonts w:cs="Arial" w:hAnsi="Arial" w:ascii="Arial"/>
          <w:b/>
          <w:sz w:val="20"/>
          <w:szCs w:val="20"/>
        </w:rPr>
        <w:t xml:space="preserve">POPIS VJEROVNIKA članak 222. Stečajnog zakona </w:t>
      </w:r>
    </w:p>
    <w:p w:rsidRDefault="00093295" w:rsidP="00093295" w:rsidR="00093295">
      <w:pPr>
        <w:spacing w:after="0"/>
        <w:rPr>
          <w:rFonts w:cs="Arial" w:hAnsi="Arial" w:ascii="Arial"/>
          <w:sz w:val="18"/>
          <w:szCs w:val="18"/>
        </w:rPr>
      </w:pPr>
    </w:p>
    <w:p w:rsidRDefault="001D3848" w:rsidP="00093295" w:rsidR="001D3848">
      <w:pPr>
        <w:spacing w:after="0"/>
        <w:rPr>
          <w:rFonts w:cs="Arial" w:hAnsi="Arial" w:ascii="Arial"/>
          <w:sz w:val="18"/>
          <w:szCs w:val="18"/>
        </w:rPr>
      </w:pPr>
    </w:p>
    <w:p w:rsidRDefault="00093295" w:rsidP="001D3848" w:rsidR="001D3848">
      <w:pPr>
        <w:numPr>
          <w:ilvl w:val="0"/>
          <w:numId w:val="20"/>
        </w:num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Razlučni vjerovnici n</w:t>
      </w:r>
      <w:r w:rsidRPr="00093295">
        <w:rPr>
          <w:rFonts w:cs="Arial" w:hAnsi="Arial" w:ascii="Arial"/>
          <w:b/>
          <w:sz w:val="20"/>
          <w:szCs w:val="20"/>
        </w:rPr>
        <w:t>a nekretninama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1D3848" w:rsidP="001D3848" w:rsidR="001D3848">
      <w:pPr>
        <w:spacing w:after="0"/>
        <w:ind w:left="1020"/>
        <w:rPr>
          <w:rFonts w:cs="Arial" w:hAnsi="Arial" w:ascii="Arial"/>
          <w:sz w:val="20"/>
          <w:szCs w:val="20"/>
        </w:rPr>
      </w:pPr>
    </w:p>
    <w:p w:rsidRDefault="00093295" w:rsidP="001D3848" w:rsidR="00093295" w:rsidRPr="00C35677">
      <w:pPr>
        <w:spacing w:after="0"/>
        <w:ind w:left="1020"/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</w:t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</w:t>
      </w:r>
    </w:p>
    <w:tbl>
      <w:tblPr>
        <w:tblW w:type="pct" w:w="4116"/>
        <w:jc w:val="center"/>
        <w:tblInd w:type="dxa" w:w="-911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83"/>
        <w:gridCol w:w="1843"/>
        <w:gridCol w:w="1276"/>
        <w:gridCol w:w="1701"/>
        <w:gridCol w:w="1549"/>
        <w:gridCol w:w="2180"/>
        <w:gridCol w:w="12"/>
      </w:tblGrid>
      <w:tr w:rsidTr="006D79EE" w:rsidR="006D79EE" w:rsidRPr="005F1229">
        <w:trPr>
          <w:trHeight w:val="499"/>
          <w:jc w:val="center"/>
        </w:trPr>
        <w:tc>
          <w:tcPr>
            <w:tcW w:type="dxa" w:w="4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 xml:space="preserve">Rb </w:t>
            </w:r>
          </w:p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15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219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6D79EE" w:rsidR="006D79EE" w:rsidRPr="005F1229">
        <w:trPr>
          <w:trHeight w:val="500"/>
          <w:jc w:val="center"/>
        </w:trPr>
        <w:tc>
          <w:tcPr>
            <w:tcW w:type="dxa" w:w="4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0E084C" w:rsidR="006D79EE" w:rsidRPr="005F122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>
            <w:pPr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KRIŽOVLJAN GRAD-gospodarenje otpadom d.o.o.</w:t>
            </w:r>
          </w:p>
          <w:p w:rsidRDefault="006D79EE" w:rsidP="00FE322B" w:rsidR="006D79EE" w:rsidRPr="005F1229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OIB:</w:t>
            </w:r>
            <w:r>
              <w:t xml:space="preserve"> </w:t>
            </w:r>
            <w:r w:rsidRPr="000E084C">
              <w:rPr>
                <w:rFonts w:cs="Arial" w:hAnsi="Arial" w:ascii="Arial"/>
                <w:sz w:val="16"/>
                <w:szCs w:val="16"/>
              </w:rPr>
              <w:t>88564351466</w:t>
            </w:r>
          </w:p>
          <w:p w:rsidRDefault="006D79EE" w:rsidP="00FE322B" w:rsidR="006D79EE" w:rsidRPr="005F1229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F1229">
            <w:pPr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Babinec, Varaždinska ulica 202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531.717,00</w:t>
            </w:r>
          </w:p>
        </w:tc>
        <w:tc>
          <w:tcPr>
            <w:tcW w:type="dxa" w:w="15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F1229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F1229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-rješenje o ovrsi javni bilježnik Z.Batušić-Šlogar iz Sesveta, broj Ovrv-26/17 ovršno dana.6.3.2018; rješenje o osiguranju Trgovačkog suda u Osijeku, Stalna služba Slavonski Brod  broj Ovr-3454/17 od dana 20.12.2017</w:t>
            </w:r>
          </w:p>
          <w:p w:rsidRDefault="006D79EE" w:rsidP="00FE322B" w:rsidR="006D79EE" w:rsidRPr="005F1229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19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F122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-</w:t>
            </w:r>
            <w:r w:rsidRPr="005F1229">
              <w:rPr>
                <w:rFonts w:cs="Arial" w:hAnsi="Arial" w:ascii="Arial"/>
                <w:b/>
                <w:sz w:val="16"/>
                <w:szCs w:val="16"/>
              </w:rPr>
              <w:t>ko Donji Andrijevci, zk ul 1120</w:t>
            </w:r>
            <w:r w:rsidRPr="005F1229">
              <w:rPr>
                <w:rFonts w:cs="Arial" w:hAnsi="Arial" w:ascii="Arial"/>
                <w:sz w:val="16"/>
                <w:szCs w:val="16"/>
              </w:rPr>
              <w:t>, kč 485 tvornica i ekonomsko dvorište selo 6321m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1229">
              <w:rPr>
                <w:rFonts w:cs="Arial" w:hAnsi="Arial" w:ascii="Arial"/>
                <w:sz w:val="16"/>
                <w:szCs w:val="16"/>
              </w:rPr>
              <w:t>; kč 1824 tvornica, trafostanica, ekonomsko dvorište, selo površine 4065 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</w:tc>
      </w:tr>
      <w:tr w:rsidTr="006D79EE" w:rsidR="006D79EE" w:rsidRPr="00347CCB">
        <w:trPr>
          <w:gridAfter w:val="1"/>
          <w:wAfter w:type="dxa" w:w="12"/>
          <w:trHeight w:val="867"/>
          <w:jc w:val="center"/>
        </w:trPr>
        <w:tc>
          <w:tcPr>
            <w:tcW w:type="dxa" w:w="4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0E084C" w:rsidR="006D79EE" w:rsidRPr="00746E3A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RH Ministarstvo financija, Porezna uprava, Područni ured Zagreb</w:t>
            </w:r>
          </w:p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Zastupa Županijsko državno odvjetništvo u Zagrebu</w:t>
            </w:r>
          </w:p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OIB:</w:t>
            </w:r>
            <w:r>
              <w:t xml:space="preserve"> </w:t>
            </w:r>
            <w:r w:rsidRPr="000E084C"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764EA8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Zagreb, Savska cesta 41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2.073.096,80</w:t>
            </w:r>
          </w:p>
          <w:p w:rsidRDefault="006D79EE" w:rsidP="00FE322B" w:rsid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25.804.406,19</w:t>
            </w:r>
          </w:p>
          <w:p w:rsidRDefault="006D79EE" w:rsidP="00FE322B" w:rsid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</w:t>
            </w:r>
          </w:p>
          <w:p w:rsidRDefault="006D79EE" w:rsidP="00FE322B" w:rsid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2.073.096,80</w:t>
            </w:r>
          </w:p>
          <w:p w:rsidRDefault="006D79EE" w:rsidP="00FE322B" w:rsid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__________</w:t>
            </w:r>
          </w:p>
          <w:p w:rsidRDefault="006D79EE" w:rsidP="00FE322B" w:rsid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8.999.628,03</w:t>
            </w:r>
          </w:p>
          <w:p w:rsidRDefault="006D79EE" w:rsidP="00FE322B" w:rsidR="006D79EE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-rješenje o osiguranju Općinskog suda u Slavonsko Brodu od 9.3.2011  broj Ovr-548/1</w:t>
            </w:r>
          </w:p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-------------------------</w:t>
            </w: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-rješenje o osiguranju Općinskog suda u Slavonsko</w:t>
            </w:r>
            <w:r>
              <w:rPr>
                <w:rFonts w:cs="Arial" w:hAnsi="Arial" w:ascii="Arial"/>
                <w:sz w:val="16"/>
                <w:szCs w:val="16"/>
              </w:rPr>
              <w:t xml:space="preserve">m 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Brodu od 16.1.2013 broj Ovr-96/13</w:t>
            </w: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</w:t>
            </w: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6E71EE">
              <w:rPr>
                <w:rFonts w:cs="Arial" w:hAnsi="Arial" w:ascii="Arial"/>
                <w:sz w:val="16"/>
                <w:szCs w:val="16"/>
              </w:rPr>
              <w:t xml:space="preserve">rješenje o osiguranju Općinskog </w:t>
            </w:r>
            <w:r>
              <w:rPr>
                <w:rFonts w:cs="Arial" w:hAnsi="Arial" w:ascii="Arial"/>
                <w:sz w:val="16"/>
                <w:szCs w:val="16"/>
              </w:rPr>
              <w:t>suda u Slavonskom  Brodu od 19.3.2011 broj Ovr-548/11</w:t>
            </w:r>
          </w:p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-------------------------</w:t>
            </w:r>
          </w:p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 xml:space="preserve">-rješenje o osiguranju  </w:t>
            </w:r>
          </w:p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 xml:space="preserve">Ovr-1185/2010 od 14.5.2010. </w:t>
            </w:r>
          </w:p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</w:t>
            </w:r>
            <w:r w:rsidRPr="000769CE">
              <w:rPr>
                <w:rFonts w:cs="Arial" w:hAnsi="Arial" w:ascii="Arial"/>
                <w:b/>
                <w:sz w:val="16"/>
                <w:szCs w:val="16"/>
              </w:rPr>
              <w:t>ko Donji Andrijevci zk ul 1337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, </w:t>
            </w:r>
            <w:r w:rsidRPr="00A617C9">
              <w:rPr>
                <w:rFonts w:cs="Arial" w:hAnsi="Arial" w:ascii="Arial"/>
                <w:sz w:val="16"/>
                <w:szCs w:val="16"/>
              </w:rPr>
              <w:t>kč 35/3 skladište selo ;35/4 dvorište selo</w:t>
            </w:r>
          </w:p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8D3EAC">
              <w:rPr>
                <w:rFonts w:cs="Arial" w:hAnsi="Arial" w:ascii="Arial"/>
                <w:b/>
                <w:sz w:val="16"/>
                <w:szCs w:val="16"/>
              </w:rPr>
              <w:t>- ko Donji Andrijevci uk ul 1323 kč 32/5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skladište i ekonomsko dvorište selo </w:t>
            </w:r>
          </w:p>
          <w:p w:rsidRDefault="006D79EE" w:rsidP="00FE322B" w:rsidR="006D79EE" w:rsidRPr="005F1229">
            <w:pPr>
              <w:pStyle w:val="Bezproreda"/>
              <w:spacing w:lineRule="auto" w:line="276"/>
              <w:rPr>
                <w:rFonts w:cs="Arial" w:hAnsi="Arial" w:ascii="Arial"/>
                <w:b/>
                <w:sz w:val="16"/>
                <w:szCs w:val="16"/>
              </w:rPr>
            </w:pPr>
            <w:r w:rsidRPr="005F1229">
              <w:rPr>
                <w:rFonts w:cs="Arial" w:hAnsi="Arial" w:ascii="Arial"/>
                <w:b/>
                <w:sz w:val="16"/>
                <w:szCs w:val="16"/>
              </w:rPr>
              <w:t>- ko Donji Andrijevci zk ul 1119</w:t>
            </w: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kč 444 oranica selo, 1818/2 poslovna zgrada, 1825/1 poslovna zgrada –skladište</w:t>
            </w: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------------------------------------</w:t>
            </w: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b/>
                <w:sz w:val="16"/>
                <w:szCs w:val="16"/>
              </w:rPr>
              <w:t xml:space="preserve">- ko Slavonski Brod  zk ul 11345 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kč 1734/2 skladište u ul. M.Budaka </w:t>
            </w: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------------------------------------</w:t>
            </w: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1229">
              <w:rPr>
                <w:rFonts w:cs="Arial" w:hAnsi="Arial" w:ascii="Arial"/>
                <w:b/>
                <w:sz w:val="16"/>
                <w:szCs w:val="16"/>
              </w:rPr>
              <w:t>-ko grad  Zagreb  zk ul 25211</w:t>
            </w:r>
            <w:r w:rsidRPr="00955B31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2933E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;</w:t>
            </w:r>
            <w:r>
              <w:t xml:space="preserve"> </w:t>
            </w:r>
            <w:r w:rsidRPr="002933E1">
              <w:rPr>
                <w:rFonts w:cs="Arial" w:hAnsi="Arial" w:ascii="Arial"/>
                <w:sz w:val="16"/>
                <w:szCs w:val="16"/>
              </w:rPr>
              <w:t>zkč 7079/5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oranica; </w:t>
            </w:r>
            <w:r w:rsidRPr="00955B31">
              <w:rPr>
                <w:rFonts w:cs="Arial" w:hAnsi="Arial" w:ascii="Arial"/>
                <w:sz w:val="16"/>
                <w:szCs w:val="16"/>
              </w:rPr>
              <w:t>zk čbr 7079/15  Ikozari put, dvorište, kuća, pomoćna zgrada ukupno 479m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;zkčbr 7079/16 oranica 314m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6D79EE" w:rsidP="00FE322B" w:rsidR="006D79EE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093295" w:rsidP="00093295" w:rsidR="00093295">
      <w:pPr>
        <w:spacing w:after="0"/>
        <w:rPr>
          <w:rFonts w:cs="Arial" w:hAnsi="Arial" w:ascii="Arial"/>
          <w:sz w:val="18"/>
          <w:szCs w:val="18"/>
        </w:rPr>
      </w:pPr>
    </w:p>
    <w:p w:rsidRDefault="00093295" w:rsidP="00093295" w:rsidR="00093295">
      <w:pPr>
        <w:spacing w:after="0"/>
        <w:rPr>
          <w:rFonts w:cs="Arial" w:hAnsi="Arial" w:ascii="Arial"/>
          <w:sz w:val="18"/>
          <w:szCs w:val="18"/>
        </w:rPr>
      </w:pPr>
    </w:p>
    <w:p w:rsidRDefault="00093295" w:rsidP="00093295" w:rsidR="001D3848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ab/>
      </w:r>
    </w:p>
    <w:p w:rsidRDefault="00093295" w:rsidP="00093295" w:rsidR="00093295" w:rsidRPr="00093295">
      <w:pPr>
        <w:spacing w:after="0"/>
        <w:rPr>
          <w:rFonts w:cs="Arial" w:hAnsi="Arial" w:ascii="Arial"/>
          <w:b/>
          <w:sz w:val="18"/>
          <w:szCs w:val="18"/>
        </w:rPr>
      </w:pP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093295">
        <w:rPr>
          <w:rFonts w:cs="Arial" w:hAnsi="Arial" w:ascii="Arial"/>
          <w:b/>
          <w:sz w:val="18"/>
          <w:szCs w:val="18"/>
        </w:rPr>
        <w:t xml:space="preserve"> </w:t>
      </w:r>
    </w:p>
    <w:p w:rsidRDefault="00093295" w:rsidP="00093295" w:rsidR="00093295">
      <w:pPr>
        <w:spacing w:after="0"/>
        <w:jc w:val="both"/>
        <w:rPr>
          <w:rFonts w:cs="Arial" w:hAnsi="Arial" w:ascii="Arial"/>
          <w:sz w:val="18"/>
          <w:szCs w:val="18"/>
        </w:rPr>
      </w:pPr>
    </w:p>
    <w:tbl>
      <w:tblPr>
        <w:tblW w:type="pct" w:w="4263"/>
        <w:jc w:val="center"/>
        <w:tblInd w:type="dxa" w:w="-53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1"/>
        <w:gridCol w:w="678"/>
        <w:gridCol w:w="31"/>
        <w:gridCol w:w="1812"/>
        <w:gridCol w:w="30"/>
        <w:gridCol w:w="1245"/>
        <w:gridCol w:w="31"/>
        <w:gridCol w:w="1542"/>
        <w:gridCol w:w="17"/>
        <w:gridCol w:w="1985"/>
        <w:gridCol w:w="15"/>
        <w:gridCol w:w="1916"/>
        <w:gridCol w:w="12"/>
        <w:gridCol w:w="33"/>
      </w:tblGrid>
      <w:tr w:rsidTr="00664439" w:rsidR="006D79EE" w:rsidRPr="005F1229">
        <w:trPr>
          <w:gridAfter w:val="1"/>
          <w:wAfter w:type="dxa" w:w="33"/>
          <w:trHeight w:val="499"/>
          <w:jc w:val="center"/>
        </w:trPr>
        <w:tc>
          <w:tcPr>
            <w:tcW w:type="dxa" w:w="69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lastRenderedPageBreak/>
              <w:t xml:space="preserve">Rb </w:t>
            </w:r>
          </w:p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27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57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017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1928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664439" w:rsidR="006D79EE" w:rsidRPr="002933E1">
        <w:trPr>
          <w:gridAfter w:val="2"/>
          <w:wAfter w:type="dxa" w:w="45"/>
          <w:trHeight w:val="2761"/>
          <w:jc w:val="center"/>
        </w:trPr>
        <w:tc>
          <w:tcPr>
            <w:tcW w:type="dxa" w:w="69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2</w:t>
            </w:r>
          </w:p>
          <w:p w:rsidRDefault="006D79EE" w:rsidP="00FE322B" w:rsidR="006D79EE" w:rsidRPr="006D79E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nastavak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RH Ministarstvo financija, Porezna uprava, Područni ured Zagreb</w:t>
            </w: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Zastupa Županijsko državno odvjetništvo u Zagrebu</w:t>
            </w:r>
          </w:p>
          <w:p w:rsidRDefault="006D79EE" w:rsidP="00FE322B" w:rsidR="006D79EE" w:rsidRPr="006D79EE">
            <w:pPr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OIB:</w:t>
            </w:r>
            <w:r w:rsidRPr="006D79EE">
              <w:rPr>
                <w:sz w:val="16"/>
                <w:szCs w:val="16"/>
              </w:rPr>
              <w:t xml:space="preserve"> </w:t>
            </w:r>
            <w:r w:rsidRPr="006D79EE"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dxa" w:w="127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Zagreb, Savska cesta 41</w:t>
            </w:r>
          </w:p>
        </w:tc>
        <w:tc>
          <w:tcPr>
            <w:tcW w:type="dxa" w:w="157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79EE" w:rsidP="00FE322B" w:rsidR="006D79EE" w:rsidRP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106.368.379,91</w:t>
            </w:r>
          </w:p>
          <w:p w:rsidRDefault="006D79EE" w:rsidP="00FE322B" w:rsidR="006D79EE" w:rsidRP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pStyle w:val="Bezproreda"/>
              <w:pBdr>
                <w:bottom w:space="1" w:sz="6" w:color="auto" w:val="single"/>
              </w:pBd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 xml:space="preserve">8.999.628,03 </w:t>
            </w:r>
          </w:p>
        </w:tc>
        <w:tc>
          <w:tcPr>
            <w:tcW w:type="dxa" w:w="2017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79EE" w:rsidP="00FE322B" w:rsidR="006D79EE" w:rsidRPr="006D79EE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6D79EE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rješenje poslovni broj Ovr-3458/09 od 29.12.2009.</w:t>
            </w:r>
          </w:p>
          <w:p w:rsidRDefault="006D79EE" w:rsidP="00FE322B" w:rsidR="006D79EE" w:rsidRPr="006D79EE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6D79EE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postupak obustavljen  rješenjem  pravomoćno dana 13.9.2014. </w:t>
            </w:r>
          </w:p>
          <w:p w:rsidRDefault="006D79EE" w:rsidP="00FE322B" w:rsidR="006D79EE" w:rsidRPr="006D79EE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6D79EE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----------------------------------</w:t>
            </w: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.</w:t>
            </w:r>
            <w:r w:rsidRPr="006D79EE">
              <w:rPr>
                <w:rFonts w:cs="Arial" w:hAnsi="Arial" w:ascii="Arial"/>
                <w:sz w:val="16"/>
                <w:szCs w:val="16"/>
              </w:rPr>
              <w:t xml:space="preserve">-rješenje o osiguranju  </w:t>
            </w:r>
          </w:p>
          <w:p w:rsidRDefault="006D79EE" w:rsidP="00FE322B" w:rsidR="006D79EE" w:rsidRPr="006D79EE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6D79EE">
              <w:rPr>
                <w:rFonts w:cs="Arial" w:eastAsia="Times New Roman" w:hAnsi="Arial" w:ascii="Arial"/>
                <w:sz w:val="16"/>
                <w:szCs w:val="16"/>
              </w:rPr>
              <w:t>Ovr-1185/2010 od 14.5.2010</w:t>
            </w:r>
          </w:p>
        </w:tc>
        <w:tc>
          <w:tcPr>
            <w:tcW w:type="dxa" w:w="19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b/>
                <w:sz w:val="16"/>
                <w:szCs w:val="16"/>
              </w:rPr>
              <w:t>-ko grad Zagreb zk ul 30631</w:t>
            </w:r>
            <w:r w:rsidRPr="006D79EE">
              <w:rPr>
                <w:rFonts w:cs="Arial" w:hAnsi="Arial" w:ascii="Arial"/>
                <w:sz w:val="16"/>
                <w:szCs w:val="16"/>
              </w:rPr>
              <w:t xml:space="preserve"> zk čbr 7078/3 zgrada tlocrtne površine 57m2 i pašnjak 26002m</w:t>
            </w:r>
            <w:r w:rsidRPr="006D79EE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6D79EE">
              <w:rPr>
                <w:rFonts w:cs="Arial" w:hAnsi="Arial" w:ascii="Arial"/>
                <w:sz w:val="16"/>
                <w:szCs w:val="16"/>
              </w:rPr>
              <w:t xml:space="preserve"> Radnička cesta </w:t>
            </w: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64439" w:rsidR="006D79EE" w:rsidRPr="000C6894">
        <w:trPr>
          <w:gridAfter w:val="2"/>
          <w:wAfter w:type="dxa" w:w="45"/>
          <w:trHeight w:val="2090"/>
          <w:jc w:val="center"/>
        </w:trPr>
        <w:tc>
          <w:tcPr>
            <w:tcW w:type="dxa" w:w="69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 xml:space="preserve">PLIN-PROJEKT d.o.o. </w:t>
            </w: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Zastupa odvjetnik D.Urban iz Nove Gradiške</w:t>
            </w: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OIB:</w:t>
            </w:r>
            <w:r w:rsidRPr="006D79EE">
              <w:rPr>
                <w:sz w:val="16"/>
                <w:szCs w:val="16"/>
              </w:rPr>
              <w:t xml:space="preserve"> </w:t>
            </w:r>
            <w:r w:rsidRPr="006D79EE">
              <w:rPr>
                <w:rFonts w:cs="Arial" w:hAnsi="Arial" w:ascii="Arial"/>
                <w:sz w:val="16"/>
                <w:szCs w:val="16"/>
              </w:rPr>
              <w:t>42679240944</w:t>
            </w:r>
          </w:p>
        </w:tc>
        <w:tc>
          <w:tcPr>
            <w:tcW w:type="dxa" w:w="127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Nova Gradiška, A.Stepinca  36</w:t>
            </w:r>
          </w:p>
        </w:tc>
        <w:tc>
          <w:tcPr>
            <w:tcW w:type="dxa" w:w="157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2.706.728,17 kn</w:t>
            </w:r>
          </w:p>
        </w:tc>
        <w:tc>
          <w:tcPr>
            <w:tcW w:type="dxa" w:w="2017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6D79EE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-rješenje o osiguranju  Općinskog građanskog suda u Zagrebu </w:t>
            </w:r>
          </w:p>
          <w:p w:rsidRDefault="006D79EE" w:rsidP="00FE322B" w:rsidR="006D79EE" w:rsidRPr="006D79EE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6D79EE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Ovr-2253/12 od 5.11.2012.</w:t>
            </w:r>
          </w:p>
        </w:tc>
        <w:tc>
          <w:tcPr>
            <w:tcW w:type="dxa" w:w="19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b/>
                <w:sz w:val="16"/>
                <w:szCs w:val="16"/>
              </w:rPr>
              <w:t>-ko grad Zagreb zk ul 30631</w:t>
            </w:r>
            <w:r w:rsidRPr="006D79EE">
              <w:rPr>
                <w:rFonts w:cs="Arial" w:hAnsi="Arial" w:ascii="Arial"/>
                <w:sz w:val="16"/>
                <w:szCs w:val="16"/>
              </w:rPr>
              <w:t xml:space="preserve"> zk čbr 7078/3 zgrada tlocrtne površine 57m</w:t>
            </w:r>
            <w:r w:rsidRPr="006D79EE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6D79EE">
              <w:rPr>
                <w:rFonts w:cs="Arial" w:hAnsi="Arial" w:ascii="Arial"/>
                <w:sz w:val="16"/>
                <w:szCs w:val="16"/>
              </w:rPr>
              <w:t xml:space="preserve"> i pašnjak 26002m</w:t>
            </w:r>
            <w:r w:rsidRPr="006D79EE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6D79EE">
              <w:rPr>
                <w:rFonts w:cs="Arial" w:hAnsi="Arial" w:ascii="Arial"/>
                <w:sz w:val="16"/>
                <w:szCs w:val="16"/>
              </w:rPr>
              <w:t>Radnička cesta</w:t>
            </w:r>
          </w:p>
        </w:tc>
      </w:tr>
      <w:tr w:rsidTr="00664439" w:rsidR="006D79EE" w:rsidRPr="000C6894">
        <w:trPr>
          <w:gridAfter w:val="2"/>
          <w:wAfter w:type="dxa" w:w="45"/>
          <w:trHeight w:val="1703"/>
          <w:jc w:val="center"/>
        </w:trPr>
        <w:tc>
          <w:tcPr>
            <w:tcW w:type="dxa" w:w="69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 xml:space="preserve">SLAVONSKA BANKA d.d. </w:t>
            </w:r>
          </w:p>
        </w:tc>
        <w:tc>
          <w:tcPr>
            <w:tcW w:type="dxa" w:w="127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Osijek,</w:t>
            </w:r>
          </w:p>
          <w:p w:rsidRDefault="006D79EE" w:rsidP="00FE322B" w:rsidR="006D79EE" w:rsidRPr="006D79EE">
            <w:pPr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Kapucinska br 29</w:t>
            </w:r>
          </w:p>
        </w:tc>
        <w:tc>
          <w:tcPr>
            <w:tcW w:type="dxa" w:w="157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1.522.000,00</w:t>
            </w:r>
          </w:p>
        </w:tc>
        <w:tc>
          <w:tcPr>
            <w:tcW w:type="dxa" w:w="2017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6D79EE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Ovjerovljeni Ugovor o kreditu od 5.03.1997. </w:t>
            </w:r>
          </w:p>
        </w:tc>
        <w:tc>
          <w:tcPr>
            <w:tcW w:type="dxa" w:w="19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b/>
                <w:sz w:val="16"/>
                <w:szCs w:val="16"/>
              </w:rPr>
              <w:t>- ko Slavonski Brod  zk ul 11345 kč</w:t>
            </w:r>
            <w:r w:rsidRPr="006D79EE">
              <w:rPr>
                <w:rFonts w:cs="Arial" w:hAnsi="Arial" w:ascii="Arial"/>
                <w:sz w:val="16"/>
                <w:szCs w:val="16"/>
              </w:rPr>
              <w:t xml:space="preserve"> 1734/2 skladište u ul. M.Budaka</w:t>
            </w:r>
          </w:p>
        </w:tc>
      </w:tr>
      <w:tr w:rsidTr="00664439" w:rsidR="006D79EE" w:rsidRPr="005F0DB5">
        <w:trPr>
          <w:gridBefore w:val="1"/>
          <w:wBefore w:type="dxa" w:w="21"/>
          <w:trHeight w:val="1011"/>
          <w:jc w:val="center"/>
        </w:trPr>
        <w:tc>
          <w:tcPr>
            <w:tcW w:type="dxa" w:w="70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F0DB5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184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ADDIKO BANK d.d. </w:t>
            </w: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prije  Hypo Alpe Adria Bank d.d. </w:t>
            </w: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Zastupa odvjetničko društvo Mamić, Perić, Reberski Rimac iz Zagreba  </w:t>
            </w: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OIB:</w:t>
            </w:r>
            <w:r>
              <w:t xml:space="preserve"> </w:t>
            </w:r>
            <w:r w:rsidRPr="009740B7">
              <w:rPr>
                <w:rFonts w:cs="Arial" w:hAnsi="Arial" w:ascii="Arial"/>
                <w:sz w:val="16"/>
                <w:szCs w:val="16"/>
              </w:rPr>
              <w:t>14036333877</w:t>
            </w:r>
          </w:p>
        </w:tc>
        <w:tc>
          <w:tcPr>
            <w:tcW w:type="dxa" w:w="1276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Zagreb, Slavonska avenija 6</w:t>
            </w:r>
          </w:p>
        </w:tc>
        <w:tc>
          <w:tcPr>
            <w:tcW w:type="dxa" w:w="155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       2.937,77</w:t>
            </w: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------------------</w:t>
            </w: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277.605.067,49</w:t>
            </w: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64439" w:rsidP="00FE322B" w:rsidR="00664439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pBdr>
                <w:bottom w:space="1" w:sz="6" w:color="auto" w:val="single"/>
              </w:pBd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128.972.123,58</w:t>
            </w:r>
          </w:p>
          <w:p w:rsidRDefault="006D79EE" w:rsidP="00FE322B" w:rsidR="006D79EE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79EE" w:rsidP="00FE322B" w:rsidR="006D79EE" w:rsidRPr="005F0DB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  <w:p w:rsidRDefault="006D79EE" w:rsidP="00FE322B" w:rsidR="006D79EE" w:rsidRPr="005F0DB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1. </w:t>
            </w:r>
            <w:r w:rsidRPr="005F0DB5">
              <w:rPr>
                <w:rFonts w:cs="Arial" w:hAnsi="Arial" w:ascii="Arial"/>
                <w:sz w:val="16"/>
                <w:szCs w:val="16"/>
              </w:rPr>
              <w:t>rješenja o ovrsi Općinskog građanskog suda u Zagrebu broj Ovr-2327/10 od 10.9.2010.0.9.2010.</w:t>
            </w: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----------------------------</w:t>
            </w:r>
          </w:p>
          <w:p w:rsidRDefault="006D79EE" w:rsidP="00FE322B" w:rsidR="006D79EE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2. Ugovora o kreditu 301-112/2005 sa sporazumom o osiguranju novčane tražbine zasnivanjem založnog prava –korisnik kredita PAN-Papirna industrija Tvornica kartona i kartonske ambalaže d.o.o. ; stečajni dužnik =ZALOŽNI DUŽNIK</w:t>
            </w:r>
          </w:p>
          <w:p w:rsidRDefault="006D79EE" w:rsidP="00FE322B" w:rsidR="006D79EE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----------------------------</w:t>
            </w:r>
          </w:p>
          <w:p w:rsidRDefault="006D79EE" w:rsidP="00FE322B" w:rsidR="006D79EE" w:rsidRPr="005F0DB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3. Prisilno založno pravo temeljem rješenje o osiguranju Općinskog građanskog suda u </w:t>
            </w:r>
            <w:r w:rsidRPr="005F0DB5">
              <w:rPr>
                <w:rFonts w:cs="Arial" w:hAnsi="Arial" w:ascii="Arial"/>
                <w:sz w:val="16"/>
                <w:szCs w:val="16"/>
              </w:rPr>
              <w:lastRenderedPageBreak/>
              <w:t xml:space="preserve">Zagrebu Ovr-723/10 od 20.4.2010. koje proizlazi iz Ugovora o kreditu broj 301-275/2006 sa sporazumom o osiguranju novčane tražbine, korisnik kredita PAN-Papirna industrija Tvornica kartona i kartonske ambalaže, stečajni dužnik =ZALOŽNI DUŽNIK  </w:t>
            </w:r>
          </w:p>
        </w:tc>
        <w:tc>
          <w:tcPr>
            <w:tcW w:type="dxa" w:w="1976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79EE" w:rsidP="00FE322B" w:rsidR="006D79EE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lastRenderedPageBreak/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0DB5">
              <w:rPr>
                <w:rFonts w:cs="Arial" w:hAnsi="Arial" w:ascii="Arial"/>
                <w:sz w:val="16"/>
                <w:szCs w:val="16"/>
              </w:rPr>
              <w:t>;zk čbr 7079/15  Ikozari put, dvorište, kuća, pomoćna zgrada ukupno 479m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7079/16 oranica 314m2</w:t>
            </w:r>
          </w:p>
          <w:p w:rsidRDefault="006D79EE" w:rsidP="00FE322B" w:rsidR="006D79EE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Zagreb zk ul 25167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zkčbr 7070/11 oranica 1172m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7071/6 put u Kaledovčini 223m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7073/9 put  342m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7073/11 oranica 659m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6D79EE" w:rsidP="00FE322B" w:rsidR="006D79EE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5F0DB5">
              <w:rPr>
                <w:rFonts w:cs="Arial" w:hAnsi="Arial" w:ascii="Arial"/>
                <w:sz w:val="16"/>
                <w:szCs w:val="16"/>
              </w:rPr>
              <w:t>zk čbr 7078/3 zgrada tlocrtne površine 57m2 i pašnjak 26002m2 Radnička cesta</w:t>
            </w:r>
          </w:p>
          <w:p w:rsidRDefault="006D79EE" w:rsidP="00FE322B" w:rsidR="006D79EE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______________________</w:t>
            </w:r>
          </w:p>
          <w:p w:rsidRDefault="006D79EE" w:rsidP="00FE322B" w:rsidR="006D79EE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Zagreb zk ul 35824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zkčbr 7072/2 oranica Radnička cesta 430m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664439" w:rsidP="00FE322B" w:rsidR="00664439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</w:p>
          <w:p w:rsidRDefault="006D79EE" w:rsidP="00FE322B" w:rsidR="006D79EE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, </w:t>
            </w:r>
            <w:r w:rsidRPr="00670504">
              <w:rPr>
                <w:rFonts w:cs="Arial" w:hAnsi="Arial" w:ascii="Arial"/>
                <w:sz w:val="16"/>
                <w:szCs w:val="16"/>
              </w:rPr>
              <w:t>zkč 7079/5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oranica;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čbr </w:t>
            </w:r>
            <w:r w:rsidRPr="005F0DB5">
              <w:rPr>
                <w:rFonts w:cs="Arial" w:hAnsi="Arial" w:ascii="Arial"/>
                <w:sz w:val="16"/>
                <w:szCs w:val="16"/>
              </w:rPr>
              <w:lastRenderedPageBreak/>
              <w:t>7079/15  Ikozari put, dvorište, kuća, pomoćna zgrada ukupno 479m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7079/16 oranica 314m2</w:t>
            </w:r>
          </w:p>
          <w:p w:rsidRDefault="006D79EE" w:rsidP="00FE322B" w:rsidR="006D79EE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Zagreb zk ul 25167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zkčbr 7070/11 oranica 1172m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7071/6 put u Kaledovčini 223m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7073/9put  342m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7073/11 oranica 659m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6D79EE" w:rsidP="00FE322B" w:rsidR="006D79EE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5F0DB5">
              <w:rPr>
                <w:rFonts w:cs="Arial" w:hAnsi="Arial" w:ascii="Arial"/>
                <w:sz w:val="16"/>
                <w:szCs w:val="16"/>
              </w:rPr>
              <w:t>zk čbr 7078/3 zgrada tlocrtne površine 57m2 i pašnjak 26002m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Radnička cesta</w:t>
            </w:r>
          </w:p>
        </w:tc>
      </w:tr>
    </w:tbl>
    <w:p w:rsidRDefault="00093295" w:rsidP="00093295" w:rsidR="00093295" w:rsidRPr="00093295">
      <w:pPr>
        <w:spacing w:after="0"/>
        <w:rPr>
          <w:rFonts w:cs="Arial" w:hAnsi="Arial" w:ascii="Arial"/>
          <w:sz w:val="18"/>
          <w:szCs w:val="18"/>
        </w:rPr>
      </w:pPr>
    </w:p>
    <w:tbl>
      <w:tblPr>
        <w:tblW w:type="pct" w:w="4320"/>
        <w:jc w:val="center"/>
        <w:tblInd w:type="dxa" w:w="-2223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37"/>
        <w:gridCol w:w="1985"/>
        <w:gridCol w:w="1417"/>
        <w:gridCol w:w="1501"/>
        <w:gridCol w:w="1761"/>
        <w:gridCol w:w="2192"/>
      </w:tblGrid>
      <w:tr w:rsidTr="006D79EE" w:rsidR="006D79EE" w:rsidRPr="00CD3BF2">
        <w:trPr>
          <w:trHeight w:val="1011"/>
          <w:jc w:val="center"/>
        </w:trPr>
        <w:tc>
          <w:tcPr>
            <w:tcW w:type="dxa" w:w="6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CD3BF2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HETA ASSET RESOLUTION AG </w:t>
            </w:r>
          </w:p>
          <w:p w:rsidRDefault="006D79EE" w:rsidP="00FE322B" w:rsidR="006D79EE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             prije</w:t>
            </w:r>
          </w:p>
          <w:p w:rsidRDefault="006D79EE" w:rsidP="00FE322B" w:rsidR="006D79EE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 Hypo Alpe Adria Bank International 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D3BF2">
              <w:rPr>
                <w:rFonts w:cs="Arial" w:hAnsi="Arial" w:ascii="Arial"/>
                <w:sz w:val="18"/>
                <w:szCs w:val="18"/>
              </w:rPr>
              <w:t>AG</w:t>
            </w:r>
          </w:p>
          <w:p w:rsidRDefault="006D79EE" w:rsidP="00FE322B" w:rsidR="006D79EE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Zastupa odvjetničko društvo Mamić, Perić, Reberski, Rimac iz Zagreba </w:t>
            </w:r>
          </w:p>
          <w:p w:rsidRDefault="006D79EE" w:rsidP="00FE322B" w:rsidR="006D79EE" w:rsidRPr="00CD3BF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</w:t>
            </w:r>
            <w:r w:rsidRPr="00CD3BF2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9740B7">
              <w:rPr>
                <w:rFonts w:cs="Arial" w:hAnsi="Arial" w:ascii="Arial"/>
                <w:sz w:val="18"/>
                <w:szCs w:val="18"/>
              </w:rPr>
              <w:t>90730821413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>Kalgenfurt am Wörthersee, Alpen Adria platz 1, Republika Austrija</w:t>
            </w:r>
          </w:p>
        </w:tc>
        <w:tc>
          <w:tcPr>
            <w:tcW w:type="dxa" w:w="15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D79E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306.461.674,98</w:t>
            </w:r>
          </w:p>
          <w:p w:rsidRDefault="006D79EE" w:rsidP="00FE322B" w:rsidR="006D79EE" w:rsidRPr="00CD3BF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D79EE">
              <w:rPr>
                <w:rFonts w:cs="Arial" w:hAnsi="Arial" w:ascii="Arial"/>
                <w:sz w:val="16"/>
                <w:szCs w:val="16"/>
              </w:rPr>
              <w:t>(306.333.039,98 +128.635,00)</w:t>
            </w:r>
          </w:p>
        </w:tc>
        <w:tc>
          <w:tcPr>
            <w:tcW w:type="dxa" w:w="17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CD3BF2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D3BF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Razlučno pravo temeljem Ugovora o kreditnom poslu u inozemstvu bro jHR/1583 korisnik kredita PAN-Papirna industrija Tvornica kartona i kartonske ambalaže, </w:t>
            </w:r>
            <w:r w:rsidRPr="00CD3BF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stečajni dužnik =ZALOŽNI DUŽNIK</w:t>
            </w:r>
            <w:r w:rsidRPr="00CD3BF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     i Sporazum radi osiguranja novčane tražbine zasnivanjem založnog prava solemiziran od strane javnog bilježnika Alemke Gajski 13.7.2007 broj OV-22877/2007. </w:t>
            </w:r>
          </w:p>
          <w:p w:rsidRDefault="006D79EE" w:rsidP="00FE322B" w:rsidR="006D79EE" w:rsidRPr="00CD3BF2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D3BF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                  i</w:t>
            </w:r>
          </w:p>
          <w:p w:rsidRDefault="006D79EE" w:rsidP="00FE322B" w:rsidR="006D79EE" w:rsidRPr="00CD3BF2">
            <w:pP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D3BF2">
              <w:rPr>
                <w:rFonts w:cs="Arial" w:hAnsi="Arial" w:ascii="Arial"/>
                <w:sz w:val="16"/>
                <w:szCs w:val="16"/>
              </w:rPr>
              <w:t xml:space="preserve">troškovi ovršnog postupka Rješenje o ovrsi Općinskog građanskog suda u Zagrebu broj Ovr-1394/10 od 30.04.2010.  </w:t>
            </w:r>
            <w:r w:rsidRPr="00CD3BF2">
              <w:rPr>
                <w:rFonts w:cs="Arial" w:hAnsi="Arial" w:ascii="Arial"/>
                <w:b/>
                <w:sz w:val="16"/>
                <w:szCs w:val="16"/>
              </w:rPr>
              <w:t>sada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Općinskog građanskog suda u Novom Zagrebu broj Ovr-541/15 </w:t>
            </w:r>
          </w:p>
        </w:tc>
        <w:tc>
          <w:tcPr>
            <w:tcW w:type="dxa" w:w="21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79EE" w:rsidP="00FE322B" w:rsidR="006D79EE" w:rsidRPr="00CD3BF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CD3BF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CD3BF2">
            <w:pPr>
              <w:pBdr>
                <w:bottom w:space="1" w:sz="6" w:color="auto" w:val="single"/>
              </w:pBdr>
              <w:rPr>
                <w:rFonts w:cs="Arial" w:hAnsi="Arial" w:ascii="Arial"/>
                <w:sz w:val="16"/>
                <w:szCs w:val="16"/>
              </w:rPr>
            </w:pPr>
            <w:r w:rsidRPr="00CD3BF2">
              <w:rPr>
                <w:rFonts w:cs="Arial" w:hAnsi="Arial" w:ascii="Arial"/>
                <w:sz w:val="16"/>
                <w:szCs w:val="16"/>
              </w:rPr>
              <w:t>-</w:t>
            </w:r>
            <w:r w:rsidRPr="00CD3BF2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;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BF48F7">
              <w:rPr>
                <w:rFonts w:cs="Arial" w:hAnsi="Arial" w:ascii="Arial"/>
                <w:sz w:val="16"/>
                <w:szCs w:val="16"/>
              </w:rPr>
              <w:t>zkč 7079/5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oranica;</w:t>
            </w:r>
            <w:r w:rsidRPr="00CD3BF2">
              <w:rPr>
                <w:rFonts w:cs="Arial" w:hAnsi="Arial" w:ascii="Arial"/>
                <w:sz w:val="16"/>
                <w:szCs w:val="16"/>
              </w:rPr>
              <w:t>zk čbr 7079/15  I kozari put, dvorište, kuća, pomoćna zgrada ukupno 479m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;zkčbr 7079/16 oranica 314m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6D79EE" w:rsidP="00FE322B" w:rsidR="006D79EE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CD3BF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6"/>
                <w:szCs w:val="16"/>
              </w:rPr>
              <w:t>-</w:t>
            </w:r>
            <w:r w:rsidRPr="00CD3BF2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CD3BF2">
              <w:rPr>
                <w:rFonts w:cs="Arial" w:hAnsi="Arial" w:ascii="Arial"/>
                <w:sz w:val="16"/>
                <w:szCs w:val="16"/>
              </w:rPr>
              <w:t>zk čbr 7078/3 zgrada tlocrtne površine 57m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i pašnjak 26002m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Radnička cesta</w:t>
            </w:r>
          </w:p>
        </w:tc>
      </w:tr>
      <w:tr w:rsidTr="006D79EE" w:rsidR="006D79EE" w:rsidRPr="00347CCB">
        <w:trPr>
          <w:trHeight w:val="1011"/>
          <w:jc w:val="center"/>
        </w:trPr>
        <w:tc>
          <w:tcPr>
            <w:tcW w:type="dxa" w:w="6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347CCB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Nikola Žalac </w:t>
            </w:r>
          </w:p>
          <w:p w:rsidRDefault="006D79EE" w:rsidP="00FE322B" w:rsidR="006D79EE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D4DF9">
              <w:rPr>
                <w:rFonts w:cs="Arial" w:hAnsi="Arial" w:ascii="Arial"/>
                <w:sz w:val="18"/>
                <w:szCs w:val="18"/>
              </w:rPr>
              <w:t>Zastupa odvjetnik I.Žalac iz Slavonskog Broda</w:t>
            </w:r>
            <w:r>
              <w:rPr>
                <w:rFonts w:cs="Arial" w:hAnsi="Arial" w:ascii="Arial"/>
                <w:sz w:val="18"/>
                <w:szCs w:val="18"/>
              </w:rPr>
              <w:t xml:space="preserve"> OIB:</w:t>
            </w:r>
            <w:r>
              <w:t xml:space="preserve"> </w:t>
            </w:r>
            <w:r w:rsidRPr="009740B7">
              <w:rPr>
                <w:rFonts w:cs="Arial" w:hAnsi="Arial" w:ascii="Arial"/>
                <w:sz w:val="18"/>
                <w:szCs w:val="18"/>
              </w:rPr>
              <w:t>43402216869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E68F9">
              <w:rPr>
                <w:rFonts w:cs="Arial" w:hAnsi="Arial" w:ascii="Arial"/>
                <w:sz w:val="18"/>
                <w:szCs w:val="18"/>
              </w:rPr>
              <w:t>Zagreb, Botićev trg 2</w:t>
            </w:r>
          </w:p>
        </w:tc>
        <w:tc>
          <w:tcPr>
            <w:tcW w:type="dxa" w:w="15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347CCB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Zahtjevno osiguranje u smislu odredbi čl. 550 i čl 523 Zakona o trgovačkim društvima </w:t>
            </w:r>
          </w:p>
        </w:tc>
        <w:tc>
          <w:tcPr>
            <w:tcW w:type="dxa" w:w="21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0769CE">
            <w:pPr>
              <w:pStyle w:val="Bezproreda"/>
              <w:spacing w:lineRule="auto" w:line="276"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b/>
                <w:sz w:val="16"/>
                <w:szCs w:val="16"/>
              </w:rPr>
              <w:t>- ko Donji Andrijevci zk ul 1119</w:t>
            </w:r>
          </w:p>
          <w:p w:rsidRDefault="006D79EE" w:rsidP="00FE322B" w:rsidR="006D79EE" w:rsidRPr="000769CE">
            <w:pPr>
              <w:pStyle w:val="Bezproreda"/>
              <w:spacing w:lineRule="auto" w:line="276"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b/>
                <w:sz w:val="16"/>
                <w:szCs w:val="16"/>
              </w:rPr>
              <w:t>- ko Slavonski Brod  zk ul 11345</w:t>
            </w:r>
          </w:p>
          <w:p w:rsidRDefault="006D79EE" w:rsidP="00FE322B" w:rsidR="006D79EE" w:rsidRPr="000769CE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b/>
                <w:sz w:val="16"/>
                <w:szCs w:val="16"/>
              </w:rPr>
              <w:t>- ko Donji Andrijevci zk ul 1337</w:t>
            </w:r>
          </w:p>
          <w:p w:rsidRDefault="006D79EE" w:rsidP="00FE322B" w:rsidR="006D79EE" w:rsidRPr="000769CE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sz w:val="16"/>
                <w:szCs w:val="16"/>
              </w:rPr>
              <w:t>-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0769CE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</w:p>
          <w:p w:rsidRDefault="006D79EE" w:rsidP="00FE322B" w:rsidR="006D79EE" w:rsidRPr="000769CE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sz w:val="16"/>
                <w:szCs w:val="16"/>
              </w:rPr>
              <w:t>-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0769CE">
              <w:rPr>
                <w:rFonts w:cs="Arial" w:hAnsi="Arial" w:ascii="Arial"/>
                <w:b/>
                <w:sz w:val="16"/>
                <w:szCs w:val="16"/>
              </w:rPr>
              <w:t>ko grad Zagreb zk ul 35824</w:t>
            </w:r>
          </w:p>
          <w:p w:rsidRDefault="006D79EE" w:rsidP="00FE322B" w:rsidR="006D79EE" w:rsidRPr="000769C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093295" w:rsidP="00093295" w:rsidR="00093295">
      <w:pPr>
        <w:rPr>
          <w:rFonts w:cs="Arial" w:hAnsi="Arial" w:ascii="Arial"/>
          <w:sz w:val="20"/>
          <w:szCs w:val="20"/>
        </w:rPr>
      </w:pPr>
    </w:p>
    <w:p w:rsidRDefault="00093295" w:rsidP="00093295" w:rsidR="00093295" w:rsidRPr="00093295">
      <w:pPr>
        <w:spacing w:after="0"/>
        <w:rPr>
          <w:rFonts w:cs="Arial" w:hAnsi="Arial" w:ascii="Arial"/>
          <w:sz w:val="18"/>
          <w:szCs w:val="18"/>
        </w:rPr>
      </w:pPr>
      <w:r w:rsidRPr="00093295">
        <w:rPr>
          <w:rFonts w:cs="Arial" w:hAnsi="Arial" w:ascii="Arial"/>
          <w:sz w:val="18"/>
          <w:szCs w:val="18"/>
        </w:rPr>
        <w:tab/>
      </w:r>
      <w:r w:rsidRPr="00093295">
        <w:rPr>
          <w:rFonts w:cs="Arial" w:hAnsi="Arial" w:ascii="Arial"/>
          <w:sz w:val="18"/>
          <w:szCs w:val="18"/>
        </w:rPr>
        <w:tab/>
      </w:r>
      <w:r w:rsidRPr="00093295">
        <w:rPr>
          <w:rFonts w:cs="Arial" w:hAnsi="Arial" w:ascii="Arial"/>
          <w:sz w:val="18"/>
          <w:szCs w:val="18"/>
        </w:rPr>
        <w:tab/>
      </w:r>
      <w:r w:rsidRPr="00093295">
        <w:rPr>
          <w:rFonts w:cs="Arial" w:hAnsi="Arial" w:ascii="Arial"/>
          <w:sz w:val="18"/>
          <w:szCs w:val="18"/>
        </w:rPr>
        <w:tab/>
        <w:t xml:space="preserve"> </w:t>
      </w:r>
    </w:p>
    <w:p w:rsidRDefault="00664439" w:rsidP="00825AF1" w:rsidR="00664439">
      <w:pPr>
        <w:pStyle w:val="Odlomakpopisa"/>
        <w:spacing w:after="0"/>
        <w:ind w:left="300"/>
        <w:rPr>
          <w:rFonts w:cs="Arial" w:hAnsi="Arial" w:ascii="Arial"/>
          <w:b/>
          <w:sz w:val="18"/>
          <w:szCs w:val="18"/>
        </w:rPr>
      </w:pPr>
    </w:p>
    <w:p w:rsidRDefault="00664439" w:rsidP="00825AF1" w:rsidR="00664439">
      <w:pPr>
        <w:pStyle w:val="Odlomakpopisa"/>
        <w:spacing w:after="0"/>
        <w:ind w:left="300"/>
        <w:rPr>
          <w:rFonts w:cs="Arial" w:hAnsi="Arial" w:ascii="Arial"/>
          <w:b/>
          <w:sz w:val="18"/>
          <w:szCs w:val="18"/>
        </w:rPr>
      </w:pPr>
    </w:p>
    <w:p w:rsidRDefault="00664439" w:rsidP="00825AF1" w:rsidR="00664439">
      <w:pPr>
        <w:pStyle w:val="Odlomakpopisa"/>
        <w:spacing w:after="0"/>
        <w:ind w:left="300"/>
        <w:rPr>
          <w:rFonts w:cs="Arial" w:hAnsi="Arial" w:ascii="Arial"/>
          <w:b/>
          <w:sz w:val="18"/>
          <w:szCs w:val="18"/>
        </w:rPr>
      </w:pPr>
    </w:p>
    <w:p w:rsidRDefault="00664439" w:rsidP="00825AF1" w:rsidR="00664439">
      <w:pPr>
        <w:pStyle w:val="Odlomakpopisa"/>
        <w:spacing w:after="0"/>
        <w:ind w:left="300"/>
        <w:rPr>
          <w:rFonts w:cs="Arial" w:hAnsi="Arial" w:ascii="Arial"/>
          <w:b/>
          <w:sz w:val="18"/>
          <w:szCs w:val="18"/>
        </w:rPr>
      </w:pPr>
    </w:p>
    <w:p w:rsidRDefault="00664439" w:rsidP="00825AF1" w:rsidR="00664439">
      <w:pPr>
        <w:pStyle w:val="Odlomakpopisa"/>
        <w:spacing w:after="0"/>
        <w:ind w:left="300"/>
        <w:rPr>
          <w:rFonts w:cs="Arial" w:hAnsi="Arial" w:ascii="Arial"/>
          <w:b/>
          <w:sz w:val="18"/>
          <w:szCs w:val="18"/>
        </w:rPr>
      </w:pPr>
    </w:p>
    <w:p w:rsidRDefault="00664439" w:rsidP="00825AF1" w:rsidR="00664439">
      <w:pPr>
        <w:pStyle w:val="Odlomakpopisa"/>
        <w:spacing w:after="0"/>
        <w:ind w:left="300"/>
        <w:rPr>
          <w:rFonts w:cs="Arial" w:hAnsi="Arial" w:ascii="Arial"/>
          <w:b/>
          <w:sz w:val="18"/>
          <w:szCs w:val="18"/>
        </w:rPr>
      </w:pPr>
    </w:p>
    <w:p w:rsidRDefault="00664439" w:rsidP="00825AF1" w:rsidR="00664439">
      <w:pPr>
        <w:pStyle w:val="Odlomakpopisa"/>
        <w:spacing w:after="0"/>
        <w:ind w:left="300"/>
        <w:rPr>
          <w:rFonts w:cs="Arial" w:hAnsi="Arial" w:ascii="Arial"/>
          <w:b/>
          <w:sz w:val="18"/>
          <w:szCs w:val="18"/>
        </w:rPr>
      </w:pPr>
    </w:p>
    <w:p w:rsidRDefault="00664439" w:rsidP="00825AF1" w:rsidR="00664439">
      <w:pPr>
        <w:pStyle w:val="Odlomakpopisa"/>
        <w:spacing w:after="0"/>
        <w:ind w:left="300"/>
        <w:rPr>
          <w:rFonts w:cs="Arial" w:hAnsi="Arial" w:ascii="Arial"/>
          <w:b/>
          <w:sz w:val="18"/>
          <w:szCs w:val="18"/>
        </w:rPr>
      </w:pPr>
    </w:p>
    <w:p w:rsidRDefault="00664439" w:rsidP="00825AF1" w:rsidR="00664439">
      <w:pPr>
        <w:pStyle w:val="Odlomakpopisa"/>
        <w:spacing w:after="0"/>
        <w:ind w:left="300"/>
        <w:rPr>
          <w:rFonts w:cs="Arial" w:hAnsi="Arial" w:ascii="Arial"/>
          <w:b/>
          <w:sz w:val="18"/>
          <w:szCs w:val="18"/>
        </w:rPr>
      </w:pPr>
    </w:p>
    <w:p w:rsidRDefault="00664439" w:rsidP="00825AF1" w:rsidR="00664439">
      <w:pPr>
        <w:pStyle w:val="Odlomakpopisa"/>
        <w:spacing w:after="0"/>
        <w:ind w:left="300"/>
        <w:rPr>
          <w:rFonts w:cs="Arial" w:hAnsi="Arial" w:ascii="Arial"/>
          <w:b/>
          <w:sz w:val="18"/>
          <w:szCs w:val="18"/>
        </w:rPr>
      </w:pPr>
    </w:p>
    <w:p w:rsidRDefault="00664439" w:rsidP="00825AF1" w:rsidR="00093295" w:rsidRPr="00093295">
      <w:pPr>
        <w:pStyle w:val="Odlomakpopisa"/>
        <w:spacing w:after="0"/>
        <w:ind w:left="300"/>
        <w:rPr>
          <w:rFonts w:cs="Arial" w:eastAsia="Times New Roman" w:hAnsi="Arial" w:ascii="Arial"/>
          <w:sz w:val="16"/>
          <w:szCs w:val="16"/>
        </w:rPr>
      </w:pPr>
      <w:r>
        <w:rPr>
          <w:rFonts w:cs="Arial" w:hAnsi="Arial" w:ascii="Arial"/>
          <w:b/>
          <w:sz w:val="18"/>
          <w:szCs w:val="18"/>
        </w:rPr>
        <w:lastRenderedPageBreak/>
        <w:t xml:space="preserve">      </w:t>
      </w:r>
      <w:r w:rsidR="00825AF1">
        <w:rPr>
          <w:rFonts w:cs="Arial" w:hAnsi="Arial" w:ascii="Arial"/>
          <w:b/>
          <w:sz w:val="18"/>
          <w:szCs w:val="18"/>
        </w:rPr>
        <w:t>II.</w:t>
      </w:r>
      <w:r w:rsidR="00093295" w:rsidRPr="00093295">
        <w:rPr>
          <w:rFonts w:cs="Arial" w:hAnsi="Arial" w:ascii="Arial"/>
          <w:b/>
          <w:sz w:val="18"/>
          <w:szCs w:val="18"/>
        </w:rPr>
        <w:t xml:space="preserve">Razlučni vjerovnici  na pokretninama   </w:t>
      </w:r>
    </w:p>
    <w:p w:rsidRDefault="00093295" w:rsidP="00093295" w:rsidR="00093295" w:rsidRPr="00093295">
      <w:pPr>
        <w:pStyle w:val="Odlomakpopisa"/>
        <w:spacing w:after="0"/>
        <w:ind w:left="1020"/>
        <w:rPr>
          <w:rFonts w:cs="Arial" w:eastAsia="Times New Roman" w:hAnsi="Arial" w:ascii="Arial"/>
          <w:sz w:val="16"/>
          <w:szCs w:val="16"/>
        </w:rPr>
      </w:pPr>
      <w:r w:rsidRPr="00093295">
        <w:rPr>
          <w:rFonts w:cs="Arial" w:eastAsia="Times New Roman" w:hAnsi="Arial" w:ascii="Arial"/>
          <w:sz w:val="16"/>
          <w:szCs w:val="16"/>
        </w:rPr>
        <w:t xml:space="preserve">                                                                                            </w:t>
      </w:r>
    </w:p>
    <w:tbl>
      <w:tblPr>
        <w:tblW w:type="pct" w:w="4284"/>
        <w:jc w:val="center"/>
        <w:tblInd w:type="dxa" w:w="-359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10"/>
        <w:gridCol w:w="1873"/>
        <w:gridCol w:w="1552"/>
        <w:gridCol w:w="1283"/>
        <w:gridCol w:w="1559"/>
        <w:gridCol w:w="2437"/>
      </w:tblGrid>
      <w:tr w:rsidTr="006D79EE" w:rsidR="006D79EE" w:rsidRPr="00E37A1A">
        <w:trPr>
          <w:trHeight w:val="788"/>
          <w:jc w:val="center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 xml:space="preserve">Rb </w:t>
            </w:r>
          </w:p>
          <w:p w:rsidRDefault="006D79EE" w:rsidP="00FE322B" w:rsidR="006D79EE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8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2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E37A1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E37A1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24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D79EE" w:rsidP="00FE322B" w:rsidR="006D79EE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6D79EE" w:rsidR="006D79EE" w:rsidRPr="00347CCB">
        <w:trPr>
          <w:trHeight w:val="931"/>
          <w:jc w:val="center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80B03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18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RH Ministarstvo financija, Porezna uprava, Područni ured Zagreb</w:t>
            </w:r>
          </w:p>
          <w:p w:rsidRDefault="006D79EE" w:rsidP="00FE322B" w:rsidR="006D79EE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6D79EE" w:rsidP="00FE322B" w:rsidR="006D79EE">
            <w:pPr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Zastupa Županijsko državno odvjetništvo u Zagrebu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6D79EE" w:rsidP="00FE322B" w:rsidR="006D79EE" w:rsidRPr="00580B03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OIB:</w:t>
            </w:r>
            <w:r>
              <w:t xml:space="preserve"> </w:t>
            </w:r>
            <w:r w:rsidRPr="009740B7"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dxa" w:w="1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80B03">
            <w:pPr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 xml:space="preserve"> Zagreb, Savska cesta 41</w:t>
            </w:r>
          </w:p>
        </w:tc>
        <w:tc>
          <w:tcPr>
            <w:tcW w:type="dxa" w:w="12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80B03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11.931.080,39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79EE" w:rsidP="00FE322B" w:rsidR="006D79EE" w:rsidRPr="00580B03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80B03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rješenje o osiguranju Općinskog građanskog suda u Zagrebu Ovr-2253/12 od 5.11.2012.</w:t>
            </w:r>
          </w:p>
          <w:p w:rsidRDefault="006D79EE" w:rsidP="00FE322B" w:rsidR="006D79EE" w:rsidRPr="00580B03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80B03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Zapisnik o izvršenoj pljenidbi i procjeni pokretne imovine Klasa:415-02/11-01/29, Urbr 513-0714-08-01/002-13-05 od 05.06.2013. </w:t>
            </w:r>
          </w:p>
        </w:tc>
        <w:tc>
          <w:tcPr>
            <w:tcW w:type="dxa" w:w="24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79EE" w:rsidP="00FE322B" w:rsidR="006D79EE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Teretni auto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MERCEDE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S</w:t>
            </w:r>
            <w:r w:rsidRPr="00580B03">
              <w:rPr>
                <w:rFonts w:cs="Arial" w:hAnsi="Arial" w:ascii="Arial"/>
                <w:spacing w:val="-1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601,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proizvodnje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1991</w:t>
            </w:r>
            <w:r w:rsidRPr="00580B03">
              <w:rPr>
                <w:rFonts w:cs="Arial" w:hAnsi="Arial" w:ascii="Arial"/>
                <w:spacing w:val="-3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580B03">
              <w:rPr>
                <w:sz w:val="16"/>
                <w:szCs w:val="16"/>
              </w:rPr>
              <w:t>WDB6013671P119800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0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 ZG 8821 BA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 odjave</w:t>
            </w:r>
            <w:r w:rsidRPr="00580B03">
              <w:rPr>
                <w:rFonts w:cs="Arial" w:hAnsi="Arial" w:ascii="Arial"/>
                <w:spacing w:val="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6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5.1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1.2012 ;M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3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CITROEN</w:t>
            </w:r>
            <w:r w:rsidRPr="00580B03">
              <w:rPr>
                <w:rFonts w:cs="Arial" w:hAnsi="Arial" w:ascii="Arial"/>
                <w:spacing w:val="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1.4</w:t>
            </w:r>
            <w:r w:rsidRPr="00580B03">
              <w:rPr>
                <w:rFonts w:cs="Arial" w:hAnsi="Arial" w:ascii="Arial"/>
                <w:spacing w:val="-1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I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2000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VF7M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FKFXF6546991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5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0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ZG 5463 T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odjav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e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09.03.2012 </w:t>
            </w:r>
          </w:p>
          <w:p w:rsidRDefault="006D79EE" w:rsidP="00FE322B" w:rsidR="006D79EE" w:rsidRPr="00580B03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N 3</w:t>
            </w:r>
            <w:r w:rsidRPr="00580B03">
              <w:rPr>
                <w:rFonts w:cs="Arial" w:hAnsi="Arial" w:ascii="Arial"/>
                <w:spacing w:val="-3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VOLVO C-99422 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999,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YV2E4C5A9YB245480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,reg.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ZG 4338 U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08.05.</w:t>
            </w:r>
            <w:r w:rsidRPr="00580B03">
              <w:rPr>
                <w:rFonts w:cs="Arial" w:hAnsi="Arial" w:ascii="Arial"/>
                <w:sz w:val="16"/>
                <w:szCs w:val="16"/>
              </w:rPr>
              <w:t>2017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M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1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TOYOTA</w:t>
            </w:r>
            <w:r w:rsidRPr="00580B03">
              <w:rPr>
                <w:rFonts w:cs="Arial" w:hAnsi="Arial" w:ascii="Arial"/>
                <w:spacing w:val="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1.4</w:t>
            </w:r>
            <w:r w:rsidRPr="00580B03">
              <w:rPr>
                <w:rFonts w:cs="Arial" w:hAnsi="Arial" w:ascii="Arial"/>
                <w:spacing w:val="-1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D-D4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4V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2004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VNKKC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2370A0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3407,</w:t>
            </w:r>
            <w:r w:rsidRPr="00580B03">
              <w:rPr>
                <w:rFonts w:cs="Arial" w:hAnsi="Arial" w:ascii="Arial"/>
                <w:spacing w:val="24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ZG 5126 ED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>12.02.2014 ;</w:t>
            </w:r>
            <w:r w:rsidRPr="00580B03">
              <w:rPr>
                <w:rFonts w:cs="Arial" w:hAnsi="Arial" w:ascii="Arial"/>
                <w:sz w:val="16"/>
                <w:szCs w:val="16"/>
              </w:rPr>
              <w:t>N1, marke RENAULT DCI 120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2006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VF1FDCMH636260530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1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DJ 739 BF,</w:t>
            </w:r>
            <w:r w:rsidRPr="00580B03"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24.05</w:t>
            </w:r>
            <w:r w:rsidRPr="00580B03">
              <w:rPr>
                <w:rFonts w:cs="Arial" w:hAnsi="Arial" w:ascii="Arial"/>
                <w:spacing w:val="-3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>201</w:t>
            </w:r>
            <w:r w:rsidRPr="00580B03">
              <w:rPr>
                <w:rFonts w:cs="Arial" w:hAnsi="Arial" w:ascii="Arial"/>
                <w:sz w:val="16"/>
                <w:szCs w:val="16"/>
              </w:rPr>
              <w:t>3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osobno vozilo</w:t>
            </w:r>
            <w:r w:rsidRPr="00580B03">
              <w:rPr>
                <w:rFonts w:cs="Arial" w:hAnsi="Arial" w:ascii="Arial"/>
                <w:spacing w:val="-2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TOYOTA</w:t>
            </w:r>
            <w:r w:rsidRPr="00580B03">
              <w:rPr>
                <w:rFonts w:cs="Arial" w:hAnsi="Arial" w:ascii="Arial"/>
                <w:spacing w:val="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3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>.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>4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D-4D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2005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VNKKC12330A046257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1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DJ 531 BF</w:t>
            </w:r>
            <w:r w:rsidRPr="00580B03">
              <w:rPr>
                <w:rFonts w:cs="Arial" w:hAnsi="Arial" w:ascii="Arial"/>
                <w:spacing w:val="-2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05.09.2013</w:t>
            </w:r>
          </w:p>
          <w:p w:rsidRDefault="006D79EE" w:rsidP="00FE322B" w:rsidR="006D79EE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N 1,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RENAULT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MASTER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2007,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VF1FDB1H63778382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7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.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ZG 4902 EF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 05.06.2013;N 1,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RENAULT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2.5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DCI</w:t>
            </w:r>
            <w:r w:rsidRPr="00580B03">
              <w:rPr>
                <w:rFonts w:cs="Arial" w:hAnsi="Arial" w:ascii="Arial"/>
                <w:spacing w:val="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120</w:t>
            </w:r>
            <w:r w:rsidRPr="00580B03">
              <w:rPr>
                <w:rFonts w:cs="Arial" w:hAnsi="Arial" w:ascii="Arial"/>
                <w:spacing w:val="-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2007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šasije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VF1FDB1H63721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7249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5"/>
                <w:w w:val="11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ZG 2603 EE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08.05.2017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M 1, marka TOYOTA 2.0 D-4D, godina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2005,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6"/>
                <w:sz w:val="16"/>
                <w:szCs w:val="16"/>
              </w:rPr>
              <w:t>SB1</w:t>
            </w:r>
            <w:r w:rsidRPr="00580B03">
              <w:rPr>
                <w:rFonts w:cs="Arial" w:hAnsi="Arial" w:ascii="Arial"/>
                <w:sz w:val="16"/>
                <w:szCs w:val="16"/>
              </w:rPr>
              <w:t>KW20E60E066882,</w:t>
            </w:r>
            <w:r w:rsidRPr="00580B03">
              <w:rPr>
                <w:rFonts w:cs="Arial" w:hAnsi="Arial" w:ascii="Arial"/>
                <w:spacing w:val="22"/>
                <w:w w:val="9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DJ 476 BF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 10.12.2012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N 1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marka 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>IVECO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35 S11 V</w:t>
            </w:r>
            <w:r w:rsidRPr="00580B03">
              <w:rPr>
                <w:rFonts w:cs="Arial" w:hAnsi="Arial" w:ascii="Arial"/>
                <w:spacing w:val="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2003,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ZCFC357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005441733,</w:t>
            </w:r>
            <w:r w:rsidRPr="00580B03">
              <w:rPr>
                <w:rFonts w:cs="Arial" w:hAnsi="Arial" w:ascii="Arial"/>
                <w:spacing w:val="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.</w:t>
            </w:r>
            <w:r w:rsidRPr="00580B03">
              <w:rPr>
                <w:rFonts w:cs="Arial" w:hAnsi="Arial" w:ascii="Arial"/>
                <w:spacing w:val="-2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ZG 8372 FM</w:t>
            </w:r>
            <w:r w:rsidRPr="00580B03">
              <w:rPr>
                <w:rFonts w:cs="Arial" w:hAnsi="Arial" w:ascii="Arial"/>
                <w:spacing w:val="-2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</w:t>
            </w:r>
            <w:r w:rsidRPr="00580B03">
              <w:rPr>
                <w:rFonts w:cs="Arial" w:hAnsi="Arial" w:ascii="Arial"/>
                <w:spacing w:val="-3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02.1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0.20</w:t>
            </w:r>
            <w:r w:rsidRPr="00580B03">
              <w:rPr>
                <w:rFonts w:cs="Arial" w:hAnsi="Arial" w:ascii="Arial"/>
                <w:sz w:val="16"/>
                <w:szCs w:val="16"/>
              </w:rPr>
              <w:t>17N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w w:val="95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31"/>
                <w:w w:val="9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RENAULT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2.5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DCI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6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20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2007,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VF1FDB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H6372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7250,</w:t>
            </w:r>
            <w:r w:rsidRPr="00580B03">
              <w:rPr>
                <w:rFonts w:cs="Arial" w:hAnsi="Arial" w:ascii="Arial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ZG 8536 EE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25.04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.201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3</w:t>
            </w:r>
          </w:p>
        </w:tc>
      </w:tr>
    </w:tbl>
    <w:p w:rsidRDefault="009F0EED" w:rsidP="00093295" w:rsidR="009F0EED">
      <w:pPr>
        <w:jc w:val="center"/>
        <w:rPr>
          <w:rFonts w:cs="Arial" w:hAnsi="Arial" w:ascii="Arial"/>
          <w:sz w:val="18"/>
          <w:szCs w:val="18"/>
        </w:rPr>
      </w:pPr>
    </w:p>
    <w:p w:rsidRDefault="00664439" w:rsidP="00093295" w:rsidR="00664439">
      <w:pPr>
        <w:jc w:val="center"/>
        <w:rPr>
          <w:rFonts w:cs="Arial" w:hAnsi="Arial" w:ascii="Arial"/>
          <w:sz w:val="18"/>
          <w:szCs w:val="18"/>
        </w:rPr>
      </w:pPr>
    </w:p>
    <w:p w:rsidRDefault="00664439" w:rsidP="00093295" w:rsidR="00664439">
      <w:pPr>
        <w:jc w:val="center"/>
        <w:rPr>
          <w:rFonts w:cs="Arial" w:hAnsi="Arial" w:ascii="Arial"/>
          <w:sz w:val="18"/>
          <w:szCs w:val="18"/>
        </w:rPr>
      </w:pPr>
    </w:p>
    <w:p w:rsidRDefault="00664439" w:rsidP="00093295" w:rsidR="00664439">
      <w:pPr>
        <w:jc w:val="center"/>
        <w:rPr>
          <w:rFonts w:cs="Arial" w:hAnsi="Arial" w:ascii="Arial"/>
          <w:sz w:val="18"/>
          <w:szCs w:val="18"/>
        </w:rPr>
      </w:pPr>
    </w:p>
    <w:p w:rsidRDefault="00664439" w:rsidP="00093295" w:rsidR="00664439">
      <w:pPr>
        <w:jc w:val="center"/>
        <w:rPr>
          <w:rFonts w:cs="Arial" w:hAnsi="Arial" w:ascii="Arial"/>
          <w:sz w:val="18"/>
          <w:szCs w:val="18"/>
        </w:rPr>
      </w:pPr>
    </w:p>
    <w:p w:rsidRDefault="00664439" w:rsidP="00093295" w:rsidR="00664439">
      <w:pPr>
        <w:jc w:val="center"/>
        <w:rPr>
          <w:rFonts w:cs="Arial" w:hAnsi="Arial" w:ascii="Arial"/>
          <w:sz w:val="18"/>
          <w:szCs w:val="18"/>
        </w:rPr>
      </w:pPr>
    </w:p>
    <w:p w:rsidRDefault="00664439" w:rsidP="00093295" w:rsidR="00664439">
      <w:pPr>
        <w:jc w:val="center"/>
        <w:rPr>
          <w:rFonts w:cs="Arial" w:hAnsi="Arial" w:ascii="Arial"/>
          <w:sz w:val="18"/>
          <w:szCs w:val="18"/>
        </w:rPr>
      </w:pPr>
    </w:p>
    <w:p w:rsidRDefault="009F0EED" w:rsidP="00093295" w:rsidR="009F0EED">
      <w:pPr>
        <w:jc w:val="center"/>
        <w:rPr>
          <w:rFonts w:cs="Arial" w:hAnsi="Arial" w:ascii="Arial"/>
          <w:sz w:val="18"/>
          <w:szCs w:val="18"/>
        </w:rPr>
      </w:pPr>
    </w:p>
    <w:p w:rsidRDefault="006D79EE" w:rsidP="006D79EE" w:rsidR="00093295" w:rsidRPr="00093295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lastRenderedPageBreak/>
        <w:t xml:space="preserve">        </w:t>
      </w:r>
      <w:r w:rsidR="00093295" w:rsidRPr="00093295">
        <w:rPr>
          <w:rFonts w:cs="Arial" w:hAnsi="Arial" w:ascii="Arial"/>
          <w:sz w:val="18"/>
          <w:szCs w:val="18"/>
        </w:rPr>
        <w:t>PAN-TVORNICA PAPIRA ZAGREB d.o.o.  u stečaju</w:t>
      </w:r>
      <w:r w:rsidR="00093295" w:rsidRPr="00093295">
        <w:rPr>
          <w:rFonts w:cs="Arial" w:hAnsi="Arial" w:ascii="Arial"/>
          <w:sz w:val="18"/>
          <w:szCs w:val="18"/>
        </w:rPr>
        <w:tab/>
        <w:t xml:space="preserve">             </w:t>
      </w:r>
      <w:r w:rsidR="00093295" w:rsidRPr="00093295">
        <w:rPr>
          <w:rFonts w:cs="Arial" w:hAnsi="Arial" w:ascii="Arial"/>
          <w:sz w:val="18"/>
          <w:szCs w:val="18"/>
        </w:rPr>
        <w:tab/>
        <w:t xml:space="preserve">                         Na broj: 4. St-3415/2017</w:t>
      </w:r>
    </w:p>
    <w:p w:rsidRDefault="00093295" w:rsidP="00093295" w:rsidR="00093295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    </w:t>
      </w:r>
      <w:r w:rsidRPr="00093295">
        <w:rPr>
          <w:rFonts w:cs="Arial" w:hAnsi="Arial" w:ascii="Arial"/>
          <w:sz w:val="18"/>
          <w:szCs w:val="18"/>
        </w:rPr>
        <w:t xml:space="preserve"> Zagreb,Radnička ces</w:t>
      </w:r>
      <w:r>
        <w:rPr>
          <w:rFonts w:cs="Arial" w:hAnsi="Arial" w:ascii="Arial"/>
          <w:sz w:val="18"/>
          <w:szCs w:val="18"/>
        </w:rPr>
        <w:t xml:space="preserve">ta 173, OIB:48630586213  </w:t>
      </w:r>
    </w:p>
    <w:p w:rsidRDefault="003F261E" w:rsidP="007939E6" w:rsidR="00093295">
      <w:pPr>
        <w:pStyle w:val="Odlomakpopisa"/>
        <w:ind w:left="300"/>
        <w:rPr>
          <w:rFonts w:cs="Arial" w:hAnsi="Arial" w:ascii="Arial"/>
          <w:b/>
          <w:sz w:val="18"/>
          <w:szCs w:val="18"/>
        </w:rPr>
      </w:pPr>
      <w:r>
        <w:rPr>
          <w:rFonts w:cs="Arial" w:hAnsi="Arial" w:ascii="Arial"/>
          <w:b/>
          <w:sz w:val="18"/>
          <w:szCs w:val="18"/>
        </w:rPr>
        <w:t xml:space="preserve">            </w:t>
      </w:r>
      <w:r w:rsidR="007939E6">
        <w:rPr>
          <w:rFonts w:cs="Arial" w:hAnsi="Arial" w:ascii="Arial"/>
          <w:b/>
          <w:sz w:val="18"/>
          <w:szCs w:val="18"/>
        </w:rPr>
        <w:t>III.</w:t>
      </w:r>
      <w:r w:rsidR="00093295" w:rsidRPr="00093295">
        <w:rPr>
          <w:rFonts w:cs="Arial" w:hAnsi="Arial" w:ascii="Arial"/>
          <w:b/>
          <w:sz w:val="18"/>
          <w:szCs w:val="18"/>
        </w:rPr>
        <w:t>IZLUČNI vjerovnici  na nekretninama</w:t>
      </w:r>
    </w:p>
    <w:tbl>
      <w:tblPr>
        <w:tblW w:type="pct" w:w="4570"/>
        <w:jc w:val="center"/>
        <w:tblInd w:type="dxa" w:w="-1026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87"/>
        <w:gridCol w:w="1831"/>
        <w:gridCol w:w="2096"/>
        <w:gridCol w:w="2603"/>
        <w:gridCol w:w="3025"/>
      </w:tblGrid>
      <w:tr w:rsidTr="006D79EE" w:rsidR="003F261E" w:rsidRPr="00093295">
        <w:trPr>
          <w:trHeight w:val="788"/>
          <w:jc w:val="center"/>
        </w:trPr>
        <w:tc>
          <w:tcPr>
            <w:tcW w:type="dxa" w:w="4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09329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 xml:space="preserve">Rb </w:t>
            </w:r>
          </w:p>
          <w:p w:rsidRDefault="003F261E" w:rsidP="00FE322B" w:rsidR="003F261E" w:rsidRPr="0009329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8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F261E" w:rsidP="00FE322B" w:rsidR="003F261E" w:rsidRPr="0009329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Ime i prezime /  tvrtka ili naziv izlučnog vjerovnika</w:t>
            </w:r>
          </w:p>
        </w:tc>
        <w:tc>
          <w:tcPr>
            <w:tcW w:type="dxa" w:w="20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F261E" w:rsidP="00FE322B" w:rsidR="003F261E" w:rsidRPr="0009329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Adresa / sjedište vjerovnika</w:t>
            </w:r>
          </w:p>
        </w:tc>
        <w:tc>
          <w:tcPr>
            <w:tcW w:type="dxa" w:w="26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F261E" w:rsidP="00FE322B" w:rsidR="003F261E" w:rsidRPr="00093295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Pravnu osnovu tražbine</w:t>
            </w:r>
          </w:p>
          <w:p w:rsidRDefault="003F261E" w:rsidP="00FE322B" w:rsidR="003F261E" w:rsidRPr="00093295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izlučnog prava</w:t>
            </w:r>
          </w:p>
        </w:tc>
        <w:tc>
          <w:tcPr>
            <w:tcW w:type="dxa" w:w="30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F261E" w:rsidP="00FE322B" w:rsidR="003F261E" w:rsidRPr="00093295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Dio imovine na koji se odnosi izlučno pravo</w:t>
            </w:r>
          </w:p>
        </w:tc>
      </w:tr>
      <w:tr w:rsidTr="006D79EE" w:rsidR="003F261E" w:rsidRPr="00093295">
        <w:trPr>
          <w:trHeight w:val="931"/>
          <w:jc w:val="center"/>
        </w:trPr>
        <w:tc>
          <w:tcPr>
            <w:tcW w:type="dxa" w:w="4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7939E6" w:rsidR="003F261E" w:rsidRPr="0009329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18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093295">
            <w:pPr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 xml:space="preserve">Miroslav Lipovac </w:t>
            </w:r>
          </w:p>
          <w:p w:rsidRDefault="003F261E" w:rsidP="00FE322B" w:rsidR="003F261E" w:rsidRPr="0009329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:</w:t>
            </w:r>
          </w:p>
        </w:tc>
        <w:tc>
          <w:tcPr>
            <w:tcW w:type="dxa" w:w="20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093295">
            <w:pPr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Zagreb, Celjska 34a</w:t>
            </w:r>
          </w:p>
        </w:tc>
        <w:tc>
          <w:tcPr>
            <w:tcW w:type="dxa" w:w="26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09329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 xml:space="preserve">temeljem Sporazuma o prijenosu prava vlasništva od 3.srpnja 2009.godine </w:t>
            </w:r>
          </w:p>
          <w:p w:rsidRDefault="003F261E" w:rsidP="00FE322B" w:rsidR="003F261E" w:rsidRPr="0009329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-</w:t>
            </w:r>
            <w:r w:rsidRPr="00093295">
              <w:rPr>
                <w:rFonts w:cs="Arial" w:hAnsi="Arial" w:ascii="Arial"/>
                <w:b/>
                <w:sz w:val="16"/>
                <w:szCs w:val="16"/>
              </w:rPr>
              <w:t>u tijeku spor na Općinskom sudu u Sl. Brodu broj P-1331/2012</w:t>
            </w:r>
            <w:r w:rsidRPr="00093295"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30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F261E" w:rsidP="00FE322B" w:rsidR="003F261E" w:rsidRPr="0009329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nekretnina kč br 1734/2 prije 846/3 upisane u zk ul 11345 prije 1928 ko Slavonski Brod , u naravi skladište u ul. Mile Budaka u Sl. Brodu,</w:t>
            </w:r>
          </w:p>
        </w:tc>
      </w:tr>
      <w:tr w:rsidTr="006D79EE" w:rsidR="003F261E" w:rsidRPr="00093295">
        <w:trPr>
          <w:trHeight w:val="1011"/>
          <w:jc w:val="center"/>
        </w:trPr>
        <w:tc>
          <w:tcPr>
            <w:tcW w:type="dxa" w:w="4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7939E6" w:rsidR="003F261E" w:rsidRPr="00093295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18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093295">
            <w:pPr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 xml:space="preserve">PRVOSTOLNI KAPTOL ZAGREBAČKI </w:t>
            </w:r>
          </w:p>
          <w:p w:rsidRDefault="003F261E" w:rsidP="00FE322B" w:rsidR="003F261E" w:rsidRPr="00093295">
            <w:pPr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Zastupa odvjetnica Zvjezdana Znidarčić-Begović iz Zagreba</w:t>
            </w:r>
            <w:r>
              <w:rPr>
                <w:rFonts w:cs="Arial" w:hAnsi="Arial" w:ascii="Arial"/>
                <w:sz w:val="16"/>
                <w:szCs w:val="16"/>
              </w:rPr>
              <w:t xml:space="preserve"> OIB:</w:t>
            </w:r>
            <w:r>
              <w:t xml:space="preserve"> </w:t>
            </w:r>
            <w:r w:rsidRPr="003F261E">
              <w:rPr>
                <w:rFonts w:cs="Arial" w:hAnsi="Arial" w:ascii="Arial"/>
                <w:sz w:val="16"/>
                <w:szCs w:val="16"/>
              </w:rPr>
              <w:t>77667447224</w:t>
            </w:r>
          </w:p>
        </w:tc>
        <w:tc>
          <w:tcPr>
            <w:tcW w:type="dxa" w:w="20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093295">
            <w:pPr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Zagreb, Kaptol 27</w:t>
            </w:r>
          </w:p>
        </w:tc>
        <w:tc>
          <w:tcPr>
            <w:tcW w:type="dxa" w:w="26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09329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- Zahtjev za povrat imovine od 24.lipnja 1997.godine;Zaključak RH Grad Zagreb ,Gradski ured za imovinsko pravne poslove i imovinu grada klasa:UP/I942-01/03-01/123 od dana 26.9.2008</w:t>
            </w:r>
          </w:p>
        </w:tc>
        <w:tc>
          <w:tcPr>
            <w:tcW w:type="dxa" w:w="30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09329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 xml:space="preserve">- </w:t>
            </w:r>
            <w:r w:rsidRPr="00093295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093295">
              <w:rPr>
                <w:rFonts w:cs="Arial" w:hAnsi="Arial" w:ascii="Arial"/>
                <w:sz w:val="16"/>
                <w:szCs w:val="16"/>
              </w:rPr>
              <w:t xml:space="preserve"> naravi: kč br 7072/3 oranica 415m2, kč 7079/5 oranica 2011 m2 ,kč 7079/15 I kozari put 479 m2, kč br 7079/16 oranica 314m2</w:t>
            </w:r>
          </w:p>
          <w:p w:rsidRDefault="003F261E" w:rsidP="00FE322B" w:rsidR="003F261E" w:rsidRPr="00093295">
            <w:pPr>
              <w:spacing w:after="0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093295">
              <w:rPr>
                <w:rFonts w:cs="Arial" w:hAnsi="Arial" w:ascii="Arial"/>
                <w:b/>
                <w:sz w:val="16"/>
                <w:szCs w:val="16"/>
              </w:rPr>
              <w:t>-ko grad Zagreb zk ul 25167</w:t>
            </w:r>
            <w:r w:rsidRPr="00093295">
              <w:rPr>
                <w:rFonts w:cs="Arial" w:hAnsi="Arial" w:ascii="Arial"/>
                <w:sz w:val="16"/>
                <w:szCs w:val="16"/>
              </w:rPr>
              <w:t xml:space="preserve"> zkčbr 7070/11 oranica 1172m</w:t>
            </w:r>
            <w:r w:rsidRPr="0009329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093295">
              <w:rPr>
                <w:rFonts w:cs="Arial" w:hAnsi="Arial" w:ascii="Arial"/>
                <w:sz w:val="16"/>
                <w:szCs w:val="16"/>
              </w:rPr>
              <w:t>;zkčbr 7071/6 put u Kaledovčini 223m</w:t>
            </w:r>
            <w:r w:rsidRPr="0009329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093295">
              <w:rPr>
                <w:rFonts w:cs="Arial" w:hAnsi="Arial" w:ascii="Arial"/>
                <w:sz w:val="16"/>
                <w:szCs w:val="16"/>
              </w:rPr>
              <w:t>; zkčbr 7073/9 put  342m</w:t>
            </w:r>
            <w:r w:rsidRPr="0009329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093295">
              <w:rPr>
                <w:rFonts w:cs="Arial" w:hAnsi="Arial" w:ascii="Arial"/>
                <w:sz w:val="16"/>
                <w:szCs w:val="16"/>
              </w:rPr>
              <w:t>; zkčbr 7073/11 oranica 659m</w:t>
            </w:r>
            <w:r w:rsidRPr="0009329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3F261E" w:rsidP="00FE322B" w:rsidR="003F261E" w:rsidRPr="00093295">
            <w:pPr>
              <w:spacing w:after="0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-</w:t>
            </w:r>
            <w:r w:rsidRPr="00093295">
              <w:rPr>
                <w:rFonts w:cs="Arial" w:hAnsi="Arial" w:ascii="Arial"/>
                <w:b/>
                <w:sz w:val="16"/>
                <w:szCs w:val="16"/>
              </w:rPr>
              <w:t>ko grad Zagreb zk ul 35824</w:t>
            </w:r>
            <w:r w:rsidRPr="00093295">
              <w:rPr>
                <w:rFonts w:cs="Arial" w:hAnsi="Arial" w:ascii="Arial"/>
                <w:sz w:val="16"/>
                <w:szCs w:val="16"/>
              </w:rPr>
              <w:t xml:space="preserve"> zkčbr 7072/2 oranica Radnička cesta 430m</w:t>
            </w:r>
            <w:r w:rsidRPr="0009329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3F261E" w:rsidP="00FE322B" w:rsidR="003F261E" w:rsidRPr="0009329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93295">
              <w:rPr>
                <w:rFonts w:cs="Arial" w:hAnsi="Arial" w:ascii="Arial"/>
                <w:sz w:val="16"/>
                <w:szCs w:val="16"/>
              </w:rPr>
              <w:t>-</w:t>
            </w:r>
            <w:r w:rsidRPr="00093295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093295">
              <w:rPr>
                <w:rFonts w:cs="Arial" w:hAnsi="Arial" w:ascii="Arial"/>
                <w:sz w:val="16"/>
                <w:szCs w:val="16"/>
              </w:rPr>
              <w:t>zk čbr 7078/3 zgrada tlocrtne površine 57m2 i pašnjak 26002m2 Radnička cesta</w:t>
            </w:r>
          </w:p>
          <w:p w:rsidRDefault="003F261E" w:rsidP="00FE322B" w:rsidR="003F261E" w:rsidRPr="00093295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093295" w:rsidP="00093295" w:rsidR="00CA3500">
      <w:pPr>
        <w:rPr>
          <w:rFonts w:cs="Arial" w:hAnsi="Arial" w:ascii="Arial"/>
          <w:b/>
          <w:sz w:val="16"/>
          <w:szCs w:val="16"/>
        </w:rPr>
      </w:pPr>
      <w:r w:rsidRPr="009F0EED">
        <w:rPr>
          <w:rFonts w:cs="Arial" w:hAnsi="Arial" w:ascii="Arial"/>
          <w:b/>
          <w:sz w:val="16"/>
          <w:szCs w:val="16"/>
        </w:rPr>
        <w:t xml:space="preserve">     </w:t>
      </w:r>
    </w:p>
    <w:p w:rsidRDefault="007939E6" w:rsidP="007939E6" w:rsidR="00093295" w:rsidRPr="009F0EED">
      <w:pPr>
        <w:ind w:left="1020"/>
        <w:rPr>
          <w:rFonts w:cs="Arial" w:hAnsi="Arial" w:ascii="Arial"/>
          <w:b/>
          <w:sz w:val="16"/>
          <w:szCs w:val="16"/>
        </w:rPr>
      </w:pPr>
      <w:r>
        <w:rPr>
          <w:rFonts w:cs="Arial" w:hAnsi="Arial" w:ascii="Arial"/>
          <w:b/>
          <w:sz w:val="16"/>
          <w:szCs w:val="16"/>
        </w:rPr>
        <w:t>IV.</w:t>
      </w:r>
      <w:r w:rsidR="003F2356">
        <w:rPr>
          <w:rFonts w:cs="Arial" w:hAnsi="Arial" w:ascii="Arial"/>
          <w:b/>
          <w:sz w:val="16"/>
          <w:szCs w:val="16"/>
        </w:rPr>
        <w:t>I</w:t>
      </w:r>
      <w:r w:rsidR="00093295" w:rsidRPr="009F0EED">
        <w:rPr>
          <w:rFonts w:cs="Arial" w:hAnsi="Arial" w:ascii="Arial"/>
          <w:b/>
          <w:sz w:val="16"/>
          <w:szCs w:val="16"/>
        </w:rPr>
        <w:t xml:space="preserve">ZLUČNI </w:t>
      </w:r>
      <w:r w:rsidR="003F2356">
        <w:rPr>
          <w:rFonts w:cs="Arial" w:hAnsi="Arial" w:ascii="Arial"/>
          <w:b/>
          <w:sz w:val="16"/>
          <w:szCs w:val="16"/>
        </w:rPr>
        <w:t xml:space="preserve"> </w:t>
      </w:r>
      <w:r w:rsidR="00093295" w:rsidRPr="009F0EED">
        <w:rPr>
          <w:rFonts w:cs="Arial" w:hAnsi="Arial" w:ascii="Arial"/>
          <w:b/>
          <w:sz w:val="16"/>
          <w:szCs w:val="16"/>
        </w:rPr>
        <w:t xml:space="preserve">vjerovnici  na pokretninama </w:t>
      </w:r>
    </w:p>
    <w:tbl>
      <w:tblPr>
        <w:tblW w:type="pct" w:w="4390"/>
        <w:jc w:val="center"/>
        <w:tblInd w:type="dxa" w:w="-11013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62"/>
        <w:gridCol w:w="1384"/>
        <w:gridCol w:w="1993"/>
        <w:gridCol w:w="2601"/>
        <w:gridCol w:w="3007"/>
      </w:tblGrid>
      <w:tr w:rsidTr="004C6639" w:rsidR="003F261E" w:rsidRPr="00CA3500">
        <w:trPr>
          <w:trHeight w:val="953"/>
          <w:jc w:val="center"/>
        </w:trPr>
        <w:tc>
          <w:tcPr>
            <w:tcW w:type="dxa" w:w="6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CA350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A3500">
              <w:rPr>
                <w:rFonts w:cs="Arial" w:hAnsi="Arial" w:ascii="Arial"/>
                <w:sz w:val="16"/>
                <w:szCs w:val="16"/>
              </w:rPr>
              <w:t xml:space="preserve">Rb </w:t>
            </w:r>
          </w:p>
          <w:p w:rsidRDefault="003F261E" w:rsidP="00FE322B" w:rsidR="003F261E" w:rsidRPr="00CA350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3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F261E" w:rsidP="00FE322B" w:rsidR="003F261E" w:rsidRPr="00CA350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A3500">
              <w:rPr>
                <w:rFonts w:cs="Arial" w:hAnsi="Arial" w:ascii="Arial"/>
                <w:sz w:val="16"/>
                <w:szCs w:val="16"/>
              </w:rPr>
              <w:t>Ime i prezime /  tvrtka ili naziv izlučnog  vjerovnika</w:t>
            </w:r>
          </w:p>
        </w:tc>
        <w:tc>
          <w:tcPr>
            <w:tcW w:type="dxa" w:w="1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F261E" w:rsidP="00FE322B" w:rsidR="003F261E" w:rsidRPr="00CA350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A3500">
              <w:rPr>
                <w:rFonts w:cs="Arial" w:hAnsi="Arial" w:ascii="Arial"/>
                <w:sz w:val="16"/>
                <w:szCs w:val="16"/>
              </w:rPr>
              <w:t>Adresa / sjedište izlučnog vjerovnika</w:t>
            </w:r>
          </w:p>
        </w:tc>
        <w:tc>
          <w:tcPr>
            <w:tcW w:type="dxa" w:w="26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F261E" w:rsidP="00FE322B" w:rsidR="003F261E" w:rsidRPr="00CA350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A3500">
              <w:rPr>
                <w:rFonts w:cs="Arial" w:hAnsi="Arial" w:ascii="Arial"/>
                <w:sz w:val="16"/>
                <w:szCs w:val="16"/>
              </w:rPr>
              <w:t>Pravnu osnovu tražbine</w:t>
            </w:r>
          </w:p>
          <w:p w:rsidRDefault="003F261E" w:rsidP="00FE322B" w:rsidR="003F261E" w:rsidRPr="00CA350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A3500">
              <w:rPr>
                <w:rFonts w:cs="Arial" w:hAnsi="Arial" w:ascii="Arial"/>
                <w:sz w:val="16"/>
                <w:szCs w:val="16"/>
              </w:rPr>
              <w:t>izlučnog prava</w:t>
            </w:r>
          </w:p>
        </w:tc>
        <w:tc>
          <w:tcPr>
            <w:tcW w:type="dxa" w:w="30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F261E" w:rsidP="00FE322B" w:rsidR="003F261E" w:rsidRPr="00CA350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A3500">
              <w:rPr>
                <w:rFonts w:cs="Arial" w:hAnsi="Arial" w:ascii="Arial"/>
                <w:sz w:val="16"/>
                <w:szCs w:val="16"/>
              </w:rPr>
              <w:t>Dio imovine na koji se odnosi izlučno pravo</w:t>
            </w:r>
          </w:p>
        </w:tc>
      </w:tr>
      <w:tr w:rsidTr="004C6639" w:rsidR="003F261E" w:rsidRPr="00347CCB">
        <w:trPr>
          <w:trHeight w:val="1160"/>
          <w:jc w:val="center"/>
        </w:trPr>
        <w:tc>
          <w:tcPr>
            <w:tcW w:type="dxa" w:w="6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7939E6" w:rsidR="003F261E" w:rsidRPr="00347CC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3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3F261E" w:rsidR="003F261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DRAVACEL d.o.o. OIB:</w:t>
            </w:r>
            <w:r w:rsidRPr="005C2B33">
              <w:rPr>
                <w:rFonts w:cs="Arial" w:hAnsi="Arial" w:ascii="Arial"/>
                <w:sz w:val="18"/>
                <w:szCs w:val="18"/>
              </w:rPr>
              <w:t xml:space="preserve"> 73528468147</w:t>
            </w:r>
          </w:p>
          <w:p w:rsidRDefault="003F261E" w:rsidP="00FE322B" w:rsidR="003F26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3F261E" w:rsidP="00FE322B" w:rsidR="003F261E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63605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5C2B33">
              <w:rPr>
                <w:rFonts w:cs="Arial" w:hAnsi="Arial" w:ascii="Arial"/>
                <w:sz w:val="18"/>
                <w:szCs w:val="18"/>
              </w:rPr>
              <w:t>Slatina, Trg sv.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5C2B33">
              <w:rPr>
                <w:rFonts w:cs="Arial" w:hAnsi="Arial" w:ascii="Arial"/>
                <w:sz w:val="18"/>
                <w:szCs w:val="18"/>
              </w:rPr>
              <w:t>Josipa  5A</w:t>
            </w:r>
          </w:p>
        </w:tc>
        <w:tc>
          <w:tcPr>
            <w:tcW w:type="dxa" w:w="26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-</w:t>
            </w:r>
            <w:r w:rsidRPr="005C2B3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ra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čuni  za strojeve, opremu i robu</w:t>
            </w:r>
            <w:r w:rsidRPr="005C2B3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na lokaciji D.Andrijevci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</w:p>
          <w:p w:rsidRDefault="003F261E" w:rsidP="00FE322B" w:rsidR="003F261E" w:rsidRPr="0060274F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- kompenzacija dana  28.02.2018. </w:t>
            </w:r>
          </w:p>
        </w:tc>
        <w:tc>
          <w:tcPr>
            <w:tcW w:type="dxa" w:w="30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F261E" w:rsidP="00FE322B" w:rsidR="003F261E" w:rsidRPr="002B2EF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Uz prijavu tražbina priloženi računi cca 170 stranica sa popisom  robe, strojeva i opreme </w:t>
            </w:r>
          </w:p>
        </w:tc>
      </w:tr>
    </w:tbl>
    <w:p w:rsidRDefault="00093295" w:rsidP="00093295" w:rsidR="00093295">
      <w:pPr>
        <w:rPr>
          <w:rFonts w:cs="Arial" w:hAnsi="Arial" w:ascii="Arial"/>
          <w:sz w:val="20"/>
          <w:szCs w:val="20"/>
        </w:rPr>
      </w:pPr>
    </w:p>
    <w:p w:rsidRDefault="003F261E" w:rsidP="00093295" w:rsidR="003F261E">
      <w:pPr>
        <w:rPr>
          <w:rFonts w:cs="Arial" w:hAnsi="Arial" w:ascii="Arial"/>
          <w:sz w:val="20"/>
          <w:szCs w:val="20"/>
        </w:rPr>
      </w:pPr>
    </w:p>
    <w:p w:rsidRDefault="003F261E" w:rsidP="00093295" w:rsidR="003F261E">
      <w:pPr>
        <w:rPr>
          <w:rFonts w:cs="Arial" w:hAnsi="Arial" w:ascii="Arial"/>
          <w:sz w:val="20"/>
          <w:szCs w:val="20"/>
        </w:rPr>
      </w:pPr>
    </w:p>
    <w:p w:rsidRDefault="004E472C" w:rsidP="003F2356" w:rsidR="004E472C">
      <w:pPr>
        <w:numPr>
          <w:ilvl w:val="0"/>
          <w:numId w:val="2"/>
        </w:numPr>
        <w:spacing w:after="0"/>
        <w:rPr>
          <w:rFonts w:cs="Arial" w:hAnsi="Arial" w:ascii="Arial"/>
          <w:b/>
          <w:sz w:val="20"/>
          <w:szCs w:val="20"/>
        </w:rPr>
      </w:pPr>
      <w:r w:rsidRPr="006B7798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4E472C" w:rsidP="004E472C" w:rsidR="004E472C" w:rsidRPr="00953F7B">
      <w:pPr>
        <w:spacing w:after="0"/>
        <w:rPr>
          <w:rFonts w:cs="Arial" w:hAnsi="Arial" w:ascii="Arial"/>
          <w:b/>
          <w:sz w:val="16"/>
          <w:szCs w:val="16"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2733"/>
        <w:gridCol w:w="1843"/>
        <w:gridCol w:w="2693"/>
        <w:gridCol w:w="2268"/>
      </w:tblGrid>
      <w:tr w:rsidTr="00AF0E84" w:rsidR="001D3848" w:rsidRPr="00953F7B">
        <w:trPr>
          <w:trHeight w:val="61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48" w:rsidP="00FE322B" w:rsidR="001D3848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Rb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48" w:rsidP="00FE322B" w:rsidR="001D3848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48" w:rsidP="00FE322B" w:rsidR="001D3848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48" w:rsidP="00FE322B" w:rsidR="001D3848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D3848" w:rsidP="00FE322B" w:rsidR="001D3848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1D3848" w:rsidP="00FE322B" w:rsidR="001D3848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Agatić Nada OIB:26108038508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Vukmanički Cerovac 43B, Karlovac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59.953,18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Aleksić Dragan OIB:09545536421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Taborska 10/1,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108.667,37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Antunović Jadranka OIB:90354390137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Grobljanska 28, Donji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35.157,11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Aračić  Iva OIB:56423959710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Perkovačka 2, D.Andrijevci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72.405,13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Atlija Šimo OIB:55116918601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Mrežnička 18,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121.206,58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Baličević Dragica OIB:59907548839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M.Gupca 130, D.Andrijevci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71.400,26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Baranašić Miroslav OIB:50801879929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Mraclinska 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78.429,05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Barić Kata OIB:37964915686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Posavska 77,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76.016,00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Begović Zlatko OIB:90728999577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F. Alfirevića 15,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122.778,83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Belobrajdić Marijan OIB:77655007702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Rimski Put 3, Sesvete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15.047,89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Bogetić Jelica OIB:20767684373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 Radića 53,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75.279,87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Borevković-Šajer Dubravka OIB:72888603998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Kneza Trpimira 31, Slavonski Brod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82.769,96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Boronić Tomislav OIB:44135882641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Vrapčanska 111,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357,23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Breščaković Kristijan OIB:95114632814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V.Poljanice 20,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6.824,91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Brevulj Franjo OIB:43709139885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Bana Josipa Jelačića 129, Vrpolje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52.889,77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Brezonjić Anto OIB:99981219289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Željeznička 24, D.Andrijevci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53.038,11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Brezonjić Božidar OIB:39576097974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J.J. Strosmayera 40, Vrpolje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16.413,13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Buholc Dario OIB:57351668133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137 A,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79.016,98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Bukatko Miroslav OIB:747365964827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90,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76.157,24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Bulat Robert OIB:38647978367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Balokovićeva 69,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67.962,96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Butorac Milan OIB:75780232339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Kolarova 18,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224.441,20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Car Kristijan OIB:35158369998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Matice Hrvatske 42, Velika Gorica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780,06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Ciganović Siniša OIB:47331275905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F. Milličevića 49,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13.394,71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Cigić Roko OIB:12963443452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Ištefanovečki Zavoj 9,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31.896,76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Culović Velimir OIB:64563724432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16, Velika Gorica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49.288,81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Cvejić Gordana OIB:13516338461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Ivana Vrapca 02, Šenkovec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86.298,69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Cvetić Mladen OIB:88387231472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Ljudevita Gaja 30, Gornja Lomnica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54.565,43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Čadi Nedeljko OIB:44176919986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Luka  III Odvojak Br. 8,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81.794,76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Čale Jerko OIB:79510718509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Sajmište 9,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76.739,89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Čale Marija OIB:83323760612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Sajmište 9,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75.641,37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Černić Ivan OIB:95006167669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0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8.000,00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Čutura Leonardo OIB:98295446873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Barutanski jarak 52,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543,31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Ćorluka-Mihić Barica OIB:66513199266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Čajkovci, H. Branitelja 94, Vrpolje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28.941,24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David Nikola OIB:10271309323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Kamenarka 12,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97.726,49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Davidović Drago OIB:38235809141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3 Kozari Put Ii Odvojak 24,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26.699,04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Dejak Nikola OIB:75694436143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Odranski Obrež,Janječići 20,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120.841,89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Delić Zdenka OIB:74172434440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Željeznička 20,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81.199,11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Dučkić Kristo OIB:11519242018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Južna, VII Odvojak 10,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82.677,53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Dujmić Goran OIB:01463290995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Maretičeva Ulica 10,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75.657,43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Dujmović Mate OIB:91945335992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Dr.Jurja Dobrile 26, Velika Gorica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62.261,75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Dušek Krešimir OIB:59058396026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Gjure Szaba 2,Zagreb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67.453,00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Džapo Ivan OIB:92710810015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Požarinje 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332,79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Đaković Ivanka OIB:51739131886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Grobljanska 8,D.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82.588,58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Đitko Zvonko OIB:89911383242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Daruvarska 7,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113.709,69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Đukanović Gordana OIB:67824348190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1. Kozari Put, Odvojak 13, Broj 5,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38.847,27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Đurić Boris OIB:38979615255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Gobmoševa 2,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983,07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Erceg Milan OIB:97299112690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64,D.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242.441,43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Erceg Sanja OIB:06616289328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64, D.Andrijevci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24.783,11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Ergotić Monika OIB:84842231940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Branka Perice Ulica 1,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61.549,22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Eskeričić Josip OIB:58646480991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Beravci 108, V.Kopanica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74.829,53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Facković Natalija OIB:88488932696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Vugrovec Donji,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40.825,66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Fadljević Josip OIB:89530214996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112, Dugo Selo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13.386,54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Filaković Ružica OIB:08080210703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 Gupca 13, Kešinci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209.072,18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Franić Božica OIB:77910978844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A. Hebranga 8/19, Slavonski Brod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13.026,96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Furić Zvonko OIB:23669385084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Prvi Jakuševečki odvojak 8,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8.023,60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lastRenderedPageBreak/>
              <w:t>56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Gavran Željko OIB:71440158589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99, D.Andrijevci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36.534,13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Gelo Niko OIB:72259737485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Petra Svačića 16,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18.249,62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Glavaš Vinko OIB:56533068219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Karlovačka 32, Sesvete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85.950,38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Gostrec Josip OIB:29449806824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Glavna Ulica 59 , Sesvete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33.874,52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Grbeša Darko OIB:60874423135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F.Račkog 9, Đakovo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65.366,10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Grbović Gordan OIB:99362343867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 30,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133.637,10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Grbović Martina OIB:69901118118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 32,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119.550,44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Grigić Antun OIB:88208968066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Junija Palmotića 9, Slavonski Brod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52.280,17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Grubešić Boško OIB:37499160306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Kralja Tomislava 16, Gašinci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100.078,01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Habuš Dubravko OIB:16578563006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Meksička 1,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114.835,08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Hasanagić Raza OIB:30330327899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27, Donji Andrijevci 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72.635,53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Hercigonja Josip OIB:78797139657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Milana Rešetara 19,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3.250,59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Hering Branimir OIB:31759700673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Selska cesta 123,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5.299,62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Hidić Tihomir OIB:42835815813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Petruševac 1 Odvojak  4 25A,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142.843,53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Horvatić Branka OIB:40588807479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Jesenovec Jesenovečka Cesta 38, 10363 Belovar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71.267,17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Hrabrov Ana OIB:29079838015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Cvijića 11,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41.100,71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Hrabrov Marin OIB:72286166111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Cviijića 11,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131.910,21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Hrabrov Marko OIB:91455910559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Put Morovice 14, Lukoran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2.717,01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Hrženjak Ankica OIB:97654376779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Sopnička 43,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7.564,04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Hrženjak Zdravko OIB:08702588022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Jertovec 1a, Konjščina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7.432,91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Husnjak Siniša OIB:93027426753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Valunske Ploče 8,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107.152,85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Ilić Stjepan OIB:69751277119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Dr. J. Dobrile 8, Velika Gorica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281,14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Ištuk Tomislav OIB:00769324733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A.Šenoe 70, Velika Gorica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84.378,37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Ivanković Luka OIB:71991167063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Malinska 18,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3.445,34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lastRenderedPageBreak/>
              <w:t>80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Ivanović Katarina OIB:08732288752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P.Preradovića 95, Đakovo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82.181,61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Jakšić Branko OIB:33926885249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Ogrizekova 14,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6.403,54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Jelinčić Tomislav OIB:90928183232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Orešje 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38.587,74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Jević Saša OIB:10424578401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Petra Preradovića 37, Đakovo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73.108,18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Jonjić Sanja OIB:62039611015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 Ferenščica 68,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38.040,23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Josić Mato OIB:42734386615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Školska 31, Bestovje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77.265,19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Jovičić Jasna OIB:32224886540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Mandaličina 21,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34.606,50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Jukić Melita OIB:94462404771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Poljska 57, Đakovo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130.996,97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Jularić Goran OIB:09343942345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Vankina 31,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46.058,09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Jurić Dragan OIB:49239203222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Posavska 60, Donji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34.266,22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Jus Stjepan OIB:61817206586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Trnjanski nasip 5, 26,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16.545,58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Kaliman Gordan OIB:62415168614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Orahovac 11,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114.358,57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Kamenicki Stjepan OIB:54599059454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Hrvatskih branitelja 23, Donji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13.570,73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Katalinić Željko OIB:39417830328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Resnik 23,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18.564,28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Katičić Antonio OIB:06032412542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Vranička ulica 3a,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143,14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Kauf Zvonimir OIB:97341279296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Unijska 12,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82.531,76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Kaurin Leopold OIB:86262679565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J. Kozarca 14, Donji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34.253,80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Kavran Željko OIB:97353137196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Netretička 4,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2.942,16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Kirhmajer Romano OIB:67308447909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Ljudevita Gaja 11, Đakovo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15.595,62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Knežević Davor OIB:30582408160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28, Donji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30.141,10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Knežević Marica OIB:35870164545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Rušćica 99, Slavonski Brod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12.576,86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Komljenović Ivica OIB:19965503432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II Struge 23,Zagreb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38.366,88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Kosalec Klaudio OIB:70826808328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2. Ferenšćica 3, Odvojak 7,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62.628,75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Kovačević Zumra OIB:21515653593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Radničko Naselje 14,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55.511,79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Kozić Ivo OIB:65114159767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Štafanovečka 23,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15.572,17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lastRenderedPageBreak/>
              <w:t>105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Kožarević Nada OIB:04544504113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B.Radića 15, Čajkovci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80.490,02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Krenek Gordana OIB:83434204069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Slavonija Ii. 1/4, Slavonski Brod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163.061,57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Krišto Ivan OIB:71872496303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Delnička 17, Sesvete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179.490,08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Krivan Siniša OIB:13107746150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G. Marinkovac 50, VRBOVEC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25.149,20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Krnjić Nikola OIB:93375065396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Borongajski Lug 20,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111.872,08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Lipovac Mile OIB:61920519378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Okučani Fra Luke Ibrišimovića 2 A,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103.213,38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Lončarić Zlatko OIB:97457057710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Ivana Kovačića 2. ,Velika Gorica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79.959,52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Lukiški Božidar OIB:93848066551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Petruševac I 69B,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54.884,10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Lulić Mirjana OIB:56325952202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Strumička 15,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6.274,35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Ljubanović Mihalić Filip OIB:61810092293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Jagnedje 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21.005,94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Ljubičić Matteo OIB:98589727255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S, Radića 141, Banova Jaruga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45.091,86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Majdančić Šimun OIB:54496533975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A. Hebranga 5 D, Slavonski Brod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89.605,94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Major Mijo OIB:23946573055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Trg K. Tomislava 10, Donji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26.964,54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Mandarić Ivan OIB:21711641024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Žeževićka 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78.069,07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Marijan Ivo OIB:71017969510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Kanalski Put 1 Odv 1 19,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150.779,78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Marjanović Ivica OIB:78467010422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Čerinina Ulica 13,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394.000,03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Matasović Mato OIB:53116228733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48, Gundinci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85.199,69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Matić Marija OIB:78680904870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F. Račkog 4, Đakovo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36.468,49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Matošić Anđelka OIB:28951662812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Dalmatinska 20 A, Staro Topolje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83.931,25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Matuško Karmen OIB:29747700240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P. Krešimira Iv, Br. 6, Slavonski Brod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71.006,83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Medić Saša OIB:06799705435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Veliko Vukovje 127, Veliko Vukovje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1.060,76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Mičić Damir OIB:22575299327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Tratinska 62,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127.722,17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Mihajlovski Žarko OIB:33946830370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Meštrovićev Trg 10,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97.816,21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Iva OIB:98123458097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Bana J.Jelačića 79, Čakovec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281.569,25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lastRenderedPageBreak/>
              <w:t>129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Marija OIB:30831552019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Lukšić Gornji 7,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93.714,59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Marijan OIB:39381420416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Lukšić Gornji 7,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63.868,63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Marinko OIB:57215562399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Lukšić Gornji 7,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180.700,84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Miletić Mario OIB:78977131161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Slavka Batušića 8,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386,47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Milić Marijan OIB:78977131161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Oporovečka 5,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65.747,90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Milišić Ana OIB:67657465538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Av.Dubrava 252,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138.417,24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Milišić Ivan OIB:62482507460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Slavka Kolara 29, Velika Gorica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66.711,38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Mižurić Jasna OIB:15753055715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St. Perkovci, Đakovačka 37, Vrpolje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30.870,65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Mokosek Sandra OIB:01376812869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Dr.J.Dobrile 24, Velika Gorica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64.873,87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Mošnička Josip OIB:61896997649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S. Radića 80, Kutina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17.250,31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Mrazić Aleksa OIB:73329812748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 37/I,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74.707,89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Nočajević Karlo OIB:25741689478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Vojkovička 27,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7.737,62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Omerović Nasir OIB:84641001253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 Kozari Put 13 Odv 4,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76.523,07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Omrčen Vinko OIB:34285945623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10 Ravnice 15.,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114.873,18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Oreški Igor OIB:26769853303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Žitnjak, Bogdani odvojak 3 br.6,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13.830,62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Orlić Antonio OIB:40826607632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M.Držića 18, Novska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60.835,60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Ozimec Darko OIB:51103890265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Donja batina 246, Konjščina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11.919,73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Pavić Frano OIB:58850319139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A.Hebranga 7/4, Slavonski Brod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165.127,49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Pavić Mladen OIB:42638724826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Sv.Mateja 25,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106.070,33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Pazman Jadranka OIB:59937739032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Kneginečka 4,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101.213,28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Petričević Josip OIB:47734444344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Divoševci 127, Velika Kopanica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27.600,45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Petrović Slavko OIB:82888790318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Trnjani 60, Garčin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31.173,48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Petrović Zdravka OIB:72587199785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Grobljanska 16,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74.790,89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Pinjuh Željko OIB:53676840562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Domjanićeva13, Đakovo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38.963,25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Polučki Zdravko OIB:53166615519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Zvekovac 55,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23.362,27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lastRenderedPageBreak/>
              <w:t>154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Pranjić Ivana OIB:63731447065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Jaruge 12, Crno Selo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76.075,04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Prokl Ivan OIB:56724518290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 Deanovića 9,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35.944,86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Pukljak Ivana OIB:00234041247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Vladimira Varičaka 8,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50.837,98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Radman Franjo OIB:35594588214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44 A,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89.946,01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Radman Marin OIB:84921419219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44a, Donji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34.552,17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Radoš Ivan OIB:72954598332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I. Ferenšćica 49,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23.354,31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Ratković Andrea OIB:76611491899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Đakovo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30.289,46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Rihtar Robert OIB:54712868652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Prigornički Odvojak 12,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89.510,69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Sertić Marija OIB:97978407523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Donji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8.752,50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Sivac Mladen OIB:68418334841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Posavska 1,Dugoselski Črnec, Dugo Selo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11.561,28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Skorupski Antun OIB:02530155139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 Gupca 19,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83.523,68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Slunjski Daniel OIB:22757558600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Lhotkina 29,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76.543,86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Somođi Marko OIB:57897971873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Mostarska Ulica 15, Soblinec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102.960,83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Sovina Kristijan OIB:30371097025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Mala kopanica 51, Velika Kopanica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5.444,45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Stipić Igor OIB:34414175220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Podvežička 16,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499,18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Stojaković Andrija OIB:57180556636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Glavna 10, Đurđanci Stari Mikanovci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61.583,67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Stojaković Josip OIB:77596836485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B. Radić 75 ,Donji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57.482,32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Stojaković Marija OIB:82185397400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Radić 75, D.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106.295,88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Studen Bogdan OIB:04972748011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Miljackina 44 A,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113.868,85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Sukalić Zvonko OIB:01237466620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Lekenik Dzžica 24, Sisak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17.795,79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Svjetlić Marcel OIB:17166950031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Levanjska Varoš 142, Levanjska Varoš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72.137,04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Šerić Ivan OIB:41554211561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72, Donji 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36.525,26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Šiftar Kuhar Melita OIB:74399135172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Rajski Kut 21, Ivanić-Grad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64.350,03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Šimić Hrvoje OIB:34556904262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Lj.Gaja 24, Đakovo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158.827,71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lastRenderedPageBreak/>
              <w:t>178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Šimić Katarina OIB:44018339339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Sajamska 16, D.Andrijevci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77.609,48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Škrnjug Mladen OIB:83705967914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Grge Novaka 14, Sesvete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104.805,21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Šulc Lončarević Tomislav OIB:74878161849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Cvjetna Cesta 5,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131.395,55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Švedić Marija OIB:90153042254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Kralja Tomislava 94, Garčin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68.224,84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Tabak Vlado OIB:44134433977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Iločka 9,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97.665,99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Težak Tajana OIB:74958795101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Hallerova Aleja 1, Varaždin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51.881,25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Tisanić Slavko OIB:77625435543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Begovačka 6,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17.223,03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Tolić Mara OIB:83834739682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 Resnik 160,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51.200,51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Tolić Zlatko OIB:25479409184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M.Gupca 149, D.Andrijevci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70.459,56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Topolovec Martina OIB:92643641788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Hrašćina 2, Hrašćina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10.410,64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Treščec Nenad OIB:05039942543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Budvanska 6,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37.984,75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Tunuković Zdravko OIB:26922207246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Bana Jelačića 203, Vrpolje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86.988,60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Udovčić Igor OIB:67432623074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Ivana Meštrovića 19, Slavonski Brod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73.484,46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Vidas Zvonimir OIB:94808753002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Barutanski jarak 146,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48.612,98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Vrbanec Miroslav OIB:13271869858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Dragutina Krapeca 14,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34.668,99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193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Vrhovec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 xml:space="preserve"> Dominik OIB:85537756612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Sveti duh 39,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2.366,68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194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 Ivan OIB:59973671998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Kosorova 13,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12.588,59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195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Vukosavljević Todor OIB:68338641946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A. Cesarca 6, Đakovo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27.150,61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196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Vuković Silvija OIB:33748481456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Sedlo 16,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167.581,16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197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Zagorec Irena OIB:29592579287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Okuje 75, Velika Gorica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38.429,55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198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Zorić Željko OIB:72177449905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Dolenska 16 A, Donja Lomnica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Radni odnos, bruto plaća, doprinosi na bruto, naknade, kamate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168.240,42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199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Živko Štefica OIB:96447429054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Batušićeva 7,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Radni odnos, bruto plaća, doprinosi na bruto, naknade, kamate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97.979,02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200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Župetić Željko OIB:64461576834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Slavka Kolara 11A, Velika Gorica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Radni odnos, bruto plaća, doprinosi na bruto, naknade, kamate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68.282,47</w:t>
            </w:r>
          </w:p>
        </w:tc>
      </w:tr>
      <w:tr w:rsidTr="00AF0E84" w:rsidR="001D3848" w:rsidRPr="00953F7B">
        <w:trPr>
          <w:trHeight w:val="56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Atlija Šimo OIB:55116918601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Mrežnička 18,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Dopuna plaća 6mjesec 2018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5.520,47</w:t>
            </w:r>
          </w:p>
        </w:tc>
      </w:tr>
      <w:tr w:rsidTr="00AF0E84" w:rsidR="001D3848" w:rsidRPr="00953F7B">
        <w:trPr>
          <w:trHeight w:val="433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202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Pazman Jadranka OIB:59937739032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Kneginečka 4, Zagreb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953F7B">
            <w:pPr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 xml:space="preserve">Otpremnina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6B0E9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B0E92">
              <w:rPr>
                <w:rFonts w:cs="Arial" w:hAnsi="Arial" w:ascii="Arial"/>
                <w:sz w:val="18"/>
                <w:szCs w:val="18"/>
              </w:rPr>
              <w:t>8000,00</w:t>
            </w:r>
          </w:p>
        </w:tc>
      </w:tr>
      <w:tr w:rsidTr="00AF0E84" w:rsidR="001D3848" w:rsidRPr="00953F7B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203</w:t>
            </w:r>
          </w:p>
          <w:p w:rsidRDefault="001D3848" w:rsidP="00FE322B" w:rsidR="001D384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ROBERT BULAT</w:t>
            </w:r>
          </w:p>
          <w:p w:rsidRDefault="001D3848" w:rsidP="00FE322B" w:rsidR="001D3848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OIB:38647978367</w:t>
            </w:r>
          </w:p>
          <w:p w:rsidRDefault="001D3848" w:rsidP="00FE322B" w:rsidR="001D3848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zastupa odvjetnik Ivica Ćutuk iz Zagreba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Zagreb, Balokovićeva  69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b/>
                <w:sz w:val="18"/>
                <w:szCs w:val="18"/>
              </w:rPr>
              <w:t>Povreda na radu,</w:t>
            </w:r>
            <w:r w:rsidRPr="00CC571D">
              <w:rPr>
                <w:rFonts w:cs="Arial" w:hAnsi="Arial" w:ascii="Arial"/>
                <w:sz w:val="18"/>
                <w:szCs w:val="18"/>
              </w:rPr>
              <w:t xml:space="preserve"> Zapisnik o inspekcijskom nadzoru od dana 7.2.2017. ; dokumentacija o provedenom liječenju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214.000,00</w:t>
            </w:r>
          </w:p>
        </w:tc>
      </w:tr>
      <w:tr w:rsidTr="00AF0E84" w:rsidR="001D3848" w:rsidRPr="003F2356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204</w:t>
            </w:r>
          </w:p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RH Ministarstvo financija, Porezna uprava, Područni ured Zagreb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OIB:18683136487</w:t>
            </w:r>
          </w:p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Zastupa Županijsko državno odvjetništvo u Zagrebu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 xml:space="preserve"> Zagreb, Savska cesta 41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Porezi, doprinosi druga javna davanja JOPPD obrasci, ID obrasci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31.491.788,02</w:t>
            </w:r>
          </w:p>
        </w:tc>
      </w:tr>
      <w:tr w:rsidTr="00AF0E84" w:rsidR="001D3848" w:rsidRPr="003F2356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205</w:t>
            </w:r>
          </w:p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 xml:space="preserve">Nikola Žalac 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OIB:43402216869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 xml:space="preserve">Zastupa odvjetnik I.Žalac iz Slavonskog Broda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Zagreb, Botićev  trg 2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-neisplaćene plaće, rješenje Općinskog građanskog suda u Zagrebu broj Pr-1234/06  od 17.12.2008. ; presuda Županijskog suda u Osijeku broj Gž-4529/2013 od 9.10.2014.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376.470,99</w:t>
            </w:r>
          </w:p>
        </w:tc>
      </w:tr>
      <w:tr w:rsidTr="00AF0E84" w:rsidR="001D3848" w:rsidRPr="003F2356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206</w:t>
            </w:r>
          </w:p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SLAVICA RANOGAJEC, </w:t>
            </w:r>
          </w:p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63870864486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Zagrebačka 49, Donji Andrijevci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-neisplaćene plaće, Presuda Općinskog suda u Slavonskom Brodu P-323/13 od dana15.siječnja 2014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35.357,53</w:t>
            </w:r>
          </w:p>
        </w:tc>
      </w:tr>
      <w:tr w:rsidTr="00AF0E84" w:rsidR="001D3848" w:rsidRPr="003F2356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207</w:t>
            </w:r>
          </w:p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ĐURO ŠĆRBAK </w:t>
            </w:r>
          </w:p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44009083503</w:t>
            </w:r>
          </w:p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Jagodno 71A, Novo Čiće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-Neisplaćene plaće- Presuda br Pr-3787/00Općinski sud u Zagrebu i Presuda br Gžr-765/14-2 od 20.05.2014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915.342,53</w:t>
            </w:r>
          </w:p>
        </w:tc>
      </w:tr>
      <w:tr w:rsidTr="00AF0E84" w:rsidR="001D3848" w:rsidRPr="003F2356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208</w:t>
            </w:r>
          </w:p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ĐURO ŠĆRBAK </w:t>
            </w:r>
          </w:p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44009083503</w:t>
            </w:r>
          </w:p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Jagodno 71A, Novo Čiće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-Neisplaćene plaće- Presuda br Pr-2349/16 Općinski radni sud u Zagrebu od24.05.2017.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(glavnica 159.001,29 kn+zzk)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304.874,61</w:t>
            </w:r>
          </w:p>
        </w:tc>
      </w:tr>
      <w:tr w:rsidTr="00AF0E84" w:rsidR="001D3848" w:rsidRPr="003F2356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209</w:t>
            </w:r>
          </w:p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IVO ĐAKOVIĆ, </w:t>
            </w:r>
          </w:p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50363007143</w:t>
            </w:r>
          </w:p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Zastupa odvjetnik Zvonimir Jurić iz Đakova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Ul. Braće Radić 58, Vrhovine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Neisplaćene plaće i parnični trošak;Presuda Općinskog suda u Slavonskom brodu br. P-391/14 od 03.07.2014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46.915,14</w:t>
            </w:r>
          </w:p>
        </w:tc>
      </w:tr>
      <w:tr w:rsidTr="00AF0E84" w:rsidR="001D3848" w:rsidRPr="003F2356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210</w:t>
            </w:r>
          </w:p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JOSIP ĐAKOVIĆ 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18068929562 zastupa odvjetnik Zvonimir Jurić iz Đakova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235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Ul. A. Stepinca 64, Vrhovine, Trnjani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Neisplaćene plaće i parnični trošak Presuda Općinskog suda u Slavonskom Brodu br. P-390/14 od 23.07.2014.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55.978,74</w:t>
            </w:r>
          </w:p>
        </w:tc>
      </w:tr>
      <w:tr w:rsidTr="00AF0E84" w:rsidR="001D3848" w:rsidRPr="003F2356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 xml:space="preserve">BOŽIDAR STOJIĆ, 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OIB 69159749166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Zastupa odvjetnik Zvonimir Jurić iz Đakova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Đakovo, Ulica A.Hebranga 52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Razlika plaće i naknada za prijeđene kilometre. Presude od Općinskog suda u Đakovu br. P-166/14 od 10.07.2014 i P-251/13 od 07.11.2014.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32.748,17</w:t>
            </w:r>
          </w:p>
        </w:tc>
      </w:tr>
      <w:tr w:rsidTr="00AF0E84" w:rsidR="001D3848" w:rsidRPr="003F2356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212</w:t>
            </w:r>
          </w:p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 xml:space="preserve">MARIO JOSKIĆ 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OIB 85942972309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Zastupan po odvjetnici Kornelija Krizmanić iz Vinkovaca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Ivankovo, Kolodvorska 10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-Ustegnute plaće neuplaćene banci, pripadajuće zatezne kamate i parnični trošak Presuda Općinskog suda u Đakovu br. P-648/12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1.136,57</w:t>
            </w:r>
          </w:p>
        </w:tc>
      </w:tr>
      <w:tr w:rsidTr="00AF0E84" w:rsidR="001D3848" w:rsidRPr="003F2356">
        <w:trPr>
          <w:trHeight w:val="6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213</w:t>
            </w:r>
          </w:p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IVAN JOSKIĆ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OIB 08424359879</w:t>
            </w:r>
          </w:p>
          <w:p w:rsidRDefault="001D3848" w:rsidP="00FE322B" w:rsidR="001D3848" w:rsidRPr="003F235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Zastupan po odvjetnici Kornelija Krizmanić iz Vinkovaca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Ivankovo, Kolodvorska 100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 xml:space="preserve">-radni odnos,  trošak Presuda Općinskog suda u Đakovu br.P-632/12 , pravomoćna 22.04.2014.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48" w:rsidP="00FE322B" w:rsidR="001D3848" w:rsidRPr="003F235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F2356">
              <w:rPr>
                <w:rFonts w:cs="Arial" w:hAnsi="Arial" w:ascii="Arial"/>
                <w:sz w:val="16"/>
                <w:szCs w:val="16"/>
              </w:rPr>
              <w:t>78.177,55</w:t>
            </w:r>
          </w:p>
        </w:tc>
      </w:tr>
    </w:tbl>
    <w:p w:rsidRDefault="00E5263B" w:rsidP="00093295" w:rsidR="00093295" w:rsidRPr="003F2356">
      <w:pPr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16"/>
          <w:szCs w:val="16"/>
        </w:rPr>
        <w:tab/>
      </w:r>
      <w:r>
        <w:rPr>
          <w:rFonts w:cs="Arial" w:hAnsi="Arial" w:ascii="Arial"/>
          <w:sz w:val="16"/>
          <w:szCs w:val="16"/>
        </w:rPr>
        <w:tab/>
      </w:r>
      <w:r>
        <w:rPr>
          <w:rFonts w:cs="Arial" w:hAnsi="Arial" w:ascii="Arial"/>
          <w:sz w:val="16"/>
          <w:szCs w:val="16"/>
        </w:rPr>
        <w:tab/>
      </w:r>
      <w:r>
        <w:rPr>
          <w:rFonts w:cs="Arial" w:hAnsi="Arial" w:ascii="Arial"/>
          <w:sz w:val="16"/>
          <w:szCs w:val="16"/>
        </w:rPr>
        <w:tab/>
      </w:r>
      <w:r>
        <w:rPr>
          <w:rFonts w:cs="Arial" w:hAnsi="Arial" w:ascii="Arial"/>
          <w:sz w:val="16"/>
          <w:szCs w:val="16"/>
        </w:rPr>
        <w:tab/>
      </w:r>
      <w:r>
        <w:rPr>
          <w:rFonts w:cs="Arial" w:hAnsi="Arial" w:ascii="Arial"/>
          <w:sz w:val="16"/>
          <w:szCs w:val="16"/>
        </w:rPr>
        <w:tab/>
      </w:r>
      <w:r>
        <w:rPr>
          <w:rFonts w:cs="Arial" w:hAnsi="Arial" w:ascii="Arial"/>
          <w:sz w:val="16"/>
          <w:szCs w:val="16"/>
        </w:rPr>
        <w:tab/>
      </w:r>
      <w:r>
        <w:rPr>
          <w:rFonts w:cs="Arial" w:hAnsi="Arial" w:ascii="Arial"/>
          <w:sz w:val="16"/>
          <w:szCs w:val="16"/>
        </w:rPr>
        <w:tab/>
      </w:r>
      <w:r>
        <w:rPr>
          <w:rFonts w:cs="Arial" w:hAnsi="Arial" w:ascii="Arial"/>
          <w:sz w:val="16"/>
          <w:szCs w:val="16"/>
        </w:rPr>
        <w:tab/>
      </w:r>
      <w:r>
        <w:rPr>
          <w:rFonts w:cs="Arial" w:hAnsi="Arial" w:ascii="Arial"/>
          <w:sz w:val="16"/>
          <w:szCs w:val="16"/>
        </w:rPr>
        <w:tab/>
      </w:r>
      <w:r>
        <w:rPr>
          <w:rFonts w:cs="Arial" w:hAnsi="Arial" w:ascii="Arial"/>
          <w:sz w:val="16"/>
          <w:szCs w:val="16"/>
        </w:rPr>
        <w:tab/>
      </w:r>
    </w:p>
    <w:p w:rsidRDefault="00E5263B" w:rsidP="00E5263B" w:rsidR="002C1F00" w:rsidRPr="00E5263B">
      <w:pPr>
        <w:ind w:firstLine="708" w:left="2832"/>
        <w:rPr>
          <w:rFonts w:cs="Arial" w:hAnsi="Arial" w:ascii="Arial"/>
          <w:b/>
          <w:sz w:val="20"/>
          <w:szCs w:val="20"/>
        </w:rPr>
      </w:pPr>
      <w:r w:rsidRPr="00E5263B">
        <w:rPr>
          <w:rFonts w:cs="Arial" w:hAnsi="Arial" w:ascii="Arial"/>
          <w:b/>
          <w:sz w:val="20"/>
          <w:szCs w:val="20"/>
        </w:rPr>
        <w:t xml:space="preserve">UKUPNO I.Viši isplatni red </w:t>
      </w:r>
      <w:r w:rsidRPr="00E5263B">
        <w:rPr>
          <w:rFonts w:cs="Arial" w:hAnsi="Arial" w:ascii="Arial"/>
          <w:b/>
          <w:sz w:val="20"/>
          <w:szCs w:val="20"/>
        </w:rPr>
        <w:tab/>
      </w:r>
      <w:r w:rsidRPr="00E5263B">
        <w:rPr>
          <w:rFonts w:cs="Arial" w:hAnsi="Arial" w:ascii="Arial"/>
          <w:b/>
          <w:sz w:val="20"/>
          <w:szCs w:val="20"/>
        </w:rPr>
        <w:tab/>
      </w:r>
      <w:r w:rsidRPr="00E5263B">
        <w:rPr>
          <w:rFonts w:cs="Arial" w:hAnsi="Arial" w:ascii="Arial"/>
          <w:b/>
          <w:sz w:val="20"/>
          <w:szCs w:val="20"/>
        </w:rPr>
        <w:tab/>
      </w:r>
      <w:r w:rsidR="004C6639">
        <w:rPr>
          <w:rFonts w:cs="Arial" w:hAnsi="Arial" w:ascii="Arial"/>
          <w:b/>
          <w:sz w:val="20"/>
          <w:szCs w:val="20"/>
        </w:rPr>
        <w:t xml:space="preserve">        </w:t>
      </w:r>
      <w:r w:rsidRPr="00E5263B">
        <w:rPr>
          <w:b/>
          <w:color w:val="000000"/>
        </w:rPr>
        <w:t>46.625.630,32</w:t>
      </w:r>
    </w:p>
    <w:p w:rsidRDefault="002C1F00" w:rsidP="00093295" w:rsidR="002C1F00">
      <w:pPr>
        <w:rPr>
          <w:rFonts w:cs="Arial" w:hAnsi="Arial" w:ascii="Arial"/>
          <w:sz w:val="20"/>
          <w:szCs w:val="20"/>
        </w:rPr>
      </w:pPr>
    </w:p>
    <w:p w:rsidRDefault="000C1E30" w:rsidP="002C1F00" w:rsidR="000C1E30">
      <w:pPr>
        <w:rPr>
          <w:rFonts w:cs="Arial" w:hAnsi="Arial" w:ascii="Arial"/>
          <w:b/>
          <w:sz w:val="20"/>
          <w:szCs w:val="20"/>
        </w:rPr>
      </w:pPr>
    </w:p>
    <w:p w:rsidRDefault="002C1F00" w:rsidP="002C1F00" w:rsidR="002C1F00">
      <w:pPr>
        <w:rPr>
          <w:rFonts w:cs="Arial" w:hAnsi="Arial" w:ascii="Arial"/>
          <w:b/>
          <w:sz w:val="20"/>
          <w:szCs w:val="20"/>
        </w:rPr>
      </w:pPr>
      <w:r w:rsidRPr="002C1F00">
        <w:rPr>
          <w:rFonts w:cs="Arial" w:hAnsi="Arial" w:ascii="Arial"/>
          <w:b/>
          <w:sz w:val="20"/>
          <w:szCs w:val="20"/>
        </w:rPr>
        <w:t>Vjerovnici I</w:t>
      </w:r>
      <w:r w:rsidR="003F2356">
        <w:rPr>
          <w:rFonts w:cs="Arial" w:hAnsi="Arial" w:ascii="Arial"/>
          <w:b/>
          <w:sz w:val="20"/>
          <w:szCs w:val="20"/>
        </w:rPr>
        <w:t>I</w:t>
      </w:r>
      <w:r w:rsidRPr="002C1F00">
        <w:rPr>
          <w:rFonts w:cs="Arial" w:hAnsi="Arial" w:ascii="Arial"/>
          <w:b/>
          <w:sz w:val="20"/>
          <w:szCs w:val="20"/>
        </w:rPr>
        <w:t xml:space="preserve">. višeg isplatnog reda </w:t>
      </w:r>
      <w:r>
        <w:rPr>
          <w:rFonts w:cs="Arial" w:hAnsi="Arial" w:ascii="Arial"/>
          <w:b/>
          <w:sz w:val="20"/>
          <w:szCs w:val="20"/>
        </w:rPr>
        <w:t xml:space="preserve">     </w:t>
      </w:r>
    </w:p>
    <w:tbl>
      <w:tblPr>
        <w:tblW w:type="dxa" w:w="10442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2835"/>
        <w:gridCol w:w="1652"/>
        <w:gridCol w:w="3546"/>
        <w:gridCol w:w="1842"/>
      </w:tblGrid>
      <w:tr w:rsidTr="00AF0E84" w:rsidR="00FE322B" w:rsidRPr="002717EA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AUTO HRVATSKA d.d.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OIB:42523247815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Heinzelova 70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Isporučena roba i usluge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5.105,08</w:t>
            </w:r>
          </w:p>
        </w:tc>
      </w:tr>
      <w:tr w:rsidTr="00AF0E84" w:rsidR="00FE322B" w:rsidRPr="002717EA">
        <w:trPr>
          <w:trHeight w:val="59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E-Kolektor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OIB:50538578553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Slavonska avenija 58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Isporuka robe-karton po računima  iz 2017.godine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440.283,94</w:t>
            </w:r>
          </w:p>
        </w:tc>
      </w:tr>
      <w:tr w:rsidTr="00AF0E84" w:rsidR="00FE322B" w:rsidRPr="002717EA">
        <w:trPr>
          <w:trHeight w:val="56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3.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ELTRA MG d.o.o.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OIB:86252349701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Prigornica 2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 za uslugu 11/2016 ,1 -6/17; 7-12/17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1-7/18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58.831,43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HRVATSKI TELEKOM d.d.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OIB:81793146560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R.F.Mihanovića 9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Računi za uslugu; prijavljeni iznos po rješenju o odobrenoj predstečajnoj nagodbi St-762/17 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481.792,22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HRVATSKE VODE-pravna osoba za upravljanje vodama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OIB:28921383001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 ,Ulica grada Vukovara 220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Vodni doprinos , rješenje klasa:UP/I-325-08/17-01/0088123, Ur broj:374-3501-2-18-2 od 19.07.2018.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5.236,00</w:t>
            </w:r>
          </w:p>
        </w:tc>
      </w:tr>
      <w:tr w:rsidTr="00AF0E84" w:rsidR="00FE322B" w:rsidRPr="002717EA">
        <w:trPr>
          <w:trHeight w:val="621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BISONDE d.o.o.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OIB:48270876028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Fallerovo šetalište 22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Izvod iz poslovnih knjiga računi iz 2016.godine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3.750,00</w:t>
            </w:r>
          </w:p>
        </w:tc>
      </w:tr>
      <w:tr w:rsidTr="00AF0E84" w:rsidR="00FE322B" w:rsidRPr="002717EA">
        <w:trPr>
          <w:trHeight w:val="55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VIPNET d.o.o.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OIB:29524210204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Zagreb,Vrtni put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 za usluge</w:t>
            </w: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u w:val="single"/>
                <w:lang w:eastAsia="hr-HR"/>
              </w:rPr>
              <w:t xml:space="preserve"> </w:t>
            </w: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u 2018 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Računi za otpadni papir iz 2016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45.178,34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RWE Energija d.o.o.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OIB:81103558092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Capraška 6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Računi za opskrbu električnom energijom 12/2016 do 5/2017; temeljem Ugovora od 20.05.2015. ; zadužnice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4.162.723,00</w:t>
            </w:r>
          </w:p>
        </w:tc>
      </w:tr>
      <w:tr w:rsidTr="00AF0E84" w:rsidR="00FE322B" w:rsidRPr="002717EA">
        <w:trPr>
          <w:trHeight w:val="479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IVERO d.o.o.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OIB:89206455960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Sesvete, Planinska 13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Isporuka roba po računima u 2017.godini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126.912,45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INA Industrija nafte d.d. 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OIB:27759560625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 ,Avenija V.Holjevca 10</w:t>
            </w:r>
          </w:p>
        </w:tc>
        <w:tc>
          <w:tcPr>
            <w:tcW w:type="dxa" w:w="354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2.592,10</w:t>
            </w:r>
          </w:p>
        </w:tc>
      </w:tr>
      <w:tr w:rsidTr="00AF0E84" w:rsidR="00FE322B" w:rsidRPr="002717EA">
        <w:trPr>
          <w:trHeight w:val="610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Institut Ruđer Bošković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OIB:69715301002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Bijenička cesta 54</w:t>
            </w:r>
          </w:p>
        </w:tc>
        <w:tc>
          <w:tcPr>
            <w:tcW w:type="dxa" w:w="3546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uslugu 2/17 i 2/18 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2.500,00 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GENERALI OSIGURANJE d.d.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OIB:10840749604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Eterović i Šarić iz Zagreba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284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Polica osiguranja od opće odgovornosti, police osiguranja za vozila; Rješenje o ovrsi javni bilježnik V.Marčinko, broj Ovrv-1452/2018 od 13.07.2018. po računima iz 2016.godine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27.531,26</w:t>
            </w:r>
          </w:p>
        </w:tc>
      </w:tr>
      <w:tr w:rsidTr="00AF0E84" w:rsidR="00FE322B" w:rsidRPr="002717EA">
        <w:trPr>
          <w:trHeight w:val="64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HEP Elektra d.o.o.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OIB:43965974818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električnu energiju 2017. i 2018.godina,  obračunsko mjesto Zagreb ,Radnička 173; obračun kamata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1.252.415,02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DRAVA-PROMET d.o.o.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OIB:38668338725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Ravlić/Šurjak iz Zagreba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Aleja ruža 2B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javni bilježnik S. Panđa iz Zagreba, posl. broj Ovrv-5162/16 od dana 22.11.2016. pravomoćno 05.12.2016.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9.719,48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HEP –Operator distribucijskog sustava d.o.o.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OIB:46830600751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13.6.2017; presuda Trgovačkog suda u Zagrebu broj Povrv-6138/2015; rješenje o ovrsi javni bilježnik L.Drašković broj 6862/15 ; rješenje o ovrsi  javni bilježnik J.Rotim broj 6535/17; rješenje o ovrsi javni bilježnik L.Drašković broj 2661/17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12.332.757,93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RH Ministarstvo zaštite okoliša i energetike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OIB:19370100881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RH Županijsko državno odvjetništvo u Zagrebu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Naknada za koncesiju za gospodarsko korištenje voda za tehnološke i slične potrebe rješenje Hrvatske vode klasa UP/I325-03/17-09/0000411 Ur broj374-3501-2-17-17 od 7.7.2017. i rješenje Hrvatske  vode  klasa UP/I325-03/18-09/0000200 Ur broj374-3501-2-18-1 od 15.3.2018.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11.854,25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MESSER CROATIA PLIN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OIB:32179081874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Zaprešić, Industrijska cesta 173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robu i uslugu ; </w:t>
            </w: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1.167,36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Davor Popović vlasnik TEHNODIV-SERVIS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OIB:82906842080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AF0E84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Križevi, Istarska ulica 35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uslugu iz 2017.godine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10.651,88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19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KAESER KOMPRESSOREN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OIB:42572807012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Sesvete, Rimski put 11 d 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Računi za uslugu 9/16; rješenje o ovrsi javni bilježnik V.Marčinko posl broj : Ovrv-1289/2017 od dna 29.09.2017.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155.337,82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Hrvatski zavod za zdravstveno osiguranje Zagreb, OIB:02958272670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Margaretska 3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  <w:p w:rsidRDefault="00FE322B" w:rsidP="00FE322B" w:rsidR="00FE322B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naknada za troškove liječenja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15.801,75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38587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>RH Ministarstvo financija , Carinska uprava, Područni carinski ured Osijek OIB:18683136487</w:t>
            </w:r>
          </w:p>
          <w:p w:rsidRDefault="00FE322B" w:rsidP="00FE322B" w:rsidR="00FE322B" w:rsidRPr="0038587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>Zastupa RH Županijsko državno odvjetništvo u Zagrebu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3.220,25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Fond za zaštitu okoliša i energetsku učinkovitost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OIB:85828625994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Zagreb,Radnička cesta 80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i privremeni obračun  o konačnom obračunu naknade na emisiju u okoliš ugljikovog dioksida za 2017. Klasa:UP/I-351-02/17-11/294, Ur broj:563-06-3-1/06-17-1 od 13.3.2017.;   Rješenje i privremeni obračun  o konačnom obračunu naknade na emisiju u okoliš ugljikovog dioksida za 2018. Klasa:UP/I-351-02/17-11/598, Ur broj:563-06-3-1/06-17-1 od 27.11..2017.;   Utvrđena tražbina po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1.429.381,57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Odvjetnik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Ivan Žalac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Brod, LJ.Gaja 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ED71F4">
            <w:pPr>
              <w:rPr>
                <w:rFonts w:cs="Arial" w:hAnsi="Arial" w:ascii="Arial"/>
                <w:sz w:val="16"/>
                <w:szCs w:val="16"/>
              </w:rPr>
            </w:pPr>
            <w:r w:rsidRPr="00790126">
              <w:rPr>
                <w:rFonts w:cs="Arial" w:hAnsi="Arial" w:ascii="Arial"/>
                <w:b/>
                <w:sz w:val="16"/>
                <w:szCs w:val="16"/>
              </w:rPr>
              <w:t>Zabilježba spora na nekretninama</w:t>
            </w:r>
            <w:r w:rsidRPr="00ED71F4">
              <w:rPr>
                <w:rFonts w:cs="Arial" w:hAnsi="Arial" w:ascii="Arial"/>
                <w:sz w:val="16"/>
                <w:szCs w:val="16"/>
              </w:rPr>
              <w:t xml:space="preserve"> po rješenju Općinskog suda u Sl.Brodu broj P-1331/12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ED71F4">
              <w:rPr>
                <w:rFonts w:cs="Arial" w:hAnsi="Arial" w:ascii="Arial"/>
                <w:sz w:val="16"/>
                <w:szCs w:val="16"/>
              </w:rPr>
              <w:t xml:space="preserve">od 11.2.2014. potvrđeno rješenjem Županijskog suda u SL. Brodu broj Gž-1019/2014 od dana 9.7.2014.  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4.461.718,60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TRIGLAV OSIGURANJE d.d.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OIB:29743547503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A.Heinza 4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-police osiguranja 2015.godine i 2016.godine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javni bilježnik T.Sudar iz Zagreba broj Ovrv-435/17 od 22.09.2017.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785.238,32</w:t>
            </w:r>
          </w:p>
        </w:tc>
      </w:tr>
      <w:tr w:rsidTr="00AF0E84" w:rsidR="00FE322B" w:rsidRPr="002717EA">
        <w:trPr>
          <w:trHeight w:val="83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OIB:61817894937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Komunalna naknada 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6.262.846,82 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DOK ING d.o.o.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OIB:399828657045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Kanalski put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o ovrsi javni bilježnik M.Matoš iz Zagreba broj Ovrv-3358/2017 od 25.10.2017. stavljeno izvan snage rješenjem Trgovačkog suda u Zagrebu broj 6.Povrv-4232/2017 od dana 5.1.2018.-račun za uslugu iz 2017.godine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21.328,14</w:t>
            </w:r>
          </w:p>
        </w:tc>
      </w:tr>
      <w:tr w:rsidTr="00AF0E84" w:rsidR="00FE322B" w:rsidRPr="002717EA">
        <w:trPr>
          <w:trHeight w:val="57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HEP Elektra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OIB:43965974818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,Ulica grada Vukovara 37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09/17 do 3/2018 mjerno mjesto Donji Andrijevci, Grobljanska 22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120.444,97</w:t>
            </w:r>
          </w:p>
        </w:tc>
      </w:tr>
      <w:tr w:rsidTr="00AF0E84" w:rsidR="00FE322B" w:rsidRPr="002717EA">
        <w:trPr>
          <w:trHeight w:val="6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Zavod za istraživanje i razvoj sigurnosti d.o.o.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OIB:05494093403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68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-usluga obrazovanja po računu 5/17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6.000,00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HŽ CARGO d.o.o.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OIB:08720210702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odvjet. Društvo Smolčić i Partneri d.o.o.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Heinzelova 51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27.254,97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220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385878">
            <w:pPr>
              <w:rPr>
                <w:rFonts w:cs="Arial" w:hAnsi="Arial" w:ascii="Arial"/>
                <w:sz w:val="16"/>
                <w:szCs w:val="16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 xml:space="preserve">Naknada </w:t>
            </w:r>
            <w:r w:rsidRPr="00385878">
              <w:rPr>
                <w:rFonts w:cs="Arial" w:hAnsi="Arial" w:ascii="Arial"/>
                <w:b/>
                <w:sz w:val="16"/>
                <w:szCs w:val="16"/>
              </w:rPr>
              <w:t>za uređenje voda</w:t>
            </w:r>
            <w:r w:rsidRPr="00385878">
              <w:rPr>
                <w:rFonts w:cs="Arial" w:hAnsi="Arial" w:ascii="Arial"/>
                <w:sz w:val="16"/>
                <w:szCs w:val="16"/>
              </w:rPr>
              <w:t xml:space="preserve"> Zagreb,Radnička cesta 173, Sv.Mateja 65, Čerinina 13,  Otona Župančića6  i 10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 xml:space="preserve">Utvrđena tražbina po rješenju o odobrenoj predstečajnoj nagodbi St-762/17, pravomoćno dana 13.6.2017.; rješenje o ovrsi klasa:UP/I363-03/2016-15/0013 od  18.11.2016.; rješenja o obvezi. od 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385878">
              <w:rPr>
                <w:rFonts w:cs="Arial" w:hAnsi="Arial" w:ascii="Arial"/>
                <w:sz w:val="16"/>
                <w:szCs w:val="16"/>
              </w:rPr>
              <w:t>2011. do 2015.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1.211.701,43</w:t>
            </w:r>
          </w:p>
        </w:tc>
      </w:tr>
      <w:tr w:rsidTr="00AF0E84" w:rsidR="00FE322B" w:rsidRPr="002717EA">
        <w:trPr>
          <w:trHeight w:val="99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31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,Ulica grada Vukovara 220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Naknada </w:t>
            </w:r>
            <w:r w:rsidRPr="002717EA">
              <w:rPr>
                <w:rFonts w:cs="Arial" w:hAnsi="Arial" w:ascii="Arial"/>
                <w:b/>
                <w:sz w:val="18"/>
                <w:szCs w:val="18"/>
              </w:rPr>
              <w:t>za korištenje  voda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</w:p>
          <w:p w:rsidRDefault="00FE322B" w:rsidP="00FE322B" w:rsidR="00FE322B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Utvrđena tražbina po rješenju o odobrenoj predstečajnoj nagodbi St-762/17, </w:t>
            </w:r>
            <w:r>
              <w:rPr>
                <w:rFonts w:cs="Arial" w:hAnsi="Arial" w:ascii="Arial"/>
                <w:sz w:val="18"/>
                <w:szCs w:val="18"/>
              </w:rPr>
              <w:t>pravomoćno dana 13.6.2017.;</w:t>
            </w:r>
            <w:r w:rsidRPr="002717EA">
              <w:rPr>
                <w:rFonts w:cs="Arial" w:hAnsi="Arial" w:ascii="Arial"/>
                <w:b/>
                <w:sz w:val="18"/>
                <w:szCs w:val="18"/>
              </w:rPr>
              <w:t xml:space="preserve">                 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720.706,23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OIB:52634238587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Županijsko državno odvjetništvo u Zagrebu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-trošak postupak osiguranja Općinski sud u Slavonskom Brodu broj Ovr-548/11 od 9.3.2011. Utvrđena tražbina po rješenju o odobrenoj predstečajnoj nagodbi St-762/17, pravomoćno dana 13.6.2017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14.635,60</w:t>
            </w:r>
          </w:p>
        </w:tc>
      </w:tr>
      <w:tr w:rsidTr="00AF0E84" w:rsidR="00FE322B" w:rsidRPr="002717EA">
        <w:trPr>
          <w:trHeight w:val="493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RNK TRANSPORTI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OIB:46564276045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31400 Đakovo, A.Šenoe 2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uslugu prijevoza 2017.godina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56.938,87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CROATIA osiguranje d.d.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OIB:26187994862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10000 Zagreb, Vatroslava Jagića 33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3.268.549,43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ERSTE&amp;STEIERMARKISCHE BANK d.d.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OIB:23057039320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Buterin &amp;Posavec  iz </w:t>
            </w:r>
            <w:r w:rsidRPr="00E13D18">
              <w:rPr>
                <w:rFonts w:cs="Arial" w:hAnsi="Arial" w:ascii="Arial"/>
                <w:sz w:val="16"/>
                <w:szCs w:val="16"/>
              </w:rPr>
              <w:t>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Rijeka, Jadranski trg 3a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Ugovor o vođenju transakcijskog računa  po Ugovoru od 20.2.2015.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46.963,51</w:t>
            </w:r>
          </w:p>
        </w:tc>
      </w:tr>
      <w:tr w:rsidTr="00AF0E84" w:rsidR="00FE322B" w:rsidRPr="002717EA">
        <w:trPr>
          <w:trHeight w:val="643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Međunarodna zračna luka Zagreb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OIB:79446233150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10410 Velika Gorica, U</w:t>
            </w:r>
            <w:r>
              <w:rPr>
                <w:rFonts w:cs="Arial" w:hAnsi="Arial" w:ascii="Arial"/>
                <w:sz w:val="18"/>
                <w:szCs w:val="18"/>
              </w:rPr>
              <w:t>l</w:t>
            </w:r>
            <w:r w:rsidRPr="002717EA">
              <w:rPr>
                <w:rFonts w:cs="Arial" w:hAnsi="Arial" w:ascii="Arial"/>
                <w:sz w:val="18"/>
                <w:szCs w:val="18"/>
              </w:rPr>
              <w:t>.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>Rudolfa Fizira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-naknada za otpadni papir po računima 2/17 do  8/17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6.542,63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Financijska agencija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OIB:85821130368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obavljanju certificiranja po računima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nagodbeno vijeće ZG17 –trošak predstečajne nagodbe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1.506,95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OIB:52634238587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Trošak zastupanja tuženika RH Ministarstvo financija u predmetima pred Trgovačkim sudom u Zagrebu broj P-126/17, P-3842/09 i P-110/14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2.600.000,00</w:t>
            </w:r>
          </w:p>
        </w:tc>
      </w:tr>
      <w:tr w:rsidTr="00AF0E84" w:rsidR="00FE322B" w:rsidRPr="002717EA">
        <w:trPr>
          <w:trHeight w:val="88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,Ulica grada Vukovara 220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15758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</w:t>
            </w:r>
            <w:r w:rsidRPr="0015758D">
              <w:rPr>
                <w:rFonts w:cs="Arial" w:hAnsi="Arial" w:ascii="Arial"/>
                <w:sz w:val="18"/>
                <w:szCs w:val="18"/>
              </w:rPr>
              <w:t xml:space="preserve">ješenja o naknadi za zaštitu voda od 2010. </w:t>
            </w:r>
            <w:r>
              <w:rPr>
                <w:rFonts w:cs="Arial" w:hAnsi="Arial" w:ascii="Arial"/>
                <w:sz w:val="18"/>
                <w:szCs w:val="18"/>
              </w:rPr>
              <w:t>d</w:t>
            </w:r>
            <w:r w:rsidRPr="0015758D">
              <w:rPr>
                <w:rFonts w:cs="Arial" w:hAnsi="Arial" w:ascii="Arial"/>
                <w:sz w:val="18"/>
                <w:szCs w:val="18"/>
              </w:rPr>
              <w:t>o 2018</w:t>
            </w:r>
            <w:r>
              <w:rPr>
                <w:rFonts w:cs="Arial" w:hAnsi="Arial" w:ascii="Arial"/>
                <w:sz w:val="18"/>
                <w:szCs w:val="18"/>
              </w:rPr>
              <w:t>;</w:t>
            </w: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</w:t>
            </w:r>
            <w:r w:rsidRPr="0015758D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622.365,32 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KRIŽOVLJAN GRAD-gospodarenje otpadom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OIB:88564351466 zastupa odvjetnički Ured Dina Galić i Janica Plantak iz Varaždina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Babinec, Varaždinska ulica 202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o ovrsi javni bilježnik Z.Batušić-Šlogar iz Sesveta, broj Ovrv-26/17 ovršno dana.6.3.2018; temeljem računa iz 2016 godine;  rješenje o osiguranju Trgovačkog suda u Osijeku, Stalna služba Slavonski Brod  broj Ovr-3454/17 od dana 20.12.2017.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531.717,00</w:t>
            </w:r>
          </w:p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HEP OPSKRBA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OIB:63073332379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5.010.600,33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HP-HRVATSKA POŠTA d.d.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OIB:87311810356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Jurišićeva 13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Ugovor o poslovnoj suradnji DP-3/2-2351/10; Utvrđena tražbina po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25.237,22</w:t>
            </w:r>
          </w:p>
        </w:tc>
      </w:tr>
      <w:tr w:rsidTr="00AF0E84" w:rsidR="00FE322B" w:rsidRPr="002717EA">
        <w:trPr>
          <w:trHeight w:val="47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EKO-FLOR PLUS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OIB:50730247993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49243  Oroslavlje, Mokrice 180/C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 za robu 1/15;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13.701,56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MARTIN STROJ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OIB:70903581556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T.Valičević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Sv. Martin pod Okićem, Sv,Martin pod Okićem 18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T.Sudar broj:Ovrv-362/17od 3.8.2017.; račun iz 2016.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1.344,98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INTEGRALNI MARKETING I KOMUNIKACIJE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OIB:14364100048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odvjetničko društvo odvjetnici Sanja Neveščanin Mateša i drugi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 grada Vukovara 269 f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javnog bilježnika M.Dujić iz Varaždina broj Ovrv-881/10 od 30.09.2010. pravomoćno 3.7.2014. 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154.231,70</w:t>
            </w:r>
          </w:p>
        </w:tc>
      </w:tr>
      <w:tr w:rsidTr="00AF0E84" w:rsidR="00FE322B" w:rsidRPr="002717EA">
        <w:trPr>
          <w:trHeight w:val="92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46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Hrvatski zavod za mirovinsko osiguranje Zagreb, Područni ured Slavonski Brod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OIB:84397956623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Naselje Slavonija 1bb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Jednokratna naknada štete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za invalidsku mirovinu; Pravomoćna presuda Trgovačkog suda u Osijeku broj 3P-550/12-10 od 3.12.2012.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396.427,11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Vodoopskrba i odvodnja d.o.o.OIB:83416546499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Folnegovićeva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047EE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</w:t>
            </w:r>
            <w:r>
              <w:rPr>
                <w:rFonts w:cs="Arial" w:hAnsi="Arial" w:ascii="Arial"/>
                <w:sz w:val="18"/>
                <w:szCs w:val="18"/>
              </w:rPr>
              <w:t xml:space="preserve">avomoćno dana 13.6.2017.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-računi za vodu i odvodnju 2015-2018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21.910.589,80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RH Ministarstvo financija, Porezna uprava, Područni ured Zagreb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Zagreb, Savska cesta 41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Porezi, doprinosi druga javna davanja JOPPD obrasci, ID obrasci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E16FE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19.969.283,98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PLIN-PROJEKT d.o.o.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OIB:42679240944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D.Urban iz Nove Gradiške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Nova Gradiška, A.Stepinca 36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i presuda Trgovačkog suda u Osijeku broj 6 Povrv-1494/12-48 od 17.01.2014. pravomoćno 21.2.2018. ovršno 21.4.2018.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Utvrđena tražbina po rješenju o odobrenoj predstečajnoj nagodbi St-762/17, pravomoćno dana 13.6.2017. 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5.603.151,15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GOTRA LOGISTIKA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OIB:66545217126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Ksenija Čerin iz Zagreba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49218 Pregrada, A.Thierrva 4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Roba po računu 1/2016 ; rješenje o ovrsi javni bilježnik Ž. Maroslavack,  Ovrv-7454/17 od 25.10.2017.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4.466,87</w:t>
            </w:r>
          </w:p>
        </w:tc>
      </w:tr>
      <w:tr w:rsidTr="00AF0E84" w:rsidR="00FE322B" w:rsidRPr="002717EA">
        <w:trPr>
          <w:trHeight w:val="861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VODOVOD I KANALIZACIJA d.o.o.OIB:56826138353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Split, Biokovska 3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 rješenje o ovrsi javni bilježnik B.Jurišić  Ovrv-4496/13  od 02.10.2013. Utvrđena tražbina po rješenju o odobrenoj predstečajnoj nagodbi St-762/17, pravomoćno dana 13.6.2017. 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2.617,55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Dom zdravlja ZAGREB-CENTAR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OIB:00053084642 zastupa odvjetničko društvo Krsnik &amp;Partneri d.o.o. iz 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Runjaninova 4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A.Hukelj posl broj Ovrv-6276/14 od 24.07.2014.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Pravomoćno i ovršno 05.8.2014. 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rješenju o odobrenoj predstečajnoj nagodbi St-762/17, pravomoćno dana 13.6.2017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13.375,47</w:t>
            </w:r>
          </w:p>
        </w:tc>
      </w:tr>
      <w:tr w:rsidTr="00AF0E84" w:rsidR="00FE322B" w:rsidRPr="002717EA">
        <w:trPr>
          <w:trHeight w:val="50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EUROHERC OSIGURANJE d.d. OIB:22694857747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282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5.453,85</w:t>
            </w:r>
          </w:p>
        </w:tc>
      </w:tr>
      <w:tr w:rsidTr="00AF0E84" w:rsidR="00FE322B" w:rsidRPr="002717EA">
        <w:trPr>
          <w:trHeight w:val="41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GEWINDE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OIB:46662592772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31000 Osijek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S.S.Strossmayera 127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 za isporuku roba 11/2016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9.265,99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EX SLAVONIJA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OIB:26709634423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Dragomir Urban iz Nove Gradiške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Vrbje, Kralja Tomislava 57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isporuku roba 2016;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306.955,08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Gradska plinara Zagreb-Opskrba d.o.o.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OIB:74364571096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Zagreb,Radnička cesta 173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Opskrba prirodnim plinom po računima 1/18 do 7/18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23.017,62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OIB:85584865987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punomoćnik po zaposlenju Tomislav Bilić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Zagreb,Ulica grada Vukovara 41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-Podružnica Zagrebparking i Podružnica Čistoća; rješenju o odobrenoj predstečajnoj nagodbi St-762/17, pravomoćno dana 13.6.2017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36.680,69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TIMES COMPUTERS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OIB:40073428557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Zagreb,Ožujska 12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Presuda Trgovačkog suda u Zagrebu P-623/2009 od 29.03.2013. pravomoćna 10.05.2017, ovršna 11.11.2017. po računima za isporučenu robu i usluge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218.717,87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DARKO SMJEROG  vl. poljoprivredni obrt Složna braća</w:t>
            </w:r>
            <w:r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2717EA">
              <w:rPr>
                <w:rFonts w:cs="Arial" w:hAnsi="Arial" w:ascii="Arial"/>
                <w:sz w:val="18"/>
                <w:szCs w:val="18"/>
              </w:rPr>
              <w:t>OIB:40403901213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Dragomir Urban iz Nove Gradiške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Gornji Bogićevci, Novi Kraj 105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isporuka roba 2016.g ; rješenje o ovrsi javni bilježnik B. Lovrić iz Zagreba, broj Ovrv-14/17 od24.2.2017.pravomoćno 08.03.2017.g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75.060,75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60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Čistoća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OIB:38812451417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Split, Put Plokita 81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-komunalna naknada posl.prostor  Split , Put Stinice bb i Dugopolje Sv Duje 6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rješenju o odobrenoj predstečajnoj nagodbi St-762/17, pravomoćno dana 13.6.2017,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162.993,52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GKP ČAKOM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OIB:14001865632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Mihovljan, Mihovljanska 1 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Potraživanje utvrđeno po rješenju o odobrenoj predstečajnoj nagodbi St-762/17, pravomoćno dana 13.6.2017,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29.629,05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IGOR BOŠTIK nositelj OPG Igor Boštik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OIB:72924335589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Elvis Sever-Koren iz Zagreba 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Ivanovo Selo, Zagrebačka 12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-isporuka roba računi iz 2016.godine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o ovrsi javni bilježnik B. Lovrić iz Zagreba, broj Ovrv-136/16;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39.184,77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PRVI FAKTOR d.o.o. u likvidaciji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OIB:63278028028623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,Hektorovićeva 2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Potraživanje utvrđeno po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5.667.464,09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BARABAN MIJO vlasnik obrta Javni prijevoz Mijo Baraban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OIB:95248591103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Domagoj Miličević iz Požege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Požega, Đure Basaričeka 117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 za uslugu prijevoza iz 2017 .g 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javni bilježnik V.Pučar iz Zagreba od 29.08.2017.  broj Ovrv-392/17 ; 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4.879,86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KARLA BRANDT vlasnik OPG Karla Brandt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OIB:41689546041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Hrvoje Jović iz Vinkovaca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Svinjarevci, M.Gupca 8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iz 8 i 9 mjeseca 2016 .godine, izvod iz poslovnih knjiga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javni bilježnik A.Hukelj  iz Zagreba od 14.02.2018.  broj  Ovrv-559/17 pravomoćno dana 18.04.2017.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108.828,07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ADDIKO BANK d.d.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OIB:14036333877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prije  Hypo Alpe Adria bank d.d., zastupa odvjetničko društvo amić,Perić,Reberski, Rimac iz Zagreba 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Slavonska avenija 6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temeljem rješenja o ovrsi Općinskog građanskog suda u Zagrebu broj Ovr-2327/10 od 10.9.2010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2.937,77 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79100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>HETA ASSET RESOLUTION AG prije Hypo Alpe Adria Bank International AG</w:t>
            </w:r>
          </w:p>
          <w:p w:rsidRDefault="00FE322B" w:rsidP="00FE322B" w:rsidR="00FE322B" w:rsidRPr="0079100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>OIB:90730821413</w:t>
            </w:r>
          </w:p>
          <w:p w:rsidRDefault="00FE322B" w:rsidP="00FE322B" w:rsidR="00FE322B" w:rsidRPr="00791001">
            <w:pPr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 xml:space="preserve">Zastupa odvjetničko društvo Mamić,Perić,Reberski, Rimac iz Zagreba 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791001">
            <w:pPr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 xml:space="preserve">Kalgenfurt am Wörthersee, Alpen Adria platz 1, Republika Austrija 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B60DD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-troškovi ovršnog postupka </w:t>
            </w:r>
            <w:r w:rsidRPr="002619E0">
              <w:rPr>
                <w:rFonts w:cs="Arial" w:hAnsi="Arial" w:ascii="Arial"/>
                <w:sz w:val="18"/>
                <w:szCs w:val="18"/>
              </w:rPr>
              <w:t xml:space="preserve">Rješenje o ovrsi Općinskog građanskog suda u Zagrebu broj Ovr-1394/10 od 30.04.2010.  </w:t>
            </w:r>
            <w:r w:rsidRPr="002619E0">
              <w:rPr>
                <w:rFonts w:cs="Arial" w:hAnsi="Arial" w:ascii="Arial"/>
                <w:b/>
                <w:sz w:val="18"/>
                <w:szCs w:val="18"/>
              </w:rPr>
              <w:t>sada</w:t>
            </w:r>
            <w:r w:rsidRPr="002619E0">
              <w:rPr>
                <w:rFonts w:cs="Arial" w:hAnsi="Arial" w:ascii="Arial"/>
                <w:sz w:val="18"/>
                <w:szCs w:val="18"/>
              </w:rPr>
              <w:t xml:space="preserve"> Općinskog građanskog suda u Novom </w:t>
            </w:r>
            <w:r w:rsidRPr="00B60DD4">
              <w:rPr>
                <w:rFonts w:cs="Arial" w:hAnsi="Arial" w:ascii="Arial"/>
                <w:sz w:val="18"/>
                <w:szCs w:val="18"/>
              </w:rPr>
              <w:t xml:space="preserve">Zagrebu broj Ovr-541/15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20"/>
                <w:szCs w:val="20"/>
              </w:rPr>
              <w:t>128.635,00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stambene zgrade u Zagrebu, Gomboševa 30, zastupa Gradsko stambeno komunalno gospodarstvo d.o.o. OIB:03744272526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Gomboševa 30, objekt 05041120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-rješenju o odobrenoj predstečajnoj nagodbi St-762/17, pravomoćno dana 13.6.2017.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6.553,09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Suvlasnici stambene zgrade u Zagrebu, Otona Žiupančića 10, zastupa Gradsko stambeno komunalno gospodarstvo d.o.o.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Otona Župančića 10, objekt 03995666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14.899,93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stambene zgrade u Zagrebu, Čerinina 13, zastupa Gradsko stambeno komunalno gospodarstvo d.o.o. 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Čerinina 13, objekt 05044731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11.684,24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Suvlasnici stambene zgrade u Zagrebu, Svetog Mateja 65, zastupa Gradsko stambeno komunalno gospodarstvo d.o.o.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Svetog Mateja 65, objekt 04998405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15.330,88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AF0E84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stambene zgrade u Zagrebu, Otona Župančića 6, zastupa Gradsko stambeno komunalno gospodarstvo d.o.o. 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Otona Župančića 6, objekt 03995186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2.262,38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73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stambene zgrade u Zaprešiću Drage Kodrmana 1, zastupa Gradsko stambeno komunalno gospodarstvo d.o.o. 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Zaprešiću Drage Kodrmana 1, objekt 04336283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1.268,57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RH Ministarstvo financija, Carinska uprava, Područni carinski ured Split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Zagreb, Savska cesta 41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područnog carinskog ureda Split klasa:UP/I-415-02/13-14/50 od 8/2013 i klasa.UP/I-415-02/13-05/10 od 10/2018; rješenju o odobrenoj predstečajnoj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3.011,00</w:t>
            </w:r>
          </w:p>
        </w:tc>
      </w:tr>
      <w:tr w:rsidTr="00AF0E84" w:rsidR="00FE322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AGRO DAME KORLATOLT FELELOSSEGU TARSASAG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OIB:51058056315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TOMISALV Pedišić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9551 Mesteri, Kossth utca1, Mađarska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-kupoprodajni Ugovor 07/16/11/ 2016; rješenje i presuda Trgovačkog suda u Zagrebu Povrv-3341/17 od 07.06.2017.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60.080,24</w:t>
            </w:r>
          </w:p>
        </w:tc>
      </w:tr>
      <w:tr w:rsidTr="00AF0E84" w:rsidR="00FE322B" w:rsidRPr="002717EA">
        <w:trPr>
          <w:trHeight w:val="55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VODOVOD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OIB:80535169523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Nikole Zrinskog 25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za potrošnju vode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30.879,12</w:t>
            </w:r>
          </w:p>
        </w:tc>
      </w:tr>
      <w:tr w:rsidTr="00AF0E84" w:rsidR="00FE322B" w:rsidRPr="002717EA">
        <w:trPr>
          <w:trHeight w:val="112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HŽ PUTNIČKI PRIJEVOZ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OIB:80572192786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odvjetničko društvo Smolčić i partneri d.o.o.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Zagreb,Strojarska cesta 11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uslugu; rješenje o ovrsi javni bilježnik V.Zajec broj Ovrv-1233/08 od 13.10.2008.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10.947,29 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HEP  toplinarstvo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OIB:15907062900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Miševečka 15a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isporuku tehničke pare; u tijeku spor na Trgovačkom sudu u Zagrebu broj 98.Povrv-310/16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6.644.172,21 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MARKO ŠARAC bivši vlasnik obrta EKOPAPIR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OIB:89563594127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Rački i kolege, odvjetničko društvo iz Slavonskog Broda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Brod, I.Prodana 20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7D55A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</w:t>
            </w:r>
            <w:r w:rsidRPr="007D55A6">
              <w:rPr>
                <w:rFonts w:cs="Arial" w:hAnsi="Arial" w:ascii="Arial"/>
                <w:sz w:val="16"/>
                <w:szCs w:val="16"/>
              </w:rPr>
              <w:t>presuda Trgovačkog suda u Osijeku broj 10Povrv-1492/12 od 8.3.2013. ; presuda i rješenje VTS RH broj 53.Pž-4643/2013 od 30.11.2016.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-rješenju o odobrenoj predstečajnoj  nagodbi St-762/17, pravomoćno dana 13.6.2017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769.227,16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SOLANA PAG d.d.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OIB:34949147151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Pag,Svilino bb 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isporuku robe 2017.g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64.750,00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EKOTEX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OIB:07941830049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odvjetnica Marta Šimrak Lukavski iz odvj.ureda Lukavski, Turković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Remete 99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isporuku roba; rješenje o ovrsi javni bilježnik S.Škrinjar iz Zagreba broj Ovrv-55/15 od dana 4.3.2015. pravomoćno 9.4.2015.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1.981,27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PERFEKT MOTORFELŰJĺTÁS Kereskedelm és Szolgáltató Korlátolt Felelösségű Társasg,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OIB:69576018809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Eva Jeny odvjetnica iz Zagreba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Mađarska, 2890 Tata, Szomódi u. 2046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iz 2017.godine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56.010,85 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INTERSERVIS-PROMET d.o.o.OIB:38077166049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Ksenije Kantoci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usluge 2015. I 2016.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13.926,24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Komárom-Esztergom Megyei Parképitó és Kertészeti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OIB:8143728930 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Eva Jeny odvjetnica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Mađarska, 2890Tata,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Környei u 24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2017.godine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79.774,30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RENTTOUR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OIB:35495582112 zastupa odvjetnik Zoran Galić iz Zagreba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Slovenija, Križevci-Ljutomer, Lukavci 69/a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 za uslugu prijevoza iz 2017: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o ovrsi javni bilježnik Z.Despot iz Zagreba, broj Ovrv-46/17 od 29.05.2017.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22.559,23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86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Sveučilište u Zagrebu, Fakultet strojarstva i brodogradnje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OIB:22910368449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Ivana Lučića 5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izradi V</w:t>
            </w:r>
            <w:r>
              <w:rPr>
                <w:rFonts w:cs="Arial" w:hAnsi="Arial" w:ascii="Arial"/>
                <w:sz w:val="18"/>
                <w:szCs w:val="18"/>
              </w:rPr>
              <w:t>er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ifikacijskih izvješća o emisijama stakleničkih plinova iz postrojenja PAN od dana 3.2.2012.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-rješenju o odobrenoj predstečajnoj  nagodbi St-762/17, pravomoćno dana 13.6.2017.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30.663,82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IVAN HABUŠ vlasnik radionice za izradu zupčastih i pužnih prijenosa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OIB:17071809140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Velika Gorica, Jandriševa 5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usluge iz 2017.godine </w:t>
            </w:r>
          </w:p>
          <w:p w:rsidRDefault="00FE322B" w:rsidP="00FE322B" w:rsidR="00FE322B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89.059,37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Janko Draganić vlasnik obrta  DRAGANIĆ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OIB:11316605949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Branko Posavčić iz Kutine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Novska, Osječka 196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2016.godine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-presuda Trgovačkog suda u Zagrebu ,Stalna služba Karlovac,Povrv-536/17 od dana 20.srpnja 2018.(glavnica, parnični trošak, trošak ovršnog)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141.489,69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Vanja Šuvak vlasnik STILLVIL servis viličara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OIB:08815096372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Velika Gorica, Ul.kralja Dimitra Zvonimira 24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66.624,63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PASTOR-TVA d.d.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OIB:17140959007 zastupa odvjetnik Ksenija Čerin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Rakitje,Novačka 2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iz 9 mjeseca 2016 godine 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789,65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Proton EL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OIB:7950554595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Iva Burić iz odvjetničkog društva  Hanžeković i partneri d.o.o.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Štefanovečka 10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2016. godine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A.Hukelj iz Zagreba, broj Ovrv-4568/17;presuda Trgovačkog suda u Zagrebu broj Povrv-2823/2017 od dana 11.6.2018.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96.519,44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Auto kuća Kovačević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OIB:84485812058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Mamić,Perić,Reberski, Rimac iz Zagreba 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Bukovac Gornji 1/a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 za uslugu –popravak vozila od  29.3.2017.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8.185,09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NENAD RUMBAK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OIB:51849894160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1.Savica 62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Otkup papira 2017.godina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MK GROUP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OIB:53948666515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Ferri Marko iz Rijeke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Rijeka, Riva 16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isporučenu robu iz 2016.i 2017.godine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1.860.451,24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MAJA PANDEK vlasnik obiteljskog poljoprivrednog gospodarstva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OIB:87306217530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Sesvete, Kašinska 64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2016.godine, Kupoprodajni ugovor 26.9.2016.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36.643,05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MICROTEAM d.o.o. pravni slijednik Nenad Žordić vlasnik obrta MICROTEAM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OIB:57375</w:t>
            </w:r>
            <w:r w:rsidR="00AF0E84">
              <w:rPr>
                <w:rFonts w:cs="Arial" w:hAnsi="Arial" w:ascii="Arial"/>
                <w:sz w:val="18"/>
                <w:szCs w:val="18"/>
              </w:rPr>
              <w:t>677395 zastupa odvjetnica D.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Brezak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Velika Gorica, Kurilovečka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za isporuku robe 2016 godina 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prijenosu obrta od 31.12.2016. godine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1.237,50</w:t>
            </w:r>
          </w:p>
        </w:tc>
      </w:tr>
      <w:tr w:rsidTr="00AF0E84" w:rsidR="00FE322B" w:rsidRPr="002717EA">
        <w:trPr>
          <w:trHeight w:val="1359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VJEKOSLAV BOŠNJAK vlasnik obrta EKOTERM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OIB:63911469972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odvjetnica Mira Buljan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Brod, Ivana Belostenca 17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isporuku roba 2016.godina</w:t>
            </w:r>
          </w:p>
          <w:p w:rsidRDefault="00FE322B" w:rsidP="00AF0E84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Ovrv-213/2017 javni bilježnik Marija Baković iz Zagreba od 12.06.2017. ;Trgovački sud u Zagrebu Povrv-10/2018 prekid  zbog otvaranja stečaja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15.285,46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                   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Stojković Petrol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OIB:89296453085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Vesna Jakovljević iz Bjelovara 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 Srbija, Žitorađa, Badnjevac,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za uslugu  od 27.08.2016. 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javnog bilježnika M.Ježeka iz Zagreba broj Ovrv-25536/2017 od 31.3.2017.pravomoćno i ovršno  26.4.2017.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11.671,45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MIHAELA PLESKALT vlasnik autoprijevozničkog obrta PLESKALT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OIB:47411293946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Vesna Jakovljević iz Bjelovara 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Bjelovar, L.Matačića 51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uslugu iz 2016. godine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M.Ježeka iz Zagreba broj Ovrv-65759/2016  od 26.10.2016. pravomoćno i ovršno  23.11.2016.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58.217,23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100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MARIA KOVAČEVIĆ vlasnik Obrta za uslužne djelatnosti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OIB:70232196587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Vesna Jakovljević iz Bjelovara 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Zrinski Topolovac, Zrinski Topolovac 162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uslugu iz 2016. godine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M.Ježeka iz Zagreba broj Ovrv-16621/2017  od 26.01.2017. pravomoćno i ovršno  18.02.2017.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22.263,44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G.M.F. COMMERCIALE S.A.S. DI GIANLUCA E MICHELE FOSSATI &amp; C.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OIB:77655902359 zastupa zajednički odvjetnički ured Baburak, Brezak, Grabas iz Zagreba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Italija, Via Sour Maria Pellettier 4, Monza 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od 20.6.2011.; presuda Trgovačkog suda u Osijeku broj 17Povrv-370/12-37 od 12.12.2013.  potvrđeno presudom i  rješenjem RH Visoki trgovački sud Republike Hrvatske broj  Pž-1807/2014 od dana 1.3.2017.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174.429,97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HRVATSKA BANKA ZA OBNOVU I RAZVITAK za račun Republike Hrvatske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OIB:26702280390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Strossmayerov trg 9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-polica osiguranja izvoznih potraživanja 24/2017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-presuda Trgovačkog suda u Zagrebu broj 6.Povrv-177/2018 od dana 24.5.2018.pravomoćna dana 5.6.2018.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4.294,76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STUDIO NEXAR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OIB:95758443121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Igor Savić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Ivanec, Ulica akademika Mirka Maleza 30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Računi za uslugu iz 2016. godine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 rješenje o ovrsi javnog bilježnika Tihana Sudar iz Zagreba broj Ovrv-427/17  od 227.9.2017.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44.176,68</w:t>
            </w:r>
          </w:p>
        </w:tc>
      </w:tr>
      <w:tr w:rsidTr="00AF0E84" w:rsidR="00FE322B" w:rsidRPr="002717EA">
        <w:trPr>
          <w:trHeight w:val="98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REOMA GRUPA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OIB:61791785783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Igor Savić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Radnička cesta 184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Računi za robu  iz 2016. godine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i presuda Trgovačkog suda u Zagrebu broj Povrv-2306/2017. od 15.5.2018. godine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68.490,63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HRVATSKI ZAVOD ZA ZDRAVSTVENO OSIGURANJE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OIB:02958272670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Margaretska  3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Naknada štete za liječenje povodom  ozljede na radu , rješenje Hrvatskog zavoda za zdravstveno osiguranje klasa:UP/I-502-03/17-02/948; ur broj:338-21-81-17-04 od 11.7.2017.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57.929,87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ANTO ZUBONJA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OIB:73721448252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Dragutina Golika 36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Otkup starog papira  2017.godina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11.167,00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NENAD RUMBAK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OIB:51849864160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1.Savica 67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Otkup starog papira  2017.godina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KEMIS-TERMOCLEAN d.o.o.OIB:47719259482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Davorin Grgić iz Zagreba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Slavonska avenija 26/14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  iz 2017.godine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12.005,00</w:t>
            </w:r>
          </w:p>
        </w:tc>
      </w:tr>
      <w:tr w:rsidTr="00AF0E84" w:rsidR="00FE322B" w:rsidRPr="002717EA">
        <w:trPr>
          <w:trHeight w:val="7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109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RINO BRALO vlasnik obrt za prijevozničke usluge </w:t>
            </w:r>
          </w:p>
          <w:p w:rsidRDefault="00FE322B" w:rsidP="00AF0E84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OIB:18218448496 zastupa odvjetnik Matko Ćelić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Split, Nikole Tavelića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robu i izvršenu uslugu  iz 2016. godine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13.050,56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110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TŽV GREDELJ d.o.o. u stečaju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OIB:65952859647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Vukomerečka cesta 89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 iz 2016.godine 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J.Rotim  broj Ovrv-1117/17 od 27.02.2017. pravomoćno i ovršno 15.3.2017.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91.217,77</w:t>
            </w:r>
          </w:p>
        </w:tc>
      </w:tr>
      <w:tr w:rsidTr="00AF0E84" w:rsidR="00FE322B" w:rsidRPr="00AF0E84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 xml:space="preserve">APIOS d.o.o. </w:t>
            </w:r>
          </w:p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OIB:72594208197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Zagreb ,Budmanijeva 5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-računi za robu i izvršenu uslugu  iz 2017. godine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53.181,32</w:t>
            </w:r>
          </w:p>
        </w:tc>
      </w:tr>
      <w:tr w:rsidTr="00AF0E84" w:rsidR="00FE322B" w:rsidRPr="00AF0E84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112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KATARINA VLADIĆ vlasnik AGRO VM,  poljoprivredni uslužni obrt</w:t>
            </w:r>
          </w:p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OIB:17592927576</w:t>
            </w:r>
          </w:p>
          <w:p w:rsidRDefault="00FE322B" w:rsidP="00FE322B" w:rsidR="00FE322B" w:rsidRPr="00AF0E84">
            <w:pPr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Zastupa odvjetnik Hrvoje Grubeša iz Osijeka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Budimac, B.J.Jelačića 38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-računi za robu  2016.godina; Kupoprodajni ugovor br 00004/06/16 od27.6.2016.</w:t>
            </w:r>
          </w:p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-rješenje o ovrsi javni bilježnik I.Macanić  broj Ovrv-69/17 od 22.12.2017. pravomoćno i ovršno 15.3.2017.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238.565,38</w:t>
            </w:r>
          </w:p>
        </w:tc>
      </w:tr>
      <w:tr w:rsidTr="00AF0E84" w:rsidR="00FE322B" w:rsidRPr="00AF0E84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113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MARINKO MIKULIĆ</w:t>
            </w:r>
          </w:p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OIB:57215562399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Zagreb, Lukšić gornji 7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 xml:space="preserve">-neisplaćena dobit za 1999.  odluka od  30.04.2003. obračun kamata i kamata na kamatu </w:t>
            </w:r>
          </w:p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 xml:space="preserve">-pozajmice Ugovor o pozajmici, Swift 10.3.17. izvod devizni račun; </w:t>
            </w:r>
          </w:p>
          <w:p w:rsidRDefault="00FE322B" w:rsidP="00FE322B" w:rsidR="00FE322B" w:rsidRPr="00AF0E84">
            <w:pPr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-Ugovor o zakupu poslovnog prostora poslovni prostor Zagreb ,Lukšić gornji 7 od 25.04.2016.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182.541.716,69</w:t>
            </w:r>
          </w:p>
        </w:tc>
      </w:tr>
      <w:tr w:rsidTr="00AF0E84" w:rsidR="00FE322B" w:rsidRPr="00AF0E84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114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HELB d.o.o.</w:t>
            </w:r>
          </w:p>
          <w:p w:rsidRDefault="00FE322B" w:rsidP="00FE322B" w:rsidR="00FE322B" w:rsidRPr="00AF0E8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OIB:38935991904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Božjakovina, Industrijska ulica 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Račun za uslugu  od 30.6.2016.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F0E8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F0E84">
              <w:rPr>
                <w:rFonts w:cs="Arial" w:hAnsi="Arial" w:ascii="Arial"/>
                <w:sz w:val="16"/>
                <w:szCs w:val="16"/>
              </w:rPr>
              <w:t>77.562,72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115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PREMUŽIĆ TRANSPORTI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OIB:78654545509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Franjo Šebijan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Sv. Love2, Veliki Lovrečan, 42208 Cestica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javnog bilježnika V.Marčinka iz Zagreba broj:Ovrv-1306/2017 od 12.10.2017. temeljem računa za usluga od 28.1.16. i 29.9.16.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13.995,93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116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HRVATSKA RADIOTELEVIZIJA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OIB:68419124305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odvjetničko društvo Hanžeković i partneri d.o.o. iz Zagreba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Prisavlje 3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predstečajnoj  nagodbi St-762/17, pravomoćno dana 13.6.2017.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-računi za uslugu 2018.</w:t>
            </w:r>
          </w:p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80.780,26</w:t>
            </w:r>
          </w:p>
        </w:tc>
      </w:tr>
      <w:tr w:rsidTr="00AF0E84" w:rsidR="00FE322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117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IDL LOGISTIKA d.o.o.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MŠ:702777</w:t>
            </w:r>
          </w:p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Porezni broj:SI58589503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 Slovenija, Kranj, Ješetova ulica 101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uslugu iz 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2017.godine po srednjem tečaju HNB na dan otvaranja stečaja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16.714,12</w:t>
            </w:r>
          </w:p>
        </w:tc>
      </w:tr>
      <w:tr w:rsidTr="00AF0E84" w:rsidR="00FE322B" w:rsidRPr="00630F38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C161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118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Ranko Davidović</w:t>
            </w:r>
          </w:p>
          <w:p w:rsidRDefault="00FE322B" w:rsidP="00FE322B" w:rsidR="00FE322B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OIB:44245955273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3.kozari pu</w:t>
            </w:r>
            <w:r w:rsidRPr="00630F38">
              <w:rPr>
                <w:rFonts w:cs="Arial" w:hAnsi="Arial" w:ascii="Arial"/>
                <w:sz w:val="18"/>
                <w:szCs w:val="18"/>
              </w:rPr>
              <w:t>t 2od 4</w:t>
            </w: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 xml:space="preserve">Ugovor o djelu 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32.782,99</w:t>
            </w:r>
          </w:p>
        </w:tc>
      </w:tr>
      <w:tr w:rsidTr="00AF0E84" w:rsidR="00FE322B" w:rsidRPr="007831D1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AC161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E322B" w:rsidP="00FE322B" w:rsidR="00FE322B" w:rsidRPr="00AC161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9F1803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9F1803">
              <w:rPr>
                <w:rFonts w:cs="Arial" w:hAnsi="Arial" w:ascii="Arial"/>
                <w:b/>
                <w:sz w:val="18"/>
                <w:szCs w:val="18"/>
              </w:rPr>
              <w:t>Ukupno II.viši isplatni red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322B" w:rsidP="00FE322B" w:rsidR="00FE322B" w:rsidRPr="007831D1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7831D1">
              <w:rPr>
                <w:rFonts w:cs="Arial" w:hAnsi="Arial" w:ascii="Arial"/>
                <w:b/>
                <w:sz w:val="18"/>
                <w:szCs w:val="18"/>
              </w:rPr>
              <w:t>295.064.137,33</w:t>
            </w:r>
          </w:p>
        </w:tc>
      </w:tr>
    </w:tbl>
    <w:p w:rsidRDefault="00093295" w:rsidP="00093295" w:rsidR="00093295">
      <w:pPr>
        <w:rPr>
          <w:rFonts w:cs="Arial" w:hAnsi="Arial" w:ascii="Arial"/>
          <w:sz w:val="20"/>
          <w:szCs w:val="20"/>
        </w:rPr>
      </w:pPr>
    </w:p>
    <w:p w:rsidRDefault="00093295" w:rsidP="00093295" w:rsidR="00093295">
      <w:pPr>
        <w:rPr>
          <w:rFonts w:cs="Arial" w:hAnsi="Arial" w:ascii="Arial"/>
          <w:sz w:val="20"/>
          <w:szCs w:val="20"/>
        </w:rPr>
      </w:pPr>
    </w:p>
    <w:p w:rsidRDefault="00093295" w:rsidP="00093295" w:rsidR="00093295" w:rsidRPr="000F6214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207D1D">
        <w:rPr>
          <w:rFonts w:cs="Arial" w:hAnsi="Arial" w:ascii="Arial"/>
          <w:sz w:val="20"/>
          <w:szCs w:val="20"/>
        </w:rPr>
        <w:t xml:space="preserve">Zagreb, 06.11.2018.    </w:t>
      </w:r>
      <w:r w:rsidR="009F1803">
        <w:rPr>
          <w:rFonts w:cs="Arial" w:hAnsi="Arial" w:ascii="Arial"/>
          <w:sz w:val="20"/>
          <w:szCs w:val="20"/>
        </w:rPr>
        <w:tab/>
      </w:r>
      <w:r w:rsidR="009F1803">
        <w:rPr>
          <w:rFonts w:cs="Arial" w:hAnsi="Arial" w:ascii="Arial"/>
          <w:sz w:val="20"/>
          <w:szCs w:val="20"/>
        </w:rPr>
        <w:tab/>
      </w:r>
      <w:r w:rsidR="009F1803">
        <w:rPr>
          <w:rFonts w:cs="Arial" w:hAnsi="Arial" w:ascii="Arial"/>
          <w:sz w:val="20"/>
          <w:szCs w:val="20"/>
        </w:rPr>
        <w:tab/>
      </w:r>
      <w:r w:rsidR="009F1803">
        <w:rPr>
          <w:rFonts w:cs="Arial" w:hAnsi="Arial" w:ascii="Arial"/>
          <w:sz w:val="20"/>
          <w:szCs w:val="20"/>
        </w:rPr>
        <w:tab/>
      </w:r>
      <w:r w:rsidR="009F1803">
        <w:rPr>
          <w:rFonts w:cs="Arial" w:hAnsi="Arial" w:ascii="Arial"/>
          <w:sz w:val="20"/>
          <w:szCs w:val="20"/>
        </w:rPr>
        <w:tab/>
      </w:r>
      <w:r w:rsidR="009F1803">
        <w:rPr>
          <w:rFonts w:cs="Arial" w:hAnsi="Arial" w:ascii="Arial"/>
          <w:sz w:val="20"/>
          <w:szCs w:val="20"/>
        </w:rPr>
        <w:tab/>
      </w:r>
      <w:r w:rsidR="009F1803">
        <w:rPr>
          <w:rFonts w:cs="Arial" w:hAnsi="Arial" w:ascii="Arial"/>
          <w:sz w:val="20"/>
          <w:szCs w:val="20"/>
        </w:rPr>
        <w:tab/>
      </w:r>
      <w:r w:rsidR="00207D1D">
        <w:rPr>
          <w:rFonts w:cs="Arial" w:hAnsi="Arial" w:ascii="Arial"/>
          <w:sz w:val="20"/>
          <w:szCs w:val="20"/>
        </w:rPr>
        <w:t xml:space="preserve">          </w:t>
      </w:r>
      <w:r w:rsidRPr="000F6214">
        <w:rPr>
          <w:rFonts w:cs="Arial" w:hAnsi="Arial" w:ascii="Arial"/>
          <w:sz w:val="20"/>
          <w:szCs w:val="20"/>
        </w:rPr>
        <w:t>Stečajni upravitelj</w:t>
      </w:r>
    </w:p>
    <w:p w:rsidRDefault="00093295" w:rsidP="009F1803" w:rsidR="00093295">
      <w:pPr>
        <w:spacing w:after="0"/>
        <w:ind w:left="5664"/>
        <w:jc w:val="both"/>
        <w:rPr>
          <w:rFonts w:cs="Arial" w:hAnsi="Arial" w:ascii="Arial"/>
          <w:sz w:val="20"/>
          <w:szCs w:val="20"/>
        </w:rPr>
      </w:pPr>
      <w:r w:rsidRPr="000F6214">
        <w:rPr>
          <w:rFonts w:cs="Arial" w:hAnsi="Arial" w:ascii="Arial"/>
          <w:sz w:val="20"/>
          <w:szCs w:val="20"/>
        </w:rPr>
        <w:t xml:space="preserve">               </w:t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="009F1803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 xml:space="preserve">     </w:t>
      </w:r>
      <w:r w:rsidRPr="000F6214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</w:t>
      </w:r>
      <w:r w:rsidRPr="000F6214">
        <w:rPr>
          <w:rFonts w:cs="Arial" w:hAnsi="Arial" w:ascii="Arial"/>
          <w:sz w:val="20"/>
          <w:szCs w:val="20"/>
        </w:rPr>
        <w:t xml:space="preserve"> Miron  Markičević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093295" w:rsidP="00093295" w:rsidR="00093295">
      <w:pPr>
        <w:rPr>
          <w:rFonts w:cs="Arial" w:hAnsi="Arial" w:ascii="Arial"/>
          <w:sz w:val="20"/>
          <w:szCs w:val="20"/>
        </w:rPr>
      </w:pPr>
    </w:p>
    <w:p w:rsidRDefault="00093295" w:rsidP="00093295" w:rsidR="00093295">
      <w:pPr>
        <w:rPr>
          <w:rFonts w:cs="Arial" w:hAnsi="Arial" w:ascii="Arial"/>
          <w:sz w:val="20"/>
          <w:szCs w:val="20"/>
        </w:rPr>
      </w:pPr>
    </w:p>
    <w:p w:rsidRDefault="0057407F" w:rsidR="0057407F"/>
    <w:sectPr w:rsidSect="000E084C" w:rsidR="0057407F">
      <w:headerReference w:type="default" r:id="rId10"/>
      <w:footerReference w:type="default" r:id="rId11"/>
      <w:pgSz w:h="16838" w:w="11906"/>
      <w:pgMar w:gutter="0" w:footer="708" w:header="708" w:left="568" w:bottom="1245" w:right="56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3DE" w:rsidR="00CF03DE">
      <w:pPr>
        <w:spacing w:after="0"/>
      </w:pPr>
      <w:r>
        <w:separator/>
      </w:r>
    </w:p>
  </w:endnote>
  <w:endnote w:id="0" w:type="continuationSeparator">
    <w:p w:rsidRDefault="00CF03DE" w:rsidR="00CF03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848" w:rsidR="001D3848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34C3">
      <w:rPr>
        <w:noProof/>
      </w:rPr>
      <w:t>1</w:t>
    </w:r>
    <w:r>
      <w:rPr>
        <w:noProof/>
      </w:rPr>
      <w:fldChar w:fldCharType="end"/>
    </w:r>
  </w:p>
  <w:p w:rsidRDefault="001D3848" w:rsidR="001D38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3DE" w:rsidR="00CF03DE">
      <w:pPr>
        <w:spacing w:after="0"/>
      </w:pPr>
      <w:r>
        <w:separator/>
      </w:r>
    </w:p>
  </w:footnote>
  <w:footnote w:id="0" w:type="continuationSeparator">
    <w:p w:rsidRDefault="00CF03DE" w:rsidR="00CF03D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848" w:rsidR="001D3848">
    <w:pPr>
      <w:pStyle w:val="Zaglavlje"/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136FA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">
    <w:nsid w:val="078F3AFA"/>
    <w:multiLevelType w:val="hybridMultilevel"/>
    <w:tmpl w:val="1D6863FE"/>
    <w:lvl w:tplc="56C8C2BC" w:ilvl="0">
      <w:start w:val="1"/>
      <w:numFmt w:val="upperRoman"/>
      <w:lvlText w:val="%1."/>
      <w:lvlJc w:val="left"/>
      <w:pPr>
        <w:ind w:hanging="720" w:left="1020"/>
      </w:pPr>
      <w:rPr>
        <w:rFonts w:eastAsia="Calibri" w:hint="default"/>
        <w:b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">
    <w:nsid w:val="0D4D769F"/>
    <w:multiLevelType w:val="hybridMultilevel"/>
    <w:tmpl w:val="49E2D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6F01EA"/>
    <w:multiLevelType w:val="hybridMultilevel"/>
    <w:tmpl w:val="34C4AA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8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95B86"/>
    <w:multiLevelType w:val="hybridMultilevel"/>
    <w:tmpl w:val="C24A1B32"/>
    <w:lvl w:tplc="C35E9CB8" w:ilvl="0">
      <w:start w:val="181"/>
      <w:numFmt w:val="bullet"/>
      <w:lvlText w:val="-"/>
      <w:lvlJc w:val="left"/>
      <w:pPr>
        <w:ind w:hanging="360" w:left="405"/>
      </w:pPr>
      <w:rPr>
        <w:rFonts w:cs="Arial" w:eastAsia="Calibri" w:hAnsi="Arial" w:ascii="Aria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11">
    <w:nsid w:val="4C7C7869"/>
    <w:multiLevelType w:val="hybridMultilevel"/>
    <w:tmpl w:val="1D6863FE"/>
    <w:lvl w:tplc="56C8C2BC" w:ilvl="0">
      <w:start w:val="1"/>
      <w:numFmt w:val="upperRoman"/>
      <w:lvlText w:val="%1."/>
      <w:lvlJc w:val="left"/>
      <w:pPr>
        <w:ind w:hanging="720" w:left="1020"/>
      </w:pPr>
      <w:rPr>
        <w:rFonts w:eastAsia="Calibri" w:hint="default"/>
        <w:b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2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625BF5"/>
    <w:multiLevelType w:val="hybridMultilevel"/>
    <w:tmpl w:val="DF460974"/>
    <w:lvl w:tplc="C7300D42" w:ilvl="0">
      <w:start w:val="10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15">
    <w:nsid w:val="5CB71E2A"/>
    <w:multiLevelType w:val="hybridMultilevel"/>
    <w:tmpl w:val="F976E2AC"/>
    <w:lvl w:tplc="ECFC36B4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6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7">
    <w:nsid w:val="7D253A69"/>
    <w:multiLevelType w:val="hybridMultilevel"/>
    <w:tmpl w:val="6694B2BE"/>
    <w:lvl w:tplc="21AE95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9"/>
  </w:num>
  <w:num w:numId="7">
    <w:abstractNumId w:val="14"/>
  </w:num>
  <w:num w:numId="8">
    <w:abstractNumId w:val="16"/>
  </w:num>
  <w:num w:numId="9">
    <w:abstractNumId w:val="7"/>
  </w:num>
  <w:num w:numId="10">
    <w:abstractNumId w:val="18"/>
  </w:num>
  <w:num w:numId="11">
    <w:abstractNumId w:val="8"/>
  </w:num>
  <w:num w:numId="12">
    <w:abstractNumId w:val="9"/>
  </w:num>
  <w:num w:numId="13">
    <w:abstractNumId w:val="10"/>
  </w:num>
  <w:num w:numId="14">
    <w:abstractNumId w:val="5"/>
  </w:num>
  <w:num w:numId="15">
    <w:abstractNumId w:val="4"/>
  </w:num>
  <w:num w:numId="16">
    <w:abstractNumId w:val="2"/>
  </w:num>
  <w:num w:numId="17">
    <w:abstractNumId w:val="13"/>
  </w:num>
  <w:num w:numId="18">
    <w:abstractNumId w:val="17"/>
  </w:num>
  <w:num w:numId="19">
    <w:abstractNumId w:val="15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3295"/>
    <w:rsid w:val="00093295"/>
    <w:rsid w:val="000A7A4B"/>
    <w:rsid w:val="000C1E30"/>
    <w:rsid w:val="000E084C"/>
    <w:rsid w:val="001D3848"/>
    <w:rsid w:val="00207D1D"/>
    <w:rsid w:val="00297AC3"/>
    <w:rsid w:val="002C1F00"/>
    <w:rsid w:val="003F2356"/>
    <w:rsid w:val="003F261E"/>
    <w:rsid w:val="004C6639"/>
    <w:rsid w:val="004E472C"/>
    <w:rsid w:val="0057407F"/>
    <w:rsid w:val="00664439"/>
    <w:rsid w:val="006D79EE"/>
    <w:rsid w:val="00764EA8"/>
    <w:rsid w:val="007939E6"/>
    <w:rsid w:val="00825AF1"/>
    <w:rsid w:val="009740B7"/>
    <w:rsid w:val="009F0EED"/>
    <w:rsid w:val="009F1803"/>
    <w:rsid w:val="00AF0E84"/>
    <w:rsid w:val="00CA3500"/>
    <w:rsid w:val="00CF03DE"/>
    <w:rsid w:val="00DF36E3"/>
    <w:rsid w:val="00E5263B"/>
    <w:rsid w:val="00E834C3"/>
    <w:rsid w:val="00F305DA"/>
    <w:rsid w:val="00F724AA"/>
    <w:rsid w:val="00FE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3295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093295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932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9329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0932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93295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0932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472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E472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3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4C3"/>
    <w:rPr>
      <w:rFonts w:cs="Times New Roman" w:hAnsi="Times New Roman" w:ascii="Times New Roman"/>
      <w:sz w:val="24"/>
      <w:szCs w:val="1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4C3"/>
    <w:rPr>
      <w:rFonts w:cs="Arial" w:hAnsi="Arial" w:ascii="Arial"/>
      <w:sz w:val="18"/>
      <w:szCs w:val="1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4C3"/>
    <w:rPr>
      <w:rFonts w:cs="Arial" w:hAnsi="Arial" w:ascii="Arial"/>
      <w:sz w:val="18"/>
      <w:szCs w:val="1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4C3"/>
    <w:rPr>
      <w:rFonts w:cs="Arial" w:hAnsi="Arial" w:ascii="Arial"/>
      <w:sz w:val="18"/>
      <w:szCs w:val="1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3295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093295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932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9329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0932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93295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0932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472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E472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3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4C3"/>
    <w:rPr>
      <w:rFonts w:ascii="Times New Roman" w:cs="Times New Roman" w:hAnsi="Times New Roman"/>
      <w:sz w:val="24"/>
      <w:szCs w:val="1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4C3"/>
    <w:rPr>
      <w:rFonts w:ascii="Arial" w:cs="Arial" w:hAnsi="Arial"/>
      <w:sz w:val="18"/>
      <w:szCs w:val="1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4C3"/>
    <w:rPr>
      <w:rFonts w:ascii="Arial" w:cs="Arial" w:hAnsi="Arial"/>
      <w:sz w:val="18"/>
      <w:szCs w:val="1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4C3"/>
    <w:rPr>
      <w:rFonts w:ascii="Arial" w:cs="Arial" w:hAnsi="Arial"/>
      <w:sz w:val="18"/>
      <w:szCs w:val="1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CE1A9-541B-40CF-99B7-B9BB689ED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9170</properties:Words>
  <properties:Characters>59017</properties:Characters>
  <properties:Lines>3893</properties:Lines>
  <properties:Paragraphs>2075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2018-11-08T06:38:00Z</dcterms:created>
  <dc:creator>Darko</dc:creator>
  <cp:lastModifiedBy>Renata Klokočki</cp:lastModifiedBy>
  <cp:lastPrinted>2018-11-08T06:37:00Z</cp:lastPrinted>
  <dcterms:modified xmlns:xsi="http://www.w3.org/2001/XMLSchema-instance" xsi:type="dcterms:W3CDTF">2018-11-08T07:05:00Z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vjerovnika (PAN-POPIS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