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0970" w14:paraId="9690970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A27D09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526E31">
              <w:t>2</w:t>
            </w:r>
            <w:r w:rsidR="00A27D09">
              <w:t>99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C2E92">
        <w:t xml:space="preserve"> </w:t>
      </w:r>
      <w:proofErr w:type="spellStart"/>
      <w:r w:rsidR="00A27D09">
        <w:t>ORŠOLIĆ</w:t>
      </w:r>
      <w:proofErr w:type="spellEnd"/>
      <w:r w:rsidR="00A27D09">
        <w:t xml:space="preserve"> j.d.o.o. za trgovinu i usluge, Osijek, Ivana Gundulića 43, </w:t>
      </w:r>
      <w:proofErr w:type="spellStart"/>
      <w:r w:rsidR="00A27D09">
        <w:t>OIB</w:t>
      </w:r>
      <w:proofErr w:type="spellEnd"/>
      <w:r w:rsidR="00A27D09">
        <w:t xml:space="preserve">: 08448147120, </w:t>
      </w:r>
      <w:proofErr w:type="spellStart"/>
      <w:r w:rsidR="00A27D09">
        <w:t>MBS</w:t>
      </w:r>
      <w:proofErr w:type="spellEnd"/>
      <w:r w:rsidR="00A27D09">
        <w:t xml:space="preserve">: 030134113, </w:t>
      </w:r>
      <w:r w:rsidR="0094448F">
        <w:t xml:space="preserve">dana 4. veljače </w:t>
      </w:r>
      <w:r w:rsidR="00526E31">
        <w:t>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A27D09">
        <w:t>ORŠOLIĆ</w:t>
      </w:r>
      <w:proofErr w:type="spellEnd"/>
      <w:r w:rsidR="00A27D09">
        <w:t xml:space="preserve"> j.d.o.o. za trgovinu i usluge, Osijek, Ivana Gundulića 43, </w:t>
      </w:r>
      <w:proofErr w:type="spellStart"/>
      <w:r w:rsidR="00A27D09">
        <w:t>OIB</w:t>
      </w:r>
      <w:proofErr w:type="spellEnd"/>
      <w:r w:rsidR="00A27D09">
        <w:t xml:space="preserve">: 08448147120, </w:t>
      </w:r>
      <w:proofErr w:type="spellStart"/>
      <w:r w:rsidR="00A27D09">
        <w:t>MBS</w:t>
      </w:r>
      <w:proofErr w:type="spellEnd"/>
      <w:r w:rsidR="00A27D09">
        <w:t>: 030134113.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27D09">
        <w:t xml:space="preserve">Domagoj Poljak, Zagreb, </w:t>
      </w:r>
      <w:proofErr w:type="spellStart"/>
      <w:r w:rsidR="00A27D09">
        <w:t>Miramarska</w:t>
      </w:r>
      <w:proofErr w:type="spellEnd"/>
      <w:r w:rsidR="00A27D09">
        <w:t xml:space="preserve"> 24/6, </w:t>
      </w:r>
      <w:proofErr w:type="spellStart"/>
      <w:r w:rsidR="00A27D09">
        <w:t>OIB</w:t>
      </w:r>
      <w:proofErr w:type="spellEnd"/>
      <w:r w:rsidR="00A27D09">
        <w:t>: 77663651000.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27D09">
        <w:t>ORŠOLIĆ</w:t>
      </w:r>
      <w:proofErr w:type="spellEnd"/>
      <w:r w:rsidR="00A27D09">
        <w:t xml:space="preserve"> j.d.o.o. za trgovinu i usluge, Osijek, Ivana Gundulića 43, </w:t>
      </w:r>
      <w:proofErr w:type="spellStart"/>
      <w:r w:rsidR="00A27D09">
        <w:t>OIB</w:t>
      </w:r>
      <w:proofErr w:type="spellEnd"/>
      <w:r w:rsidR="00A27D09">
        <w:t xml:space="preserve">: 08448147120, </w:t>
      </w:r>
      <w:proofErr w:type="spellStart"/>
      <w:r w:rsidR="00A27D09">
        <w:t>MBS</w:t>
      </w:r>
      <w:proofErr w:type="spellEnd"/>
      <w:r w:rsidR="00A27D09">
        <w:t>: 030134113.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C2E92">
        <w:rPr>
          <w:bCs/>
        </w:rPr>
        <w:t>2</w:t>
      </w:r>
      <w:r w:rsidR="00A27D09">
        <w:rPr>
          <w:bCs/>
        </w:rPr>
        <w:t>1</w:t>
      </w:r>
      <w:r w:rsidR="006C2E92">
        <w:rPr>
          <w:bCs/>
        </w:rPr>
        <w:t>. studenoga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A27D09">
        <w:rPr>
          <w:bCs/>
        </w:rPr>
        <w:t xml:space="preserve"> </w:t>
      </w:r>
      <w:proofErr w:type="spellStart"/>
      <w:r w:rsidR="00A27D09">
        <w:t>ORŠOLIĆ</w:t>
      </w:r>
      <w:proofErr w:type="spellEnd"/>
      <w:r w:rsidR="00A27D09">
        <w:t xml:space="preserve"> j.d.o.o. za trgovinu i usluge, Osijek, Ivana Gundulića 43, </w:t>
      </w:r>
      <w:proofErr w:type="spellStart"/>
      <w:r w:rsidR="00A27D09">
        <w:t>OIB</w:t>
      </w:r>
      <w:proofErr w:type="spellEnd"/>
      <w:r w:rsidR="00A27D09">
        <w:t xml:space="preserve">: 08448147120, </w:t>
      </w:r>
      <w:proofErr w:type="spellStart"/>
      <w:r w:rsidR="00A27D09">
        <w:t>MBS</w:t>
      </w:r>
      <w:proofErr w:type="spellEnd"/>
      <w:r w:rsidR="00A27D09">
        <w:t>: 030134113</w:t>
      </w:r>
      <w:r w:rsidR="0094448F">
        <w:t>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4448F">
        <w:t>23</w:t>
      </w:r>
      <w:r w:rsidR="00526E31">
        <w:t>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526E31">
        <w:t>2</w:t>
      </w:r>
      <w:r w:rsidR="00A27D09">
        <w:t>99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94448F">
        <w:t xml:space="preserve">, 4. veljače 2019. 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>Viši sudski savjetnik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 xml:space="preserve">    Joso Jovanović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</w:p>
    <w:p w:rsidRDefault="00A247C1" w:rsidP="00967AAD" w:rsidR="007A31D3">
      <w:pPr>
        <w:pStyle w:val="Tijeloteksta"/>
        <w:ind w:left="360"/>
        <w:jc w:val="left"/>
      </w:pP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6C2E92" w:rsidP="00656FF9" w:rsidR="00D925DB">
      <w:pPr>
        <w:pStyle w:val="Tijeloteksta"/>
        <w:numPr>
          <w:ilvl w:val="0"/>
          <w:numId w:val="3"/>
        </w:numPr>
        <w:jc w:val="left"/>
      </w:pPr>
      <w:r>
        <w:t>sudski registar - odmah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525973">
      <w:t>2</w:t>
    </w:r>
    <w:r w:rsidR="00A27D09">
      <w:t>99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C0548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973"/>
    <w:rsid w:val="00526E3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2E92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4448F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27D09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663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1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66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66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6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6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1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66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66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6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6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St-1299/2018</izvorni_sadrzaj>
    <derivirana_varijabla naziv="DomainObject.Predmet.OznakaBroj_1">St-1299/2018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ORŠOLIĆ j.d.o.o. za trgovinu i usluge</izvorni_sadrzaj>
    <derivirana_varijabla naziv="DomainObject.Predmet.ProtustrankaFormated_1">  ORŠOLIĆ j.d.o.o. za trgovinu i usluge</derivirana_varijabla>
  </DomainObject.Predmet.ProtustrankaFormated>
  <DomainObject.Predmet.ProtustrankaFormatedOIB>
    <izvorni_sadrzaj>  ORŠOLIĆ j.d.o.o. za trgovinu i usluge, OIB 08448147120</izvorni_sadrzaj>
    <derivirana_varijabla naziv="DomainObject.Predmet.ProtustrankaFormatedOIB_1">  ORŠOLIĆ j.d.o.o. za trgovinu i usluge, OIB 08448147120</derivirana_varijabla>
  </DomainObject.Predmet.ProtustrankaFormatedOIB>
  <DomainObject.Predmet.ProtustrankaFormatedWithAdress>
    <izvorni_sadrzaj> ORŠOLIĆ j.d.o.o. za trgovinu i usluge, Ivana Gundulića 43, 31000 Osijek</izvorni_sadrzaj>
    <derivirana_varijabla naziv="DomainObject.Predmet.ProtustrankaFormatedWithAdress_1"> ORŠOLIĆ j.d.o.o. za trgovinu i usluge, Ivana Gundulića 43, 31000 Osijek</derivirana_varijabla>
  </DomainObject.Predmet.ProtustrankaFormatedWithAdress>
  <DomainObject.Predmet.ProtustrankaFormatedWithAdressOIB>
    <izvorni_sadrzaj> ORŠOLIĆ j.d.o.o. za trgovinu i usluge, OIB 08448147120, Ivana Gundulića 43, 31000 Osijek</izvorni_sadrzaj>
    <derivirana_varijabla naziv="DomainObject.Predmet.ProtustrankaFormatedWithAdressOIB_1"> ORŠOLIĆ j.d.o.o. za trgovinu i usluge, OIB 08448147120, Ivana Gundulića 43, 31000 Osijek</derivirana_varijabla>
  </DomainObject.Predmet.ProtustrankaFormatedWithAdressOIB>
  <DomainObject.Predmet.ProtustrankaWithAdress>
    <izvorni_sadrzaj>ORŠOLIĆ j.d.o.o. za trgovinu i usluge Ivana Gundulića 43, 31000 Osijek</izvorni_sadrzaj>
    <derivirana_varijabla naziv="DomainObject.Predmet.ProtustrankaWithAdress_1">ORŠOLIĆ j.d.o.o. za trgovinu i usluge Ivana Gundulića 43, 31000 Osijek</derivirana_varijabla>
  </DomainObject.Predmet.ProtustrankaWithAdress>
  <DomainObject.Predmet.ProtustrankaWithAdressOIB>
    <izvorni_sadrzaj>ORŠOLIĆ j.d.o.o. za trgovinu i usluge, OIB 08448147120, Ivana Gundulića 43, 31000 Osijek</izvorni_sadrzaj>
    <derivirana_varijabla naziv="DomainObject.Predmet.ProtustrankaWithAdressOIB_1">ORŠOLIĆ j.d.o.o. za trgovinu i usluge, OIB 08448147120, Ivana Gundulića 43, 31000 Osijek</derivirana_varijabla>
  </DomainObject.Predmet.ProtustrankaWithAdressOIB>
  <DomainObject.Predmet.ProtustrankaNazivFormated>
    <izvorni_sadrzaj>ORŠOLIĆ j.d.o.o. za trgovinu i usluge</izvorni_sadrzaj>
    <derivirana_varijabla naziv="DomainObject.Predmet.ProtustrankaNazivFormated_1">ORŠOLIĆ j.d.o.o. za trgovinu i usluge</derivirana_varijabla>
  </DomainObject.Predmet.ProtustrankaNazivFormated>
  <DomainObject.Predmet.ProtustrankaNazivFormatedOIB>
    <izvorni_sadrzaj>ORŠOLIĆ j.d.o.o. za trgovinu i usluge, OIB 08448147120</izvorni_sadrzaj>
    <derivirana_varijabla naziv="DomainObject.Predmet.ProtustrankaNazivFormatedOIB_1">ORŠOLIĆ j.d.o.o. za trgovinu i usluge, OIB 08448147120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ORŠOLIĆ j.d.o.o. za trgovinu i usluge</item>
    </izvorni_sadrzaj>
    <derivirana_varijabla naziv="DomainObject.Predmet.ProtuStrankaListFormated_1">
      <item>ORŠOLIĆ j.d.o.o. za trgovinu i usluge</item>
    </derivirana_varijabla>
  </DomainObject.Predmet.ProtuStrankaListFormated>
  <DomainObject.Predmet.ProtuStrankaListFormatedOIB>
    <izvorni_sadrzaj>
      <item>ORŠOLIĆ j.d.o.o. za trgovinu i usluge, OIB 08448147120</item>
    </izvorni_sadrzaj>
    <derivirana_varijabla naziv="DomainObject.Predmet.ProtuStrankaListFormatedOIB_1">
      <item>ORŠOLIĆ j.d.o.o. za trgovinu i usluge, OIB 08448147120</item>
    </derivirana_varijabla>
  </DomainObject.Predmet.ProtuStrankaListFormatedOIB>
  <DomainObject.Predmet.ProtuStrankaListFormatedWithAdress>
    <izvorni_sadrzaj>
      <item>ORŠOLIĆ j.d.o.o. za trgovinu i usluge, Ivana Gundulića 43, 31000 Osijek</item>
    </izvorni_sadrzaj>
    <derivirana_varijabla naziv="DomainObject.Predmet.ProtuStrankaListFormatedWithAdress_1">
      <item>ORŠOLIĆ j.d.o.o. za trgovinu i usluge, Ivana Gundulića 43, 31000 Osijek</item>
    </derivirana_varijabla>
  </DomainObject.Predmet.ProtuStrankaListFormatedWithAdress>
  <DomainObject.Predmet.ProtuStrankaListFormatedWithAdressOIB>
    <izvorni_sadrzaj>
      <item>ORŠOLIĆ j.d.o.o. za trgovinu i usluge, OIB 08448147120, Ivana Gundulića 43, 31000 Osijek</item>
    </izvorni_sadrzaj>
    <derivirana_varijabla naziv="DomainObject.Predmet.ProtuStrankaListFormatedWithAdressOIB_1">
      <item>ORŠOLIĆ j.d.o.o. za trgovinu i usluge, OIB 08448147120, Ivana Gundulića 43, 31000 Osijek</item>
    </derivirana_varijabla>
  </DomainObject.Predmet.ProtuStrankaListFormatedWithAdressOIB>
  <DomainObject.Predmet.ProtuStrankaListNazivFormated>
    <izvorni_sadrzaj>
      <item>ORŠOLIĆ j.d.o.o. za trgovinu i usluge</item>
    </izvorni_sadrzaj>
    <derivirana_varijabla naziv="DomainObject.Predmet.ProtuStrankaListNazivFormated_1">
      <item>ORŠOLIĆ j.d.o.o. za trgovinu i usluge</item>
    </derivirana_varijabla>
  </DomainObject.Predmet.ProtuStrankaListNazivFormated>
  <DomainObject.Predmet.ProtuStrankaListNazivFormatedOIB>
    <izvorni_sadrzaj>
      <item>ORŠOLIĆ j.d.o.o. za trgovinu i usluge, OIB 08448147120</item>
    </izvorni_sadrzaj>
    <derivirana_varijabla naziv="DomainObject.Predmet.ProtuStrankaListNazivFormatedOIB_1">
      <item>ORŠOLIĆ j.d.o.o. za trgovinu i usluge, OIB 08448147120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ORŠOLIĆ j.d.o.o. za trgovinu i usluge</izvorni_sadrzaj>
    <derivirana_varijabla naziv="DomainObject.Predmet.ProtustrankaIDrugi_1">ORŠOLIĆ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ORŠOLIĆ j.d.o.o. za trgovinu i usluge, OIB 08448147120, Ivana Gundulića 43, 31000 Osijek</izvorni_sadrzaj>
    <derivirana_varijabla naziv="DomainObject.Predmet.ProtustrankaIDrugiAdressOIB_1">ORŠOLIĆ j.d.o.o. za trgovinu i usluge, OIB 08448147120,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ORŠOLIĆ j.d.o.o. za trgovinu i usluge</item>
    </izvorni_sadrzaj>
    <derivirana_varijabla naziv="DomainObject.Predmet.SudioniciListNaziv_1">
      <item>FINA RC OSIJEK</item>
      <item>ORŠOLIĆ j.d.o.o. za trgovinu i usluge</item>
    </derivirana_varijabla>
  </DomainObject.Predmet.SudioniciListNaziv>
  <DomainObject.Predmet.SudioniciListAdressOIB>
    <izvorni_sadrzaj>
      <item>FINA RC OSIJEK, OIB 85821130368</item>
      <item>ORŠOLIĆ j.d.o.o. za trgovinu i usluge, OIB 08448147120, Ivana Gundulića 43,31000 Osijek</item>
    </izvorni_sadrzaj>
    <derivirana_varijabla naziv="DomainObject.Predmet.SudioniciListAdressOIB_1">
      <item>FINA RC OSIJEK, OIB 85821130368</item>
      <item>ORŠOLIĆ j.d.o.o. za trgovinu i usluge, OIB 08448147120, Ivana Gundulića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08448147120</item>
    </izvorni_sadrzaj>
    <derivirana_varijabla naziv="DomainObject.Predmet.SudioniciListNazivOIB_1">
      <item>, OIB 85821130368</item>
      <item>, OIB 08448147120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77494-63D8-4998-A9BE-BC0842A59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2795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2019-02-04T12:28:00Z</dcterms:created>
  <dc:creator>Korisnik</dc:creator>
  <cp:lastModifiedBy>Ljiljana Floršić</cp:lastModifiedBy>
  <cp:lastPrinted>2019-02-04T12:28:00Z</cp:lastPrinted>
  <dcterms:modified xmlns:xsi="http://www.w3.org/2001/XMLSchema-instance" xsi:type="dcterms:W3CDTF">2019-02-04T12:29:00Z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(St-1299-18 - otvaranje i zaključenje - Domagoj Poljak.docx)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