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0f94" w14:paraId="f3a0f94" w:rsidRDefault="0093750A" w:rsidP="0093750A" w:rsidR="0093750A">
      <w:pPr>
        <w15:collapsed w:val="false"/>
      </w:pPr>
      <w:bookmarkStart w:name="_GoBack" w:id="0"/>
      <w:bookmarkEnd w:id="0"/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D87EDE">
        <w:t>59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D87EDE">
        <w:t>PINUS d.o.o. SLATINA, Vinogradska 40 a, OIB: 00921228846</w:t>
      </w:r>
      <w:r w:rsidR="00A9703E">
        <w:t>,</w:t>
      </w:r>
      <w:r w:rsidR="00C11D81">
        <w:t xml:space="preserve"> </w:t>
      </w:r>
      <w:r>
        <w:t>koji se vodi kod ovoga suda pod brojem St-</w:t>
      </w:r>
      <w:r w:rsidR="00D87EDE">
        <w:t>59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092BD7" w:rsidP="00913FF5" w:rsidR="0093750A">
      <w:r>
        <w:t>I. Na dan 1</w:t>
      </w:r>
      <w:r w:rsidR="000547CF">
        <w:t>5</w:t>
      </w:r>
      <w:r>
        <w:t xml:space="preserve">. rujna 2015. </w:t>
      </w:r>
      <w:r w:rsidR="00055253">
        <w:t>dužnik u Očevidniku redoslijeda osnova za plaćanje ime evidentirane neizvršene osnove za plaćanj</w:t>
      </w:r>
      <w:r w:rsidR="00D87EDE">
        <w:t>e u ukupnom iznosu od 3.133.941,63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D87EDE">
        <w:t xml:space="preserve">Davorka </w:t>
      </w:r>
      <w:proofErr w:type="spellStart"/>
      <w:r w:rsidR="00D87EDE">
        <w:t>Matoković</w:t>
      </w:r>
      <w:proofErr w:type="spellEnd"/>
      <w:r w:rsidR="00D87EDE">
        <w:t xml:space="preserve"> iz Slatine, </w:t>
      </w:r>
      <w:proofErr w:type="spellStart"/>
      <w:r w:rsidR="00D87EDE">
        <w:t>Kreminac</w:t>
      </w:r>
      <w:proofErr w:type="spellEnd"/>
      <w:r w:rsidR="00D87EDE">
        <w:t xml:space="preserve"> 14, OIB: 98179101144,</w:t>
      </w:r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93750A" w:rsidP="00913FF5" w:rsidR="0093750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5E2A4E"/>
    <w:rsid w:val="00913FF5"/>
    <w:rsid w:val="0093750A"/>
    <w:rsid w:val="00A9703E"/>
    <w:rsid w:val="00C11D81"/>
    <w:rsid w:val="00D87EDE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87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87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St-59/2015-2</izvorni_sadrzaj>
    <derivirana_varijabla naziv="DomainObject.Oznaka_1">St-59/2015-2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PINUS proizvodnja industrijske, namjenske i univerzalne stolarije, društvo s ograničenom odgovornošću, Slatina</izvorni_sadrzaj>
    <derivirana_varijabla naziv="DomainObject.Predmet.ProtustrankaFormated_1">  PINUS proizvodnja industrijske, namjenske i univerzalne stolarije, društvo s ograničenom odgovornošću, Slatina</derivirana_varijabla>
  </DomainObject.Predmet.ProtustrankaFormated>
  <DomainObject.Predmet.ProtustrankaFormatedOIB>
    <izvorni_sadrzaj>  PINUS proizvodnja industrijske, namjenske i univerzalne stolarije, društvo s ograničenom odgovornošću, Slatina, OIB 00921228846</izvorni_sadrzaj>
    <derivirana_varijabla naziv="DomainObject.Predmet.ProtustrankaFormatedOIB_1">  PINUS proizvodnja industrijske, namjenske i univerzalne stolarije, društvo s ograničenom odgovornošću, Slatina, OIB 00921228846</derivirana_varijabla>
  </DomainObject.Predmet.ProtustrankaFormatedOIB>
  <DomainObject.Predmet.ProtustrankaFormatedWithAdress>
    <izvorni_sadrzaj> PINUS proizvodnja industrijske, namjenske i univerzalne stolarije, društvo s ograničenom odgovornošću, Slatina, Vinogradska 40/a, 33520 Slatina</izvorni_sadrzaj>
    <derivirana_varijabla naziv="DomainObject.Predmet.ProtustrankaFormatedWithAdress_1"> PINUS proizvodnja industrijske, namjenske i univerzalne stolarije, društvo s ograničenom odgovornošću, Slatina, Vinogradska 40/a, 33520 Slatina</derivirana_varijabla>
  </DomainObject.Predmet.ProtustrankaFormatedWithAdress>
  <DomainObject.Predmet.ProtustrankaFormatedWithAdressOIB>
    <izvorni_sadrzaj> PINUS proizvodnja industrijske, namjenske i univerzalne stolarije, društvo s ograničenom odgovornošću, Slatina, OIB 00921228846, Vinogradska 40/a, 33520 Slatina</izvorni_sadrzaj>
    <derivirana_varijabla naziv="DomainObject.Predmet.ProtustrankaFormatedWithAdressOIB_1"> PINUS proizvodnja industrijske, namjenske i univerzalne stolarije, društvo s ograničenom odgovornošću, Slatina, OIB 00921228846, Vinogradska 40/a, 33520 Slatina</derivirana_varijabla>
  </DomainObject.Predmet.ProtustrankaFormatedWithAdressOIB>
  <DomainObject.Predmet.ProtustrankaWithAdress>
    <izvorni_sadrzaj>PINUS proizvodnja industrijske, namjenske i univerzalne stolarije, društvo s ograničenom odgovornošću, Slatina Vinogradska 40/a, 33520 Slatina</izvorni_sadrzaj>
    <derivirana_varijabla naziv="DomainObject.Predmet.ProtustrankaWithAdress_1">PINUS proizvodnja industrijske, namjenske i univerzalne stolarije, društvo s ograničenom odgovornošću, Slatina Vinogradska 40/a, 33520 Slatina</derivirana_varijabla>
  </DomainObject.Predmet.ProtustrankaWithAdress>
  <DomainObject.Predmet.ProtustrankaWithAdressOIB>
    <izvorni_sadrzaj>PINUS proizvodnja industrijske, namjenske i univerzalne stolarije, društvo s ograničenom odgovornošću, Slatina, OIB 00921228846, Vinogradska 40/a, 33520 Slatina</izvorni_sadrzaj>
    <derivirana_varijabla naziv="DomainObject.Predmet.ProtustrankaWithAdressOIB_1">PINUS proizvodnja industrijske, namjenske i univerzalne stolarije, društvo s ograničenom odgovornošću, Slatina, OIB 00921228846, Vinogradska 40/a, 33520 Slatina</derivirana_varijabla>
  </DomainObject.Predmet.ProtustrankaWithAdressOIB>
  <DomainObject.Predmet.ProtustrankaNazivFormated>
    <izvorni_sadrzaj>PINUS proizvodnja industrijske, namjenske i univerzalne stolarije, društvo s ograničenom odgovornošću, Slatina</izvorni_sadrzaj>
    <derivirana_varijabla naziv="DomainObject.Predmet.ProtustrankaNazivFormated_1">PINUS proizvodnja industrijske, namjenske i univerzalne stolarije, društvo s ograničenom odgovornošću, Slatina</derivirana_varijabla>
  </DomainObject.Predmet.ProtustrankaNazivFormated>
  <DomainObject.Predmet.ProtustrankaNazivFormatedOIB>
    <izvorni_sadrzaj>PINUS proizvodnja industrijske, namjenske i univerzalne stolarije, društvo s ograničenom odgovornošću, Slatina, OIB 00921228846</izvorni_sadrzaj>
    <derivirana_varijabla naziv="DomainObject.Predmet.ProtustrankaNazivFormatedOIB_1">PINUS proizvodnja industrijske, namjenske i univerzalne stolarije, društvo s ograničenom odgovornošću, Slatina, OIB 00921228846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PINUS proizvodnja industrijske, namjenske i univerzalne stolarije, društvo s ograničenom odgovornošću, Slatina</item>
    </izvorni_sadrzaj>
    <derivirana_varijabla naziv="DomainObject.Predmet.ProtuStrankaListFormated_1">
      <item>PINUS proizvodnja industrijske, namjenske i univerzalne stolarije, društvo s ograničenom odgovornošću, Slatina</item>
    </derivirana_varijabla>
  </DomainObject.Predmet.ProtuStrankaListFormated>
  <DomainObject.Predmet.ProtuStrankaListFormatedOIB>
    <izvorni_sadrzaj>
      <item>PINUS proizvodnja industrijske, namjenske i univerzalne stolarije, društvo s ograničenom odgovornošću, Slatina, OIB 00921228846</item>
    </izvorni_sadrzaj>
    <derivirana_varijabla naziv="DomainObject.Predmet.ProtuStrankaListFormatedOIB_1">
      <item>PINUS proizvodnja industrijske, namjenske i univerzalne stolarije, društvo s ograničenom odgovornošću, Slatina, OIB 00921228846</item>
    </derivirana_varijabla>
  </DomainObject.Predmet.ProtuStrankaListFormatedOIB>
  <DomainObject.Predmet.ProtuStrankaListFormatedWithAdress>
    <izvorni_sadrzaj>
      <item>PINUS proizvodnja industrijske, namjenske i univerzalne stolarije, društvo s ograničenom odgovornošću, Slatina, Vinogradska 40/a, 33520 Slatina</item>
    </izvorni_sadrzaj>
    <derivirana_varijabla naziv="DomainObject.Predmet.ProtuStrankaListFormatedWithAdress_1">
      <item>PINUS proizvodnja industrijske, namjenske i univerzalne stolarije, društvo s ograničenom odgovornošću, Slatina, Vinogradska 40/a, 33520 Slatina</item>
    </derivirana_varijabla>
  </DomainObject.Predmet.ProtuStrankaListFormatedWithAdress>
  <DomainObject.Predmet.ProtuStrankaListFormatedWithAdressOIB>
    <izvorni_sadrzaj>
      <item>PINUS proizvodnja industrijske, namjenske i univerzalne stolarije, društvo s ograničenom odgovornošću, Slatina, OIB 00921228846, Vinogradska 40/a, 33520 Slatina</item>
    </izvorni_sadrzaj>
    <derivirana_varijabla naziv="DomainObject.Predmet.ProtuStrankaListFormatedWithAdressOIB_1">
      <item>PINUS proizvodnja industrijske, namjenske i univerzalne stolarije, društvo s ograničenom odgovornošću, Slatina, OIB 00921228846, Vinogradska 40/a, 33520 Slatina</item>
    </derivirana_varijabla>
  </DomainObject.Predmet.ProtuStrankaListFormatedWithAdressOIB>
  <DomainObject.Predmet.ProtuStrankaListNazivFormated>
    <izvorni_sadrzaj>
      <item>PINUS proizvodnja industrijske, namjenske i univerzalne stolarije, društvo s ograničenom odgovornošću, Slatina</item>
    </izvorni_sadrzaj>
    <derivirana_varijabla naziv="DomainObject.Predmet.ProtuStrankaListNazivFormated_1">
      <item>PINUS proizvodnja industrijske, namjenske i univerzalne stolarije, društvo s ograničenom odgovornošću, Slatina</item>
    </derivirana_varijabla>
  </DomainObject.Predmet.ProtuStrankaListNazivFormated>
  <DomainObject.Predmet.ProtuStrankaListNazivFormatedOIB>
    <izvorni_sadrzaj>
      <item>PINUS proizvodnja industrijske, namjenske i univerzalne stolarije, društvo s ograničenom odgovornošću, Slatina, OIB 00921228846</item>
    </izvorni_sadrzaj>
    <derivirana_varijabla naziv="DomainObject.Predmet.ProtuStrankaListNazivFormatedOIB_1">
      <item>PINUS proizvodnja industrijske, namjenske i univerzalne stolarije, društvo s ograničenom odgovornošću, Slatina, OIB 00921228846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St-59/2015-2</izvorni_sadrzaj>
    <derivirana_varijabla naziv="DomainObject.PoslovniBrojDokumenta_1">St-59/2015-2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PINUS proizvodnja industrijske, namjenske i univerzalne stolarije, društvo s ograničenom odgovornošću, Slatina</izvorni_sadrzaj>
    <derivirana_varijabla naziv="DomainObject.Predmet.ProtustrankaIDrugi_1">PINUS proizvodnja industrijske, namjenske i univerzalne stolarije, društvo s ograničenom odgovornošću, Slatina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PINUS proizvodnja industrijske, namjenske i univerzalne stolarije, društvo s ograničenom odgovornošću, Slatina, OIB 00921228846, Vinogradska 40/a, 33520 Slatina</izvorni_sadrzaj>
    <derivirana_varijabla naziv="DomainObject.Predmet.ProtustrankaIDrugiAdressOIB_1">PINUS proizvodnja industrijske, namjenske i univerzalne stolarije, društvo s ograničenom odgovornošću, Slatina, OIB 00921228846, Vinogradska 40/a,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PINUS proizvodnja industrijske, namjenske i univerzalne stolarije, društvo s ograničenom odgovornošću, Slatina</item>
    </izvorni_sadrzaj>
    <derivirana_varijabla naziv="DomainObject.Predmet.SudioniciListNaziv_1">
      <item>FINANCIJSKA AGENCIJA, RC ZAGREB, Podružnica Bjelovar</item>
      <item>PINUS proizvodnja industrijske, namjenske i univerzalne stolarije, društvo s ograničenom odgovornošću, Slatina</item>
    </derivirana_varijabla>
  </DomainObject.Predmet.SudioniciListNaziv>
  <DomainObject.Predmet.SudioniciListAdressOIB>
    <izvorni_sadrzaj>
      <item>FINANCIJSKA AGENCIJA, RC ZAGREB, Podružnica Bjelovar, F. Supila 4,43000 Bjelovar</item>
      <item>PINUS proizvodnja industrijske, namjenske i univerzalne stolarije, društvo s ograničenom odgovornošću, Slatina, OIB 00921228846, Vinogradska 40/a,33520 Slatina</item>
    </izvorni_sadrzaj>
    <derivirana_varijabla naziv="DomainObject.Predmet.SudioniciListAdressOIB_1">
      <item>FINANCIJSKA AGENCIJA, RC ZAGREB, Podružnica Bjelovar, F. Supila 4,43000 Bjelovar</item>
      <item>PINUS proizvodnja industrijske, namjenske i univerzalne stolarije, društvo s ograničenom odgovornošću, Slatina, OIB 00921228846, Vinogradska 40/a,33520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00921228846</item>
    </izvorni_sadrzaj>
    <derivirana_varijabla naziv="DomainObject.Predmet.SudioniciListNazivOIB_1">
      <item>, OIB null</item>
      <item>, OIB 00921228846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1608</properties:Characters>
  <properties:Lines>35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2015-10-06T07:30:00Z</cp:lastPrinted>
  <dcterms:modified xmlns:xsi="http://www.w3.org/2001/XMLSchema-instance" xsi:type="dcterms:W3CDTF">2015-10-06T07:30:00Z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