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72bc" w14:paraId="5ba72bc" w:rsidRDefault="00780EDE" w:rsidP="00F349AA" w:rsidR="003E43D7" w:rsidRPr="00E24555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2455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4916</w:t>
      </w:r>
      <w:r w:rsidR="00A60399" w:rsidRPr="00E24555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E2455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E2455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E2455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24555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E24555" w:rsidRPr="00E24555">
        <w:rPr>
          <w:rFonts w:hAnsi="Times New Roman" w:ascii="Times New Roman"/>
          <w:sz w:val="24"/>
          <w:szCs w:val="24"/>
        </w:rPr>
        <w:t>HORMES RIBA j.d.o.o., Zagreb, Aleja lipa 1 H, OIB: 78507690007</w:t>
      </w:r>
      <w:r w:rsidR="00684648" w:rsidRPr="00E24555">
        <w:rPr>
          <w:rFonts w:hAnsi="Times New Roman" w:ascii="Times New Roman"/>
          <w:sz w:val="24"/>
          <w:szCs w:val="24"/>
        </w:rPr>
        <w:t xml:space="preserve">, </w:t>
      </w:r>
      <w:r w:rsidR="00E24555" w:rsidRPr="00E24555">
        <w:rPr>
          <w:rFonts w:hAnsi="Times New Roman" w:ascii="Times New Roman"/>
          <w:sz w:val="24"/>
          <w:szCs w:val="24"/>
        </w:rPr>
        <w:t>25. listopada</w:t>
      </w:r>
      <w:r w:rsidR="00684648" w:rsidRPr="00E24555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E2455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2455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E2455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E2455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E24555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E24555" w:rsidRPr="00E24555">
        <w:t xml:space="preserve">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HORMES RIBA j.d.o.o., Zagreb, Aleja lipa 1 H, OIB: 78507690007</w:t>
      </w:r>
      <w:r w:rsidR="00F349AA" w:rsidRPr="00E24555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491616</w:t>
      </w:r>
      <w:r w:rsidR="00464ED8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E24555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E24555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E2455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2455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E24555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E2455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2455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E2455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E2455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E24555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E24555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2455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E2455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E2455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13. lipnja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197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36.355,98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4916</w:t>
      </w:r>
      <w:r w:rsidR="001B1651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22. ožujka 2017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E24555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25. listopada </w:t>
      </w:r>
      <w:r w:rsidR="000E510A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2017., </w:t>
      </w:r>
      <w:r w:rsidR="001B1651" w:rsidRPr="00E24555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29. ožujak 2017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771</w:t>
      </w:r>
      <w:r w:rsidR="000D40CD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57.147,48</w:t>
      </w:r>
      <w:r w:rsidR="000D40CD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E24555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E24555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E24555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E24555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E2455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24555" w:rsidRPr="00E24555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993A4D"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E2455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2455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E2455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72CB0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2455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455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E2455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72CB0" w:rsidP="00972CB0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972CB0" w:rsidP="00972CB0" w:rsidR="00972CB0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72CB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24555" w:rsidRPr="00E24555">
      <w:rPr>
        <w:rFonts w:hAnsi="Verdana" w:ascii="Verdana"/>
        <w:color w:val="000000"/>
      </w:rPr>
      <w:t>4916</w:t>
    </w:r>
    <w:r w:rsidR="00C8420E" w:rsidRPr="00E24555">
      <w:rPr>
        <w:rFonts w:hAnsi="Verdana" w:ascii="Verdana"/>
        <w:color w:val="000000"/>
      </w:rPr>
      <w:t>/16</w:t>
    </w:r>
    <w:r w:rsidR="00E24555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2CB0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24555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2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CB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CB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CB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CB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2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CB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CB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CB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CB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4916</izvorni_sadrzaj>
    <derivirana_varijabla naziv="DomainObject.Predmet.Broj_1">4916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St-4916/2016</izvorni_sadrzaj>
    <derivirana_varijabla naziv="DomainObject.Predmet.OznakaBroj_1">St-4916/2016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HORMES RIBA jednostavno društvo s ograničenom odgovornošću za trgovinu zastupanog po punomoćniku Damir Horvat</izvorni_sadrzaj>
    <derivirana_varijabla naziv="DomainObject.Predmet.ProtustrankaFormated_1">  HORMES RIBA jednostavno društvo s ograničenom odgovornošću za trgovinu zastupanog po punomoćniku Damir Horvat</derivirana_varijabla>
  </DomainObject.Predmet.ProtustrankaFormated>
  <DomainObject.Predmet.ProtustrankaFormatedOIB>
    <izvorni_sadrzaj>  HORMES RIBA jednostavno društvo s ograničenom odgovornošću za trgovinu, OIB 78507690007 zastupanog po punomoćniku Damir Horvat</izvorni_sadrzaj>
    <derivirana_varijabla naziv="DomainObject.Predmet.ProtustrankaFormatedOIB_1">  HORMES RIBA jednostavno društvo s ograničenom odgovornošću za trgovinu, OIB 78507690007 zastupanog po punomoćniku Damir Horvat</derivirana_varijabla>
  </DomainObject.Predmet.ProtustrankaFormatedOIB>
  <DomainObject.Predmet.ProtustrankaFormatedWithAdress>
    <izvorni_sadrzaj> HORMES RIBA jednostavno društvo s ograničenom odgovornošću za trgovinu, Aleja lipa 1 H, 10000 Zagreb zastupanog po punomoćniku Damir Horvat</izvorni_sadrzaj>
    <derivirana_varijabla naziv="DomainObject.Predmet.ProtustrankaFormatedWithAdress_1"> HORMES RIBA jednostavno društvo s ograničenom odgovornošću za trgovinu, Aleja lipa 1 H, 10000 Zagreb zastupanog po punomoćniku Damir Horvat</derivirana_varijabla>
  </DomainObject.Predmet.ProtustrankaFormatedWithAdress>
  <DomainObject.Predmet.ProtustrankaFormatedWithAdressOIB>
    <izvorni_sadrzaj> HORMES RIBA jednostavno društvo s ograničenom odgovornošću za trgovinu, OIB 78507690007, Aleja lipa 1 H, 10000 Zagreb zastupanog po punomoćniku Damir Horvat</izvorni_sadrzaj>
    <derivirana_varijabla naziv="DomainObject.Predmet.ProtustrankaFormatedWithAdressOIB_1"> HORMES RIBA jednostavno društvo s ograničenom odgovornošću za trgovinu, OIB 78507690007, Aleja lipa 1 H, 10000 Zagreb zastupanog po punomoćniku Damir Horvat</derivirana_varijabla>
  </DomainObject.Predmet.ProtustrankaFormatedWithAdressOIB>
  <DomainObject.Predmet.ProtustrankaWithAdress>
    <izvorni_sadrzaj>HORMES RIBA jednostavno društvo s ograničenom odgovornošću za trgovinu Aleja lipa 1 H, 10000 Zagreb</izvorni_sadrzaj>
    <derivirana_varijabla naziv="DomainObject.Predmet.ProtustrankaWithAdress_1">HORMES RIBA jednostavno društvo s ograničenom odgovornošću za trgovinu Aleja lipa 1 H, 10000 Zagreb</derivirana_varijabla>
  </DomainObject.Predmet.ProtustrankaWithAdress>
  <DomainObject.Predmet.ProtustrankaWithAdressOIB>
    <izvorni_sadrzaj>HORMES RIBA jednostavno društvo s ograničenom odgovornošću za trgovinu, OIB 78507690007, Aleja lipa 1 H, 10000 Zagreb</izvorni_sadrzaj>
    <derivirana_varijabla naziv="DomainObject.Predmet.ProtustrankaWithAdressOIB_1">HORMES RIBA jednostavno društvo s ograničenom odgovornošću za trgovinu, OIB 78507690007, Aleja lipa 1 H, 10000 Zagreb</derivirana_varijabla>
  </DomainObject.Predmet.ProtustrankaWithAdressOIB>
  <DomainObject.Predmet.ProtustrankaNazivFormated>
    <izvorni_sadrzaj>HORMES RIBA jednostavno društvo s ograničenom odgovornošću za trgovinu</izvorni_sadrzaj>
    <derivirana_varijabla naziv="DomainObject.Predmet.ProtustrankaNazivFormated_1">HORMES RIBA jednostavno društvo s ograničenom odgovornošću za trgovinu</derivirana_varijabla>
  </DomainObject.Predmet.ProtustrankaNazivFormated>
  <DomainObject.Predmet.ProtustrankaNazivFormatedOIB>
    <izvorni_sadrzaj>HORMES RIBA jednostavno društvo s ograničenom odgovornošću za trgovinu, OIB 78507690007</izvorni_sadrzaj>
    <derivirana_varijabla naziv="DomainObject.Predmet.ProtustrankaNazivFormatedOIB_1">HORMES RIBA jednostavno društvo s ograničenom odgovornošću za trgovinu, OIB 78507690007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Horvat</izvorni_sadrzaj>
    <derivirana_varijabla naziv="DomainObject.Predmet.StrankaFormated_1">  FINA Regionalni centar Zagreb; Damir Horvat</derivirana_varijabla>
  </DomainObject.Predmet.StrankaFormated>
  <DomainObject.Predmet.StrankaFormatedOIB>
    <izvorni_sadrzaj>  FINA Regionalni centar Zagreb, OIB 85821130368; Damir Horvat, OIB 01423753969</izvorni_sadrzaj>
    <derivirana_varijabla naziv="DomainObject.Predmet.StrankaFormatedOIB_1">  FINA Regionalni centar Zagreb, OIB 85821130368; Damir Horvat, OIB 01423753969</derivirana_varijabla>
  </DomainObject.Predmet.StrankaFormatedOIB>
  <DomainObject.Predmet.StrankaFormatedWithAdress>
    <izvorni_sadrzaj> FINA Regionalni centar Zagreb, Trg svibanjskih žrtava 1995. br. 1, 10000 Zagreb; Damir Horvat, Aleja Lipa 1h, 10000 Zagreb</izvorni_sadrzaj>
    <derivirana_varijabla naziv="DomainObject.Predmet.StrankaFormatedWithAdress_1"> FINA Regionalni centar Zagreb, Trg svibanjskih žrtava 1995. br. 1, 10000 Zagreb; Damir Horvat, Aleja Lipa 1h, 10000 Zagreb</derivirana_varijabla>
  </DomainObject.Predmet.StrankaFormatedWithAdress>
  <DomainObject.Predmet.StrankaFormatedWithAdressOIB>
    <izvorni_sadrzaj> FINA Regionalni centar Zagreb, OIB 85821130368, Trg svibanjskih žrtava 1995. br. 1, 10000 Zagreb; Damir Horvat, OIB 01423753969, Aleja Lipa 1h, 10000 Zagreb</izvorni_sadrzaj>
    <derivirana_varijabla naziv="DomainObject.Predmet.StrankaFormatedWithAdressOIB_1"> FINA Regionalni centar Zagreb, OIB 85821130368, Trg svibanjskih žrtava 1995. br. 1, 10000 Zagreb; Damir Horvat, OIB 01423753969, Aleja Lipa 1h, 10000 Zagreb</derivirana_varijabla>
  </DomainObject.Predmet.StrankaFormatedWithAdressOIB>
  <DomainObject.Predmet.StrankaWithAdress>
    <izvorni_sadrzaj>FINA Regionalni centar Zagreb Trg svibanjskih žrtava 1995. br. 1,10000 Zagreb,Damir Horvat Aleja Lipa 1h,10000 Zagreb</izvorni_sadrzaj>
    <derivirana_varijabla naziv="DomainObject.Predmet.StrankaWithAdress_1">FINA Regionalni centar Zagreb Trg svibanjskih žrtava 1995. br. 1,10000 Zagreb,Damir Horvat Aleja Lipa 1h,10000 Zagreb</derivirana_varijabla>
  </DomainObject.Predmet.StrankaWithAdress>
  <DomainObject.Predmet.StrankaWithAdressOIB>
    <izvorni_sadrzaj>FINA Regionalni centar Zagreb, OIB 85821130368, Trg svibanjskih žrtava 1995. br. 1,10000 Zagreb,Damir Horvat, OIB 01423753969, Aleja Lipa 1h,10000 Zagreb</izvorni_sadrzaj>
    <derivirana_varijabla naziv="DomainObject.Predmet.StrankaWithAdressOIB_1">FINA Regionalni centar Zagreb, OIB 85821130368, Trg svibanjskih žrtava 1995. br. 1,10000 Zagreb,Damir Horvat, OIB 01423753969, Aleja Lipa 1h,10000 Zagreb</derivirana_varijabla>
  </DomainObject.Predmet.StrankaWithAdressOIB>
  <DomainObject.Predmet.StrankaNazivFormated>
    <izvorni_sadrzaj>FINA Regionalni centar Zagreb,Damir Horvat</izvorni_sadrzaj>
    <derivirana_varijabla naziv="DomainObject.Predmet.StrankaNazivFormated_1">FINA Regionalni centar Zagreb,Damir Horvat</derivirana_varijabla>
  </DomainObject.Predmet.StrankaNazivFormated>
  <DomainObject.Predmet.StrankaNazivFormatedOIB>
    <izvorni_sadrzaj>FINA Regionalni centar Zagreb, OIB 85821130368,Damir Horvat, OIB 01423753969</izvorni_sadrzaj>
    <derivirana_varijabla naziv="DomainObject.Predmet.StrankaNazivFormatedOIB_1">FINA Regionalni centar Zagreb, OIB 85821130368,Damir Horvat, OIB 01423753969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Damir Horvat</item>
    </izvorni_sadrzaj>
    <derivirana_varijabla naziv="DomainObject.Predmet.StrankaListFormated_1">
      <item>FINA Regionalni centar Zagreb</item>
      <item>Damir Horvat</item>
    </derivirana_varijabla>
  </DomainObject.Predmet.StrankaListFormated>
  <DomainObject.Predmet.StrankaListFormatedOIB>
    <izvorni_sadrzaj>
      <item>FINA Regionalni centar Zagreb, OIB 85821130368</item>
      <item>Damir Horvat, OIB 01423753969</item>
    </izvorni_sadrzaj>
    <derivirana_varijabla naziv="DomainObject.Predmet.StrankaListFormatedOIB_1">
      <item>FINA Regionalni centar Zagreb, OIB 85821130368</item>
      <item>Damir Horvat, OIB 01423753969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Horvat, Aleja Lipa 1h, 10000 Zagreb</item>
    </izvorni_sadrzaj>
    <derivirana_varijabla naziv="DomainObject.Predmet.StrankaListFormatedWithAdress_1">
      <item>FINA Regionalni centar Zagreb, Trg svibanjskih žrtava 1995. br. 1, 10000 Zagreb</item>
      <item>Damir Horvat, Aleja Lipa 1h,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Horvat, OIB 01423753969, Aleja Lipa 1h, 10000 Zagreb</item>
    </izvorni_sadrzaj>
    <derivirana_varijabla naziv="DomainObject.Predmet.StrankaListFormatedWithAdressOIB_1">
      <item>FINA Regionalni centar Zagreb, OIB 85821130368, Trg svibanjskih žrtava 1995. br. 1, 10000 Zagreb</item>
      <item>Damir Horvat, OIB 01423753969, Aleja Lipa 1h, 10000 Zagreb</item>
    </derivirana_varijabla>
  </DomainObject.Predmet.StrankaListFormatedWithAdressOIB>
  <DomainObject.Predmet.StrankaListNazivFormated>
    <izvorni_sadrzaj>
      <item>FINA Regionalni centar Zagreb</item>
      <item>Damir Horvat</item>
    </izvorni_sadrzaj>
    <derivirana_varijabla naziv="DomainObject.Predmet.StrankaListNazivFormated_1">
      <item>FINA Regionalni centar Zagreb</item>
      <item>Damir Horvat</item>
    </derivirana_varijabla>
  </DomainObject.Predmet.StrankaListNazivFormated>
  <DomainObject.Predmet.StrankaListNazivFormatedOIB>
    <izvorni_sadrzaj>
      <item>FINA Regionalni centar Zagreb, OIB 85821130368</item>
      <item>Damir Horvat, OIB 01423753969</item>
    </izvorni_sadrzaj>
    <derivirana_varijabla naziv="DomainObject.Predmet.StrankaListNazivFormatedOIB_1">
      <item>FINA Regionalni centar Zagreb, OIB 85821130368</item>
      <item>Damir Horvat, OIB 01423753969</item>
    </derivirana_varijabla>
  </DomainObject.Predmet.StrankaListNazivFormatedOIB>
  <DomainObject.Predmet.ProtuStrankaListFormated>
    <izvorni_sadrzaj>
      <item>HORMES RIBA jednostavno društvo s ograničenom odgovornošću za trgovinu zastupanog po punomoćniku Damir Horvat</item>
    </izvorni_sadrzaj>
    <derivirana_varijabla naziv="DomainObject.Predmet.ProtuStrankaListFormated_1">
      <item>HORMES RIBA jednostavno društvo s ograničenom odgovornošću za trgovinu zastupanog po punomoćniku Damir Horvat</item>
    </derivirana_varijabla>
  </DomainObject.Predmet.ProtuStrankaListFormated>
  <DomainObject.Predmet.ProtuStrankaListFormatedOIB>
    <izvorni_sadrzaj>
      <item>HORMES RIBA jednostavno društvo s ograničenom odgovornošću za trgovinu, OIB 78507690007 zastupanog po punomoćniku Damir Horvat</item>
    </izvorni_sadrzaj>
    <derivirana_varijabla naziv="DomainObject.Predmet.ProtuStrankaListFormatedOIB_1">
      <item>HORMES RIBA jednostavno društvo s ograničenom odgovornošću za trgovinu, OIB 78507690007 zastupanog po punomoćniku Damir Horvat</item>
    </derivirana_varijabla>
  </DomainObject.Predmet.ProtuStrankaListFormatedOIB>
  <DomainObject.Predmet.ProtuStrankaListFormatedWithAdress>
    <izvorni_sadrzaj>
      <item>HORMES RIBA jednostavno društvo s ograničenom odgovornošću za trgovinu, Aleja lipa 1 H, 10000 Zagreb zastupanog po punomoćniku Damir Horvat</item>
    </izvorni_sadrzaj>
    <derivirana_varijabla naziv="DomainObject.Predmet.ProtuStrankaListFormatedWithAdress_1">
      <item>HORMES RIBA jednostavno društvo s ograničenom odgovornošću za trgovinu, Aleja lipa 1 H, 10000 Zagreb zastupanog po punomoćniku Damir Horvat</item>
    </derivirana_varijabla>
  </DomainObject.Predmet.ProtuStrankaListFormatedWithAdress>
  <DomainObject.Predmet.ProtuStrankaListFormatedWithAdressOIB>
    <izvorni_sadrzaj>
      <item>HORMES RIBA jednostavno društvo s ograničenom odgovornošću za trgovinu, OIB 78507690007, Aleja lipa 1 H, 10000 Zagreb zastupanog po punomoćniku Damir Horvat</item>
    </izvorni_sadrzaj>
    <derivirana_varijabla naziv="DomainObject.Predmet.ProtuStrankaListFormatedWithAdressOIB_1">
      <item>HORMES RIBA jednostavno društvo s ograničenom odgovornošću za trgovinu, OIB 78507690007, Aleja lipa 1 H, 10000 Zagreb zastupanog po punomoćniku Damir Horvat</item>
    </derivirana_varijabla>
  </DomainObject.Predmet.ProtuStrankaListFormatedWithAdressOIB>
  <DomainObject.Predmet.ProtuStrankaListNazivFormated>
    <izvorni_sadrzaj>
      <item>HORMES RIBA jednostavno društvo s ograničenom odgovornošću za trgovinu</item>
    </izvorni_sadrzaj>
    <derivirana_varijabla naziv="DomainObject.Predmet.ProtuStrankaListNazivFormated_1">
      <item>HORMES RIBA jednostavno društvo s ograničenom odgovornošću za trgovinu</item>
    </derivirana_varijabla>
  </DomainObject.Predmet.ProtuStrankaListNazivFormated>
  <DomainObject.Predmet.ProtuStrankaListNazivFormatedOIB>
    <izvorni_sadrzaj>
      <item>HORMES RIBA jednostavno društvo s ograničenom odgovornošću za trgovinu, OIB 78507690007</item>
    </izvorni_sadrzaj>
    <derivirana_varijabla naziv="DomainObject.Predmet.ProtuStrankaListNazivFormatedOIB_1">
      <item>HORMES RIBA jednostavno društvo s ograničenom odgovornošću za trgovinu, OIB 78507690007</item>
    </derivirana_varijabla>
  </DomainObject.Predmet.ProtuStrankaListNazivFormatedOIB>
  <DomainObject.Predmet.OstaliListFormated>
    <izvorni_sadrzaj>
      <item>Damir Horvat punomoćnik sudionika u postupku HORMES RIBA jednostavno društvo s ograničenom odgovornošću za trgovinu</item>
    </izvorni_sadrzaj>
    <derivirana_varijabla naziv="DomainObject.Predmet.OstaliListFormated_1">
      <item>Damir Horvat punomoćnik sudionika u postupku HORMES RIBA jednostavno društvo s ograničenom odgovornošću za trgovinu</item>
    </derivirana_varijabla>
  </DomainObject.Predmet.OstaliListFormated>
  <DomainObject.Predmet.OstaliListFormatedOIB>
    <izvorni_sadrzaj>
      <item>Damir Horvat, OIB 01423753969 punomoćnik sudionika u postupku HORMES RIBA jednostavno društvo s ograničenom odgovornošću za trgovinu</item>
    </izvorni_sadrzaj>
    <derivirana_varijabla naziv="DomainObject.Predmet.OstaliListFormatedOIB_1">
      <item>Damir Horvat, OIB 01423753969 punomoćnik sudionika u postupku HORMES RIBA jednostavno društvo s ograničenom odgovornošću za trgovinu</item>
    </derivirana_varijabla>
  </DomainObject.Predmet.OstaliListFormatedOIB>
  <DomainObject.Predmet.OstaliListFormatedWithAdress>
    <izvorni_sadrzaj>
      <item>Damir Horvat, Aleja Lipa 1h, 10000 Zagreb punomoćnik sudionika u postupku HORMES RIBA jednostavno društvo s ograničenom odgovornošću za trgovinu</item>
    </izvorni_sadrzaj>
    <derivirana_varijabla naziv="DomainObject.Predmet.OstaliListFormatedWithAdress_1">
      <item>Damir Horvat, Aleja Lipa 1h, 10000 Zagreb punomoćnik sudionika u postupku HORMES RIBA jednostavno društvo s ograničenom odgovornošću za trgovinu</item>
    </derivirana_varijabla>
  </DomainObject.Predmet.OstaliListFormatedWithAdress>
  <DomainObject.Predmet.OstaliListFormatedWithAdressOIB>
    <izvorni_sadrzaj>
      <item>Damir Horvat, OIB 01423753969, Aleja Lipa 1h, 10000 Zagreb punomoćnik sudionika u postupku HORMES RIBA jednostavno društvo s ograničenom odgovornošću za trgovinu</item>
    </izvorni_sadrzaj>
    <derivirana_varijabla naziv="DomainObject.Predmet.OstaliListFormatedWithAdressOIB_1">
      <item>Damir Horvat, OIB 01423753969, Aleja Lipa 1h, 10000 Zagreb punomoćnik sudionika u postupku HORMES RIBA jednostavno društvo s ograničenom odgovornošću za trgovinu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01423753969</item>
    </izvorni_sadrzaj>
    <derivirana_varijabla naziv="DomainObject.Predmet.OstaliListNazivFormatedOIB_1">
      <item>Damir Horvat, OIB 01423753969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HORMES RIBA jednostavno društvo s ograničenom odgovornošću za trgovinu</izvorni_sadrzaj>
    <derivirana_varijabla naziv="DomainObject.Predmet.ProtustrankaIDrugi_1">HORMES RIBA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HORMES RIBA jednostavno društvo s ograničenom odgovornošću za trgovinu, OIB 78507690007, Aleja lipa 1 H, 10000 Zagreb</izvorni_sadrzaj>
    <derivirana_varijabla naziv="DomainObject.Predmet.ProtustrankaIDrugiAdressOIB_1">HORMES RIBA jednostavno društvo s ograničenom odgovornošću za trgovinu, OIB 78507690007, Aleja lipa 1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HORMES RIBA jednostavno društvo s ograničenom odgovornošću za trgovinu</item>
      <item>Damir Horvat</item>
      <item>Damir Horvat</item>
    </izvorni_sadrzaj>
    <derivirana_varijabla naziv="DomainObject.Predmet.SudioniciListNaziv_1">
      <item>FINA Regionalni centar Zagreb</item>
      <item>HORMES RIBA jednostavno društvo s ograničenom odgovornošću za trgovinu</item>
      <item>Damir Horvat</item>
      <item>Damir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HORMES RIBA jednostavno društvo s ograničenom odgovornošću za trgovinu, OIB 78507690007, Aleja lipa 1 H,10000 Zagreb</item>
      <item>Damir Horvat, OIB 01423753969, Aleja Lipa 1h,10000 Zagreb</item>
      <item>Damir Horvat, OIB 01423753969, Aleja Lipa 1h,10000 Zagreb</item>
    </izvorni_sadrzaj>
    <derivirana_varijabla naziv="DomainObject.Predmet.SudioniciListAdressOIB_1">
      <item>FINA Regionalni centar Zagreb, OIB 85821130368, Trg svibanjskih žrtava 1995. br. 1,10000 Zagreb</item>
      <item>HORMES RIBA jednostavno društvo s ograničenom odgovornošću za trgovinu, OIB 78507690007, Aleja lipa 1 H,10000 Zagreb</item>
      <item>Damir Horvat, OIB 01423753969, Aleja Lipa 1h,10000 Zagreb</item>
      <item>Damir Horvat, OIB 01423753969, Aleja Lipa 1h,10000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78507690007</item>
      <item>, OIB 01423753969</item>
      <item>, OIB 01423753969</item>
    </izvorni_sadrzaj>
    <derivirana_varijabla naziv="DomainObject.Predmet.SudioniciListNazivOIB_1">
      <item>, OIB 85821130368</item>
      <item>, OIB 78507690007</item>
      <item>, OIB 01423753969</item>
      <item>, OIB 01423753969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648</properties:Words>
  <properties:Characters>3481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2017-10-25T11:55:00Z</dcterms:created>
  <dc:creator>MINISTARSTVO PRAVOSUĐA</dc:creator>
  <cp:lastModifiedBy>Maja Renić</cp:lastModifiedBy>
  <cp:lastPrinted>2017-10-25T11:55:00Z</cp:lastPrinted>
  <dcterms:modified xmlns:xsi="http://www.w3.org/2001/XMLSchema-instance" xsi:type="dcterms:W3CDTF">2017-10-25T11:55:00Z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