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a7ad" w14:paraId="e46a7ad" w:rsidRDefault="00C609F6" w:rsidP="00C609F6" w:rsidR="00C609F6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4229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09F6" w:rsidP="00C609F6" w:rsidR="00C609F6">
      <w:pPr>
        <w:jc w:val="both"/>
      </w:pPr>
    </w:p>
    <w:p w:rsidRDefault="00C609F6" w:rsidP="00C609F6" w:rsidR="00C609F6">
      <w:pPr>
        <w:rPr>
          <w:lang w:val="en-US"/>
        </w:rPr>
      </w:pPr>
      <w:r>
        <w:t>REPUBLIKA HRVATSKA</w:t>
      </w:r>
    </w:p>
    <w:p w:rsidRDefault="00C609F6" w:rsidP="00C609F6" w:rsidR="00C609F6">
      <w:pPr>
        <w:rPr>
          <w:lang w:val="en-US"/>
        </w:rPr>
      </w:pPr>
      <w:r>
        <w:t>TRGOVAČKI SUD U OSIJEKU</w:t>
      </w:r>
    </w:p>
    <w:p w:rsidRDefault="00C609F6" w:rsidP="00C609F6" w:rsidR="00C609F6">
      <w:r>
        <w:t>STALNA SLUŽBA U SLAVONSKOM BRODU         </w:t>
      </w:r>
      <w:r w:rsidR="00F25D81">
        <w:t>      </w:t>
      </w:r>
      <w:r w:rsidR="00F25D81">
        <w:tab/>
        <w:t>  Broj:  3 St-409/2012-61</w:t>
      </w:r>
    </w:p>
    <w:p w:rsidRDefault="00C609F6" w:rsidP="00C609F6" w:rsidR="00C609F6">
      <w:pPr>
        <w:rPr>
          <w:lang w:val="en-US"/>
        </w:rPr>
      </w:pPr>
      <w:r>
        <w:t>Trg pobjede 13</w:t>
      </w:r>
      <w:r w:rsidR="00F10F35">
        <w:t>,</w:t>
      </w:r>
      <w:r>
        <w:t>35 000 Slavonski Brod</w:t>
      </w:r>
    </w:p>
    <w:p w:rsidRDefault="00C609F6" w:rsidP="00C609F6" w:rsidR="00C609F6"/>
    <w:p w:rsidRDefault="00C609F6" w:rsidP="00C609F6" w:rsidR="00C609F6">
      <w:pPr>
        <w:ind w:firstLine="720" w:left="2880"/>
        <w:rPr>
          <w:lang w:val="en-US"/>
        </w:rPr>
      </w:pPr>
      <w:r>
        <w:t>Z A K L J U Č A K</w:t>
      </w:r>
    </w:p>
    <w:p w:rsidRDefault="00C609F6" w:rsidP="00C609F6" w:rsidR="00C609F6"/>
    <w:p w:rsidRDefault="00C609F6" w:rsidP="00C609F6" w:rsidR="00C609F6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>TRENTO PROMET d.o.o., Ivandol 58, Brestovac, OIB: 35238979687,</w:t>
      </w:r>
      <w:r>
        <w:t xml:space="preserve"> zastupano po stečajnom upravitelju Perici Medakovića </w:t>
      </w:r>
      <w:r w:rsidR="00F25D81">
        <w:t xml:space="preserve">iz Daruvara, I. Mažuranića 2D, </w:t>
      </w:r>
      <w:r>
        <w:t>8.veljače 2017.</w:t>
      </w:r>
    </w:p>
    <w:p w:rsidRDefault="00C609F6" w:rsidP="00C609F6" w:rsidR="00C609F6">
      <w:pPr>
        <w:jc w:val="both"/>
      </w:pPr>
    </w:p>
    <w:p w:rsidRDefault="00C609F6" w:rsidP="00C609F6" w:rsidR="00C609F6">
      <w:pPr>
        <w:ind w:firstLine="720" w:left="2880"/>
        <w:jc w:val="both"/>
        <w:rPr>
          <w:lang w:val="en-US"/>
        </w:rPr>
      </w:pPr>
      <w:r>
        <w:t>z a k l j u č i o   j e</w:t>
      </w:r>
    </w:p>
    <w:p w:rsidRDefault="00C609F6" w:rsidP="00C609F6" w:rsidR="00C609F6">
      <w:pPr>
        <w:jc w:val="both"/>
      </w:pPr>
    </w:p>
    <w:p w:rsidRDefault="00C609F6" w:rsidP="00C609F6" w:rsidR="00C609F6">
      <w:pPr>
        <w:ind w:firstLine="708"/>
        <w:jc w:val="both"/>
      </w:pPr>
      <w:r>
        <w:t>I.  Određuje se ročište radi utvrđivanja vrijednosti pokretnina koje su pod razlučnim pravom koje pokretnine će se prodavati u stečajnom postupku i to : Linija gaziranih i negaziranih sokova i dva viličara te laboratorijska</w:t>
      </w:r>
      <w:r w:rsidR="00C0439F">
        <w:t xml:space="preserve"> </w:t>
      </w:r>
      <w:r>
        <w:t>imovina, nad stečajnim dužnikom </w:t>
      </w:r>
      <w:r>
        <w:rPr>
          <w:b/>
        </w:rPr>
        <w:t xml:space="preserve">TRENTO PROMET d.o.o., Ivandol 58, Brestovac, OIB: 35238979687 </w:t>
      </w:r>
      <w:r>
        <w:t xml:space="preserve">za dan:  </w:t>
      </w:r>
    </w:p>
    <w:p w:rsidRDefault="00C609F6" w:rsidP="00C609F6" w:rsidR="00C609F6">
      <w:pPr>
        <w:ind w:firstLine="708"/>
        <w:jc w:val="both"/>
      </w:pPr>
    </w:p>
    <w:p w:rsidRDefault="00C0439F" w:rsidP="00F25D81" w:rsidR="00C609F6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21</w:t>
      </w:r>
      <w:r w:rsidR="00C609F6">
        <w:rPr>
          <w:b/>
          <w:u w:val="single"/>
        </w:rPr>
        <w:t xml:space="preserve">. </w:t>
      </w:r>
      <w:r>
        <w:rPr>
          <w:b/>
          <w:u w:val="single"/>
        </w:rPr>
        <w:t xml:space="preserve">veljače </w:t>
      </w:r>
      <w:r w:rsidR="00C609F6">
        <w:rPr>
          <w:b/>
          <w:u w:val="single"/>
        </w:rPr>
        <w:t>201</w:t>
      </w:r>
      <w:r>
        <w:rPr>
          <w:b/>
          <w:u w:val="single"/>
        </w:rPr>
        <w:t>7</w:t>
      </w:r>
      <w:r w:rsidR="00C609F6">
        <w:rPr>
          <w:b/>
          <w:u w:val="single"/>
        </w:rPr>
        <w:t xml:space="preserve">. </w:t>
      </w:r>
      <w:r>
        <w:rPr>
          <w:b/>
          <w:u w:val="single"/>
        </w:rPr>
        <w:t xml:space="preserve"> u  09</w:t>
      </w:r>
      <w:r w:rsidR="00C609F6">
        <w:rPr>
          <w:b/>
          <w:u w:val="single"/>
        </w:rPr>
        <w:t>,00 sati.</w:t>
      </w:r>
    </w:p>
    <w:p w:rsidRDefault="00C609F6" w:rsidP="00C609F6" w:rsidR="00C609F6">
      <w:pPr>
        <w:jc w:val="both"/>
      </w:pPr>
    </w:p>
    <w:p w:rsidRDefault="00C609F6" w:rsidP="00C609F6" w:rsidR="00C609F6">
      <w:pPr>
        <w:ind w:firstLine="708"/>
        <w:jc w:val="both"/>
      </w:pPr>
      <w:r>
        <w:t xml:space="preserve">II.  Na ročište se poziva stečajni upravitelj </w:t>
      </w:r>
      <w:r w:rsidR="00C0439F">
        <w:t xml:space="preserve"> i </w:t>
      </w:r>
      <w:r>
        <w:t>H- ABDUCO d.o.o. Zagreb, kao razlučni vjerovnik koji se pozivaj</w:t>
      </w:r>
      <w:r w:rsidR="00C0439F">
        <w:t>a</w:t>
      </w:r>
      <w:r>
        <w:t xml:space="preserve"> dostaviti </w:t>
      </w:r>
      <w:r w:rsidR="00C0439F">
        <w:t xml:space="preserve"> procjene vrijednosti predmetne imovine, ako istom raspolažu,</w:t>
      </w:r>
      <w:r>
        <w:t xml:space="preserve">te se izjasniti o suglasnosti za snošenje predujma za prodaju iste imovine u stečajnom postupku jer se bez uplate predujma imovina ne može prodavati putem Fine, a predujam je potrebno uplatiti </w:t>
      </w:r>
      <w:r>
        <w:rPr>
          <w:b/>
          <w:u w:val="single"/>
        </w:rPr>
        <w:t xml:space="preserve">IBAN HR31 2390001-1300000200 s pozivom na broj HR02 8550 (St-409/2012), </w:t>
      </w:r>
      <w:r>
        <w:t>te je potrebno dostaviti dokaz o uplati predujma pozivom na broj spisa</w:t>
      </w:r>
      <w:r w:rsidR="00C0439F">
        <w:t xml:space="preserve"> .Predujam bi trebao iznositi najmanje </w:t>
      </w:r>
      <w:r w:rsidR="00F10F35">
        <w:t>3.000,00 za tri dražbena koraka ,a 1000,00 kn samo za jedan</w:t>
      </w:r>
      <w:r>
        <w:t xml:space="preserve">.Također se poziva razlučni vjerovnik dostaviti svoje primjedbe na </w:t>
      </w:r>
      <w:r w:rsidR="00C0439F">
        <w:t xml:space="preserve"> dopunu </w:t>
      </w:r>
      <w:r>
        <w:t>procjen</w:t>
      </w:r>
      <w:r w:rsidR="00C0439F">
        <w:t>e</w:t>
      </w:r>
      <w:r>
        <w:t xml:space="preserve"> vrijednosti imovine, dostavljenu po stečajnom upravitelju</w:t>
      </w:r>
      <w:r w:rsidR="00C0439F">
        <w:t>, a sačinjenu po vještaku Zoranu Šikić od 27. 01. 2017, koja je uložena u spis na str. 440-450.</w:t>
      </w:r>
      <w:r>
        <w:t xml:space="preserve">. </w:t>
      </w:r>
    </w:p>
    <w:p w:rsidRDefault="00C609F6" w:rsidP="00C609F6" w:rsidR="00C609F6">
      <w:pPr>
        <w:ind w:firstLine="708"/>
        <w:jc w:val="both"/>
        <w:rPr>
          <w:lang w:val="en-US"/>
        </w:rPr>
      </w:pPr>
      <w:r>
        <w:t>Ukoliko razlučni vjerovnik ne dostavi primjedbe najkasnije do određenog ročišta odnosno ako se utvrdi da su primjedbe neosnovane, vrijednost imovine će se utvrditi prema procjeni dostavljenoj po steč.upravitelju.</w:t>
      </w:r>
    </w:p>
    <w:p w:rsidRDefault="00C609F6" w:rsidP="00C609F6" w:rsidR="00C609F6">
      <w:pPr>
        <w:jc w:val="both"/>
        <w:rPr>
          <w:b/>
          <w:lang w:val="en-US"/>
        </w:rPr>
      </w:pPr>
      <w:r>
        <w:t> </w:t>
      </w:r>
      <w:r>
        <w:tab/>
        <w:t xml:space="preserve"> Ročište radi utvrđivanja vrijednosti nekretnina </w:t>
      </w:r>
      <w:r>
        <w:rPr>
          <w:b/>
        </w:rPr>
        <w:t>će se održati u  prostorijama Trgovačkog suda u Osijeku, Stalna služba u Slavonskom Brodu, Trg pobjede 13, III kat, soba 73, Slavonski Brod.</w:t>
      </w:r>
    </w:p>
    <w:p w:rsidRDefault="00C0439F" w:rsidP="00C0439F" w:rsidR="00C0439F">
      <w:pPr>
        <w:jc w:val="both"/>
      </w:pPr>
    </w:p>
    <w:p w:rsidRDefault="00C609F6" w:rsidP="00C0439F" w:rsidR="00C0439F">
      <w:pPr>
        <w:jc w:val="both"/>
        <w:rPr>
          <w:lang w:val="en-US"/>
        </w:rPr>
      </w:pPr>
      <w:r>
        <w:t>U Slavonskom Brodu</w:t>
      </w:r>
      <w:r w:rsidR="00F25D81">
        <w:t xml:space="preserve"> </w:t>
      </w:r>
      <w:r w:rsidR="00C0439F">
        <w:t>8.veljače 2017.</w:t>
      </w:r>
    </w:p>
    <w:p w:rsidRDefault="00C609F6" w:rsidP="00C0439F" w:rsidR="00C609F6">
      <w:pPr>
        <w:jc w:val="both"/>
        <w:rPr>
          <w:lang w:val="en-US"/>
        </w:rPr>
      </w:pPr>
      <w:r>
        <w:t>.</w:t>
      </w:r>
      <w:r w:rsidR="00F25D81">
        <w:tab/>
      </w:r>
      <w:r w:rsidR="00F25D81">
        <w:tab/>
      </w:r>
      <w:r w:rsidR="00F25D81">
        <w:tab/>
      </w:r>
      <w:r w:rsidR="00F25D81">
        <w:tab/>
      </w:r>
      <w:r w:rsidR="00F25D81">
        <w:tab/>
      </w:r>
      <w:r w:rsidR="00F25D81">
        <w:tab/>
      </w:r>
      <w:r w:rsidR="00F25D81">
        <w:tab/>
      </w:r>
      <w:r w:rsidR="00F25D81">
        <w:tab/>
        <w:t>S</w:t>
      </w:r>
      <w:r>
        <w:t>tečajna sutkinja:</w:t>
      </w:r>
    </w:p>
    <w:p w:rsidRDefault="00C609F6" w:rsidP="00C609F6" w:rsidR="00C609F6">
      <w:pPr>
        <w:jc w:val="both"/>
      </w:pPr>
    </w:p>
    <w:p w:rsidRDefault="00C609F6" w:rsidP="00C609F6" w:rsidR="00C609F6">
      <w:pPr>
        <w:ind w:firstLine="720" w:left="4944"/>
        <w:jc w:val="both"/>
        <w:rPr>
          <w:lang w:val="en-US"/>
        </w:rPr>
      </w:pPr>
      <w:r>
        <w:t>Daniela Martini Maoduš</w:t>
      </w:r>
    </w:p>
    <w:p w:rsidRDefault="00C0439F" w:rsidP="00C0439F" w:rsidR="00C0439F">
      <w:pPr>
        <w:jc w:val="both"/>
        <w:rPr>
          <w:sz w:val="20"/>
          <w:szCs w:val="20"/>
        </w:rPr>
      </w:pPr>
    </w:p>
    <w:p w:rsidRDefault="00F25D81" w:rsidP="00546906" w:rsidR="00DA0242">
      <w:pPr>
        <w:jc w:val="both"/>
      </w:pPr>
      <w:r>
        <w:rPr>
          <w:sz w:val="20"/>
          <w:szCs w:val="20"/>
        </w:rPr>
        <w:t>Rj. stečajnom upravitelju</w:t>
      </w:r>
      <w:r w:rsidR="00C0439F">
        <w:rPr>
          <w:sz w:val="20"/>
          <w:szCs w:val="20"/>
        </w:rPr>
        <w:t xml:space="preserve"> i razlučnom vje</w:t>
      </w:r>
      <w:r w:rsidR="00546906">
        <w:rPr>
          <w:sz w:val="20"/>
          <w:szCs w:val="20"/>
        </w:rPr>
        <w:t>rovniku putem  e-Oglasna ploča</w:t>
      </w:r>
    </w:p>
    <w:sectPr w:rsidSect="0032366B" w:rsidR="00DA0242"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0" w:rsidP="00537B78" w:rsidR="00286EC0">
      <w:r>
        <w:separator/>
      </w:r>
    </w:p>
  </w:endnote>
  <w:endnote w:id="0" w:type="continuationSeparator">
    <w:p w:rsidRDefault="00286EC0" w:rsidP="00537B78" w:rsidR="00286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0" w:rsidP="00537B78" w:rsidR="00286EC0">
      <w:r>
        <w:separator/>
      </w:r>
    </w:p>
  </w:footnote>
  <w:footnote w:id="0" w:type="continuationSeparator">
    <w:p w:rsidRDefault="00286EC0" w:rsidP="00537B78" w:rsidR="00286EC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6EC0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6906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39F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9F6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F35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D81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609F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609F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06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St-409/2012-61</izvorni_sadrzaj>
    <derivirana_varijabla naziv="DomainObject.Oznaka_1">St-409/2012-61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St-409/2012</izvorni_sadrzaj>
    <derivirana_varijabla naziv="DomainObject.Predmet.OznakaBroj_1">St-409/2012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 kal. 22.</izvorni_sadrzaj>
    <derivirana_varijabla naziv="DomainObject.Predmet.PrimjedbaSuca_1">spis i kal. 22.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PROMET društvo s ograničenom odgovornošću za proizvodnju i trgovinu, Ivandol</izvorni_sadrzaj>
    <derivirana_varijabla naziv="DomainObject.Predmet.StrankaFormated_1">  TRENTO PROMET društvo s ograničenom odgovornošću za proizvodnju i trgovinu, Ivandol</derivirana_varijabla>
  </DomainObject.Predmet.StrankaFormated>
  <DomainObject.Predmet.StrankaFormatedOIB>
    <izvorni_sadrzaj>  TRENTO PROMET društvo s ograničenom odgovornošću za proizvodnju i trgovinu, Ivandol, OIB 35238979687</izvorni_sadrzaj>
    <derivirana_varijabla naziv="DomainObject.Predmet.StrankaFormatedOIB_1">  TRENTO PROMET društvo s ograničenom odgovornošću za proizvodnju i trgovinu, Ivandol, OIB 35238979687</derivirana_varijabla>
  </DomainObject.Predmet.StrankaFormatedOIB>
  <DomainObject.Predmet.StrankaFormatedWithAdress>
    <izvorni_sadrzaj> TRENTO PROMET društvo s ograničenom odgovornošću za proizvodnju i trgovinu, Ivandol, br. 58, Brestovac, Ivandol</izvorni_sadrzaj>
    <derivirana_varijabla naziv="DomainObject.Predmet.StrankaFormatedWithAdress_1"> TRENTO PROMET društvo s ograničenom odgovornošću za proizvodnju i trgovinu, Ivandol, br. 58, Brestovac, Ivandol</derivirana_varijabla>
  </DomainObject.Predmet.StrankaFormatedWithAdress>
  <DomainObject.Predmet.StrankaFormatedWithAdressOIB>
    <izvorni_sadrzaj> TRENTO PROMET društvo s ograničenom odgovornošću za proizvodnju i trgovinu, Ivandol, OIB 35238979687, br. 58, Brestovac, Ivandol</izvorni_sadrzaj>
    <derivirana_varijabla naziv="DomainObject.Predmet.StrankaFormatedWithAdressOIB_1"> TRENTO PROMET društvo s ograničenom odgovornošću za proizvodnju i trgovinu, Ivandol, OIB 35238979687, br. 58, Brestovac, Ivandol</derivirana_varijabla>
  </DomainObject.Predmet.StrankaFormatedWithAdressOIB>
  <DomainObject.Predmet.StrankaWithAdress>
    <izvorni_sadrzaj>TRENTO PROMET društvo s ograničenom odgovornošću za proizvodnju i trgovinu, Ivandol br. 58, Brestovac,Ivandol</izvorni_sadrzaj>
    <derivirana_varijabla naziv="DomainObject.Predmet.StrankaWithAdress_1">TRENTO PROMET društvo s ograničenom odgovornošću za proizvodnju i trgovinu, Ivandol br. 58, Brestovac,Ivandol</derivirana_varijabla>
  </DomainObject.Predmet.StrankaWithAdress>
  <DomainObject.Predmet.StrankaWithAdressOIB>
    <izvorni_sadrzaj>TRENTO PROMET društvo s ograničenom odgovornošću za proizvodnju i trgovinu, Ivandol, OIB 35238979687, br. 58, Brestovac,Ivandol</izvorni_sadrzaj>
    <derivirana_varijabla naziv="DomainObject.Predmet.StrankaWithAdressOIB_1">TRENTO PROMET društvo s ograničenom odgovornošću za proizvodnju i trgovinu, Ivandol, OIB 35238979687, br. 58, Brestovac,Ivandol</derivirana_varijabla>
  </DomainObject.Predmet.StrankaWithAdressOIB>
  <DomainObject.Predmet.StrankaNazivFormated>
    <izvorni_sadrzaj>TRENTO PROMET društvo s ograničenom odgovornošću za proizvodnju i trgovinu, Ivandol</izvorni_sadrzaj>
    <derivirana_varijabla naziv="DomainObject.Predmet.StrankaNazivFormated_1">TRENTO PROMET društvo s ograničenom odgovornošću za proizvodnju i trgovinu, Ivandol</derivirana_varijabla>
  </DomainObject.Predmet.StrankaNazivFormated>
  <DomainObject.Predmet.StrankaNazivFormatedOIB>
    <izvorni_sadrzaj>TRENTO PROMET društvo s ograničenom odgovornošću za proizvodnju i trgovinu, Ivandol, OIB 35238979687</izvorni_sadrzaj>
    <derivirana_varijabla naziv="DomainObject.Predmet.StrankaNazivFormatedOIB_1">TRENTO PROMET društvo s ograničenom odgovornošću za proizvodnju i trgovinu, Ivandol, OIB 35238979687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TRENTO PROMET društvo s ograničenom odgovornošću za proizvodnju i trgovinu, Ivandol</item>
    </izvorni_sadrzaj>
    <derivirana_varijabla naziv="DomainObject.Predmet.StrankaListFormated_1">
      <item>TRENTO PROMET društvo s ograničenom odgovornošću za proizvodnju i trgovinu, Ivandol</item>
    </derivirana_varijabla>
  </DomainObject.Predmet.StrankaListFormated>
  <DomainObject.Predmet.StrankaListFormatedOIB>
    <izvorni_sadrzaj>
      <item>TRENTO PROMET društvo s ograničenom odgovornošću za proizvodnju i trgovinu, Ivandol, OIB 35238979687</item>
    </izvorni_sadrzaj>
    <derivirana_varijabla naziv="DomainObject.Predmet.StrankaListFormatedOIB_1">
      <item>TRENTO PROMET društvo s ograničenom odgovornošću za proizvodnju i trgovinu, Ivandol, OIB 35238979687</item>
    </derivirana_varijabla>
  </DomainObject.Predmet.StrankaListFormatedOIB>
  <DomainObject.Predmet.StrankaListFormatedWithAdress>
    <izvorni_sadrzaj>
      <item>TRENTO PROMET društvo s ograničenom odgovornošću za proizvodnju i trgovinu, Ivandol, br. 58, Brestovac, Ivandol</item>
    </izvorni_sadrzaj>
    <derivirana_varijabla naziv="DomainObject.Predmet.StrankaListFormatedWithAdress_1">
      <item>TRENTO PROMET društvo s ograničenom odgovornošću za proizvodnju i trgovinu, Ivandol, br. 58, Brestovac, Ivandol</item>
    </derivirana_varijabla>
  </DomainObject.Predmet.StrankaListFormatedWithAdress>
  <DomainObject.Predmet.StrankaListFormatedWithAdressOIB>
    <izvorni_sadrzaj>
      <item>TRENTO PROMET društvo s ograničenom odgovornošću za proizvodnju i trgovinu, Ivandol, OIB 35238979687, br. 58, Brestovac, Ivandol</item>
    </izvorni_sadrzaj>
    <derivirana_varijabla naziv="DomainObject.Predmet.StrankaListFormatedWithAdressOIB_1">
      <item>TRENTO PROMET društvo s ograničenom odgovornošću za proizvodnju i trgovinu, Ivandol, OIB 35238979687, br. 58, Brestovac, Ivandol</item>
    </derivirana_varijabla>
  </DomainObject.Predmet.StrankaListFormatedWithAdressOIB>
  <DomainObject.Predmet.StrankaListNazivFormated>
    <izvorni_sadrzaj>
      <item>TRENTO PROMET društvo s ograničenom odgovornošću za proizvodnju i trgovinu, Ivandol</item>
    </izvorni_sadrzaj>
    <derivirana_varijabla naziv="DomainObject.Predmet.StrankaListNazivFormated_1">
      <item>TRENTO PROMET društvo s ograničenom odgovornošću za proizvodnju i trgovinu, Ivandol</item>
    </derivirana_varijabla>
  </DomainObject.Predmet.StrankaListNazivFormated>
  <DomainObject.Predmet.StrankaListNazivFormatedOIB>
    <izvorni_sadrzaj>
      <item>TRENTO PROMET društvo s ograničenom odgovornošću za proizvodnju i trgovinu, Ivandol, OIB 35238979687</item>
    </izvorni_sadrzaj>
    <derivirana_varijabla naziv="DomainObject.Predmet.StrankaListNazivFormatedOIB_1">
      <item>TRENTO PROMET društvo s ograničenom odgovornošću za proizvodnju i trgovinu, Ivandol, OIB 35238979687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>
  <DomainObject.Predmet.OstaliList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OIB>
  <DomainObject.Predmet.OstaliListFormatedWithAdress>
    <izvorni_sadrzaj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_1"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>
  <DomainObject.Predmet.OstaliListFormatedWithAdressOIB>
    <izvorni_sadrzaj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OIB_1"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OIB>
  <DomainObject.Predmet.OstaliListNaziv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>
  <DomainObject.Predmet.OstaliListNaziv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St-409/2012-61</izvorni_sadrzaj>
    <derivirana_varijabla naziv="DomainObject.PoslovniBrojDokumenta_1">St-409/2012-61</derivirana_varijabla>
  </DomainObject.PoslovniBrojDokumenta>
  <DomainObject.Predmet.StrankaIDrugi>
    <izvorni_sadrzaj>TRENTO PROMET društvo s ograničenom odgovornošću za proizvodnju i trgovinu, Ivandol</izvorni_sadrzaj>
    <derivirana_varijabla naziv="DomainObject.Predmet.StrankaIDrugi_1">TRENTO PROMET društvo s ograničenom odgovornošću za proizvodnju i trgovinu, Ivandol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TRENTO PROMET društvo s ograničenom odgovornošću za proizvodnju i trgovinu, Ivandol, OIB 35238979687, br. 58, Brestovac, Ivandol</izvorni_sadrzaj>
    <derivirana_varijabla naziv="DomainObject.Predmet.StrankaIDrugiAdressOIB_1">TRENTO PROMET društvo s ograničenom odgovornošću za proizvodnju i trgovinu, Ivandol, OIB 35238979687, br. 58, Brestovac, Ivandol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SudioniciListNaziv_1"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SudioniciListNaziv>
  <DomainObject.Predmet.SudioniciListAdressOIB>
    <izvorni_sadrzaj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izvorni_sadrzaj>
    <derivirana_varijabla naziv="DomainObject.Predmet.SudioniciListAdressOIB_1"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2307A-178B-47B3-B662-BCF78D5145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340</properties:Words>
  <properties:Characters>1906</properties:Characters>
  <properties:Lines>46</properties:Lines>
  <properties:Paragraphs>16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2017-02-08T10:13:00Z</cp:lastPrinted>
  <dcterms:modified xmlns:xsi="http://www.w3.org/2001/XMLSchema-instance" xsi:type="dcterms:W3CDTF">2017-02-08T10:14:00Z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St-409/2012-61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