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9896" w14:paraId="3e99896" w:rsidRDefault="00647E2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47E28" w:rsidP="00647E28" w:rsidR="00AE649C">
      <w:pPr>
        <w:pStyle w:val="NormaleSPIS"/>
        <w:spacing w:after="0"/>
      </w:pPr>
      <w:r>
        <w:t xml:space="preserve">        Republika Hrvatska</w:t>
      </w:r>
    </w:p>
    <w:p w:rsidRDefault="00647E28" w:rsidP="00647E28" w:rsidR="00647E28">
      <w:pPr>
        <w:pStyle w:val="NormaleSPIS"/>
        <w:spacing w:after="0"/>
      </w:pPr>
      <w:r>
        <w:t xml:space="preserve">     Trgovački sud u Bjelovaru</w:t>
      </w:r>
    </w:p>
    <w:p w:rsidRDefault="00647E28" w:rsidP="00647E28" w:rsidR="00647E28">
      <w:pPr>
        <w:pStyle w:val="NormaleSPIS"/>
      </w:pPr>
      <w:r>
        <w:t>Bjelovar, Šetalište dr.I.Lebovića 42.</w:t>
      </w:r>
    </w:p>
    <w:p w:rsidRDefault="00647E28" w:rsidP="00647E28" w:rsidR="00647E28">
      <w:pPr>
        <w:pStyle w:val="NormaleSPIS"/>
        <w:spacing w:after="0"/>
        <w:jc w:val="right"/>
        <w:rPr>
          <w:noProof/>
        </w:rPr>
      </w:pPr>
      <w:r>
        <w:rPr>
          <w:noProof/>
        </w:rPr>
        <w:t xml:space="preserve">         Poslovni broj:7 St-223/2018-2</w:t>
      </w:r>
    </w:p>
    <w:p w:rsidRDefault="00647E28" w:rsidP="00647E28" w:rsidR="00647E28">
      <w:pPr>
        <w:jc w:val="center"/>
        <w:outlineLvl w:val="0"/>
        <w:rPr>
          <w:rFonts w:cs="Arial" w:hAnsi="Arial" w:ascii="Arial"/>
          <w:b/>
          <w:noProof/>
        </w:rPr>
      </w:pPr>
    </w:p>
    <w:p w:rsidRDefault="00647E28" w:rsidP="00647E28" w:rsidR="00647E28">
      <w:pPr>
        <w:overflowPunct w:val="false"/>
        <w:autoSpaceDE w:val="false"/>
        <w:autoSpaceDN w:val="false"/>
        <w:jc w:val="center"/>
        <w:rPr>
          <w:lang w:eastAsia="hr-HR"/>
        </w:rPr>
      </w:pPr>
      <w:r>
        <w:rPr>
          <w:lang w:eastAsia="hr-HR"/>
        </w:rPr>
        <w:t>R E P U B L I K A   H R V A T S K A</w:t>
      </w:r>
    </w:p>
    <w:p w:rsidRDefault="00647E28" w:rsidP="00647E28" w:rsidR="00647E28">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647E28" w:rsidP="00647E28" w:rsidR="00647E28">
      <w:pPr>
        <w:overflowPunct w:val="false"/>
        <w:autoSpaceDE w:val="false"/>
        <w:autoSpaceDN w:val="false"/>
        <w:ind w:firstLine="720"/>
        <w:jc w:val="both"/>
        <w:rPr>
          <w:noProof/>
        </w:rPr>
      </w:pPr>
      <w:r>
        <w:rPr>
          <w:lang w:eastAsia="hr-HR"/>
        </w:rPr>
        <w:t xml:space="preserve">Trgovački sud u Bjelovaru, po sucu Tomislavu Mrazović, povodom prijedloga predlagatelja FINA, RC ZAGREB, Podružnica Zagreb, Trg svibanjskih žrtava 1995. 1 i REPUBLIKE HRVATSKE, Ministarstva financija, Porezne uprave, Područni ured Zagreb, zastupane po zastupniku po zakonu Županijskom državnom odvjetništvu u Bjelovaru, za otvaranje stečajnog postupka nad dužnikom W.E.G. TEHNOLOGY d.o.o. za trgovinu i usluge iz Sesveta, Ujevića Tina 5, MBS 080671201, OIB 12078542374, 25. svibnja 2018.    </w:t>
      </w:r>
    </w:p>
    <w:p w:rsidRDefault="00647E28" w:rsidP="00647E28" w:rsidR="00647E28">
      <w:pPr>
        <w:jc w:val="center"/>
        <w:outlineLvl w:val="0"/>
        <w:rPr>
          <w:noProof/>
        </w:rPr>
      </w:pPr>
      <w:r>
        <w:rPr>
          <w:noProof/>
        </w:rPr>
        <w:t>r i j e š i o   j e</w:t>
      </w:r>
    </w:p>
    <w:p w:rsidRDefault="00647E28" w:rsidP="00647E28" w:rsidR="00647E28">
      <w:pPr>
        <w:overflowPunct w:val="false"/>
        <w:autoSpaceDE w:val="false"/>
        <w:autoSpaceDN w:val="false"/>
        <w:ind w:firstLine="708"/>
        <w:jc w:val="both"/>
        <w:rPr>
          <w:lang w:eastAsia="hr-HR"/>
        </w:rPr>
      </w:pPr>
      <w:r>
        <w:rPr>
          <w:lang w:eastAsia="hr-HR"/>
        </w:rPr>
        <w:t xml:space="preserve">1.Nalaže se Domagoju </w:t>
      </w:r>
      <w:proofErr w:type="spellStart"/>
      <w:r>
        <w:rPr>
          <w:lang w:eastAsia="hr-HR"/>
        </w:rPr>
        <w:t>Polegubić</w:t>
      </w:r>
      <w:proofErr w:type="spellEnd"/>
      <w:r>
        <w:rPr>
          <w:lang w:eastAsia="hr-HR"/>
        </w:rPr>
        <w:t xml:space="preserve"> iz Sesveta, Ujevića Tina 5, OIB 86603106356, kao osobi ovlaštenoj za zastupanje dužnika po zakonu, da u roku od 8 dana plati predujam za namirenje troškova stečajnog postupka i to iznos od 1.000,00 kn u Fond za namirenje troškova postupka koji se vodi kod ovog suda, IBAN: HR6123900011300000630 model HR00 50-223-18 i dodatni iznos predujma od 5.000,00 kuna na račun ovog suda br. IBAN:HR6123900011300000630 model HR05 540-223-18. Rok od 8 dana počinje teći istekom osmog dana od objave ovog rješenja na e-oglasnoj ploči ovog suda.</w:t>
      </w:r>
    </w:p>
    <w:p w:rsidRDefault="00647E28" w:rsidP="00647E28" w:rsidR="00647E28">
      <w:pPr>
        <w:overflowPunct w:val="false"/>
        <w:autoSpaceDE w:val="false"/>
        <w:autoSpaceDN w:val="false"/>
        <w:ind w:firstLine="851"/>
        <w:jc w:val="both"/>
        <w:rPr>
          <w:lang w:eastAsia="hr-HR"/>
        </w:rPr>
      </w:pPr>
      <w:r>
        <w:rPr>
          <w:lang w:eastAsia="hr-HR"/>
        </w:rPr>
        <w:t xml:space="preserve">2. Ukoliko osoba ovlaštena za zastupanje dužnika po zakonu Domagoj </w:t>
      </w:r>
      <w:proofErr w:type="spellStart"/>
      <w:r>
        <w:rPr>
          <w:lang w:eastAsia="hr-HR"/>
        </w:rPr>
        <w:t>Polegubić</w:t>
      </w:r>
      <w:proofErr w:type="spellEnd"/>
      <w:r>
        <w:rPr>
          <w:lang w:eastAsia="hr-HR"/>
        </w:rPr>
        <w:t xml:space="preserve"> iz Sesveta, Ujevića Tina 5, OIB 86603106356,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647E28" w:rsidP="00647E28" w:rsidR="00647E28">
      <w:pPr>
        <w:overflowPunct w:val="false"/>
        <w:autoSpaceDE w:val="false"/>
        <w:autoSpaceDN w:val="false"/>
        <w:ind w:firstLine="708"/>
        <w:jc w:val="both"/>
        <w:rPr>
          <w:lang w:eastAsia="hr-HR"/>
        </w:rPr>
      </w:pPr>
      <w:r>
        <w:rPr>
          <w:lang w:eastAsia="hr-HR"/>
        </w:rPr>
        <w:t xml:space="preserve">3. Nalaže se Financijskoj agenciji da radi naplate iznosa predujma troškova iz </w:t>
      </w:r>
      <w:proofErr w:type="spellStart"/>
      <w:r>
        <w:rPr>
          <w:lang w:eastAsia="hr-HR"/>
        </w:rPr>
        <w:t>toč</w:t>
      </w:r>
      <w:proofErr w:type="spellEnd"/>
      <w:r>
        <w:rPr>
          <w:lang w:eastAsia="hr-HR"/>
        </w:rPr>
        <w:t>. 1. ovoga rješenja izvrši zapljenu novčanih sredstava osobe ovlaštene za zastupanje dužnika W.E.G. TEHNOLOGY d.o.o. za trgovinu i usluge iz Sesveta, Ujevića Tina 5, MBS 080671201, OIB 12078542374,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50-223-18 i dodatni iznos predujma od 5.000,00 kuna na račun ovog suda br. IBAN:HR6123900011300000630 model HR05 540-223-18. </w:t>
      </w:r>
    </w:p>
    <w:p w:rsidRDefault="00647E28" w:rsidP="00647E28" w:rsidR="00647E28">
      <w:pPr>
        <w:overflowPunct w:val="false"/>
        <w:autoSpaceDE w:val="false"/>
        <w:autoSpaceDN w:val="false"/>
        <w:ind w:firstLine="851"/>
        <w:jc w:val="both"/>
        <w:rPr>
          <w:lang w:eastAsia="hr-HR"/>
        </w:rPr>
      </w:pPr>
      <w:r>
        <w:rPr>
          <w:lang w:eastAsia="hr-HR"/>
        </w:rPr>
        <w:t xml:space="preserve">4. 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647E28" w:rsidP="00647E28" w:rsidR="00647E28">
      <w:pPr>
        <w:overflowPunct w:val="false"/>
        <w:autoSpaceDE w:val="false"/>
        <w:autoSpaceDN w:val="false"/>
        <w:ind w:firstLine="851"/>
        <w:jc w:val="center"/>
        <w:rPr>
          <w:lang w:eastAsia="hr-HR"/>
        </w:rPr>
      </w:pPr>
      <w:r>
        <w:rPr>
          <w:lang w:eastAsia="hr-HR"/>
        </w:rPr>
        <w:lastRenderedPageBreak/>
        <w:t>2</w:t>
      </w:r>
    </w:p>
    <w:p w:rsidRDefault="00647E28" w:rsidP="00647E28" w:rsidR="00647E28">
      <w:pPr>
        <w:overflowPunct w:val="false"/>
        <w:autoSpaceDE w:val="false"/>
        <w:autoSpaceDN w:val="false"/>
        <w:ind w:firstLine="851"/>
        <w:jc w:val="right"/>
        <w:rPr>
          <w:lang w:eastAsia="hr-HR"/>
        </w:rPr>
      </w:pPr>
      <w:r>
        <w:rPr>
          <w:lang w:eastAsia="hr-HR"/>
        </w:rPr>
        <w:t>Poslovni broj:7 St-223/2018-2</w:t>
      </w:r>
    </w:p>
    <w:p w:rsidRDefault="00647E28" w:rsidP="00647E28" w:rsidR="00647E28">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647E28" w:rsidP="00647E28" w:rsidR="00647E28">
      <w:pPr>
        <w:overflowPunct w:val="false"/>
        <w:autoSpaceDE w:val="false"/>
        <w:autoSpaceDN w:val="false"/>
        <w:jc w:val="center"/>
        <w:rPr>
          <w:lang w:eastAsia="hr-HR"/>
        </w:rPr>
      </w:pPr>
      <w:r>
        <w:rPr>
          <w:lang w:eastAsia="hr-HR"/>
        </w:rPr>
        <w:t>Obrazloženje</w:t>
      </w:r>
    </w:p>
    <w:p w:rsidRDefault="00647E28" w:rsidP="00647E28" w:rsidR="00647E28">
      <w:pPr>
        <w:overflowPunct w:val="false"/>
        <w:autoSpaceDE w:val="false"/>
        <w:autoSpaceDN w:val="false"/>
        <w:ind w:firstLine="708"/>
        <w:jc w:val="both"/>
        <w:rPr>
          <w:lang w:eastAsia="hr-HR"/>
        </w:rPr>
      </w:pPr>
      <w:r>
        <w:rPr>
          <w:lang w:eastAsia="hr-HR"/>
        </w:rPr>
        <w:t>Predlagatelj FINA Regionalni centar Zagreb, Podružnica Zagreb podnijela je ovom sudu prijedlog za otvaranje stečajnog postupka nad dužnikom W.E.G. TEHNOLOGY d.o.o. za trgovinu i usluge iz Sesveta, Ujevića Tina 5, MBS 080671201, OIB 12078542374. U prijedlogu navodi da na dan 01. rujna 2015. godine dužnik u očevidniku redoslijeda osnova za plaćanje ima evidentirane neizvršene osnove za plaćanje u neprekidnom razdoblju od 1234 dan u ukupnom iznosu od 48.613,00 kuna.</w:t>
      </w:r>
    </w:p>
    <w:p w:rsidRDefault="00647E28" w:rsidP="00647E28" w:rsidR="00647E28">
      <w:pPr>
        <w:overflowPunct w:val="false"/>
        <w:autoSpaceDE w:val="false"/>
        <w:autoSpaceDN w:val="false"/>
        <w:ind w:firstLine="708"/>
        <w:jc w:val="both"/>
        <w:rPr>
          <w:lang w:eastAsia="hr-HR"/>
        </w:rPr>
      </w:pPr>
      <w:r>
        <w:rPr>
          <w:lang w:eastAsia="hr-HR"/>
        </w:rPr>
        <w:t>Nakon toga je i REPUBLIKA HRVATSKA, Ministarstvo financija, Porezna uprava, Područni ured Zagreb, podnijela ovom sudu prijedlog za otvaranje stečajnog postupka nad istim dužnikom, te je navela da joj dužnik duguje iznos od 93.821,12 kuna na temelju knjigovodstvenog stanja duga na dan 29. prosinca 2015. godine.</w:t>
      </w:r>
    </w:p>
    <w:p w:rsidRDefault="00647E28" w:rsidP="00647E28" w:rsidR="00647E28">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647E28" w:rsidP="00647E28" w:rsidR="00647E28">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w:t>
      </w:r>
      <w:proofErr w:type="spellStart"/>
      <w:r>
        <w:rPr>
          <w:lang w:eastAsia="hr-HR"/>
        </w:rPr>
        <w:t>odboora</w:t>
      </w:r>
      <w:proofErr w:type="spellEnd"/>
      <w:r>
        <w:rPr>
          <w:lang w:eastAsia="hr-HR"/>
        </w:rPr>
        <w:t xml:space="preserve">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47E28" w:rsidP="00647E28" w:rsidR="00647E28">
      <w:pPr>
        <w:overflowPunct w:val="false"/>
        <w:autoSpaceDE w:val="false"/>
        <w:autoSpaceDN w:val="false"/>
        <w:ind w:firstLine="720"/>
        <w:jc w:val="both"/>
        <w:rPr>
          <w:lang w:eastAsia="hr-HR"/>
        </w:rPr>
      </w:pPr>
      <w:r>
        <w:rPr>
          <w:lang w:eastAsia="hr-HR"/>
        </w:rPr>
        <w:t xml:space="preserve"> Iz sudskog registra proizlazi da je osoba ovlaštena za zastupanje dužnika po zakonu Domagoj </w:t>
      </w:r>
      <w:proofErr w:type="spellStart"/>
      <w:r>
        <w:rPr>
          <w:lang w:eastAsia="hr-HR"/>
        </w:rPr>
        <w:t>Polegubić</w:t>
      </w:r>
      <w:proofErr w:type="spellEnd"/>
      <w:r>
        <w:rPr>
          <w:lang w:eastAsia="hr-HR"/>
        </w:rPr>
        <w:t xml:space="preserve"> iz Sesveta, Ujevića Tina 5, OIB 86603106356.</w:t>
      </w:r>
    </w:p>
    <w:p w:rsidRDefault="00647E28" w:rsidP="00647E28" w:rsidR="00647E28">
      <w:pPr>
        <w:overflowPunct w:val="false"/>
        <w:autoSpaceDE w:val="false"/>
        <w:autoSpaceDN w:val="false"/>
        <w:ind w:firstLine="851"/>
        <w:jc w:val="both"/>
        <w:rPr>
          <w:lang w:eastAsia="hr-HR"/>
        </w:rPr>
      </w:pPr>
      <w:r>
        <w:rPr>
          <w:lang w:eastAsia="hr-HR"/>
        </w:rPr>
        <w:t xml:space="preserve">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Domagoju </w:t>
      </w:r>
      <w:proofErr w:type="spellStart"/>
      <w:r>
        <w:rPr>
          <w:lang w:eastAsia="hr-HR"/>
        </w:rPr>
        <w:t>Polegubić</w:t>
      </w:r>
      <w:proofErr w:type="spellEnd"/>
      <w:r>
        <w:rPr>
          <w:lang w:eastAsia="hr-HR"/>
        </w:rPr>
        <w:t>, postojala istekom razdoblja od 60 dana i on je najkasnije u daljnjem roku od 21 dan bio dužan podnijeti prijedlog za pokretanje stečajnog postupka, što nije učinio.</w:t>
      </w:r>
    </w:p>
    <w:p w:rsidRDefault="00647E28" w:rsidP="00647E28" w:rsidR="00647E28">
      <w:pPr>
        <w:overflowPunct w:val="false"/>
        <w:autoSpaceDE w:val="false"/>
        <w:autoSpaceDN w:val="false"/>
        <w:ind w:firstLine="851"/>
        <w:jc w:val="both"/>
        <w:rPr>
          <w:lang w:eastAsia="hr-HR"/>
        </w:rPr>
      </w:pPr>
    </w:p>
    <w:p w:rsidRDefault="00647E28" w:rsidP="00647E28" w:rsidR="00647E28">
      <w:pPr>
        <w:overflowPunct w:val="false"/>
        <w:autoSpaceDE w:val="false"/>
        <w:autoSpaceDN w:val="false"/>
        <w:ind w:firstLine="851"/>
        <w:jc w:val="center"/>
        <w:rPr>
          <w:lang w:eastAsia="hr-HR"/>
        </w:rPr>
      </w:pPr>
      <w:r>
        <w:rPr>
          <w:lang w:eastAsia="hr-HR"/>
        </w:rPr>
        <w:lastRenderedPageBreak/>
        <w:t>3</w:t>
      </w:r>
    </w:p>
    <w:p w:rsidRDefault="00647E28" w:rsidP="00647E28" w:rsidR="00647E28">
      <w:pPr>
        <w:overflowPunct w:val="false"/>
        <w:autoSpaceDE w:val="false"/>
        <w:autoSpaceDN w:val="false"/>
        <w:ind w:firstLine="851"/>
        <w:jc w:val="right"/>
        <w:rPr>
          <w:lang w:eastAsia="hr-HR"/>
        </w:rPr>
      </w:pPr>
      <w:r>
        <w:rPr>
          <w:lang w:eastAsia="hr-HR"/>
        </w:rPr>
        <w:t>Poslovni broj:7 St-223/2018-2</w:t>
      </w:r>
      <w:bookmarkStart w:name="_GoBack" w:id="0"/>
      <w:bookmarkEnd w:id="0"/>
    </w:p>
    <w:p w:rsidRDefault="00647E28" w:rsidP="00647E28" w:rsidR="00647E28">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647E28" w:rsidP="00647E28" w:rsidR="00647E28">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(Narodne novine br. 53/91, 91/92, 112/99, 117/03, 84/08, 123/08, 57/11 i 25/13) te je riješeno kao u </w:t>
      </w:r>
      <w:proofErr w:type="spellStart"/>
      <w:r>
        <w:rPr>
          <w:lang w:eastAsia="hr-HR"/>
        </w:rPr>
        <w:t>toč</w:t>
      </w:r>
      <w:proofErr w:type="spellEnd"/>
      <w:r>
        <w:rPr>
          <w:lang w:eastAsia="hr-HR"/>
        </w:rPr>
        <w:t>. 2.–4. izreke.</w:t>
      </w:r>
    </w:p>
    <w:p w:rsidRDefault="00647E28" w:rsidP="00647E28" w:rsidR="00647E28">
      <w:pPr>
        <w:overflowPunct w:val="false"/>
        <w:autoSpaceDE w:val="false"/>
        <w:autoSpaceDN w:val="false"/>
        <w:ind w:firstLine="708"/>
        <w:jc w:val="center"/>
        <w:rPr>
          <w:lang w:eastAsia="hr-HR"/>
        </w:rPr>
      </w:pPr>
      <w:r>
        <w:rPr>
          <w:lang w:eastAsia="hr-HR"/>
        </w:rPr>
        <w:t>Bjelovar 25. svibnja 2018.</w:t>
      </w:r>
    </w:p>
    <w:p w:rsidRDefault="00647E28" w:rsidP="00647E28" w:rsidR="00647E28">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647E28" w:rsidP="00647E28" w:rsidR="00647E28">
      <w:pPr>
        <w:overflowPunct w:val="false"/>
        <w:autoSpaceDE w:val="false"/>
        <w:autoSpaceDN w:val="false"/>
        <w:ind w:firstLine="4395"/>
        <w:jc w:val="both"/>
        <w:rPr>
          <w:lang w:eastAsia="hr-HR"/>
        </w:rPr>
      </w:pPr>
      <w:r>
        <w:rPr>
          <w:lang w:eastAsia="hr-HR"/>
        </w:rPr>
        <w:t>            Tomislav Mrazović,v.r.</w:t>
      </w:r>
    </w:p>
    <w:p w:rsidRDefault="00647E28" w:rsidP="00647E28" w:rsidR="00647E28">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647E28" w:rsidP="00647E28" w:rsidR="00647E28">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proofErr w:type="spellEnd"/>
    </w:p>
    <w:p w:rsidRDefault="00647E28" w:rsidP="00647E28" w:rsidR="00647E28">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r>
        <w:rPr>
          <w:lang w:eastAsia="hr-HR"/>
        </w:rPr>
        <w:t xml:space="preserve"> </w:t>
      </w:r>
      <w:r>
        <w:rPr>
          <w:lang w:eastAsia="hr-HR"/>
        </w:rPr>
        <w:t>Žalba ne odgađa provedbu rješenja (čl.19. st.3. SZ-a).</w:t>
      </w:r>
    </w:p>
    <w:p w:rsidRDefault="00647E28" w:rsidP="00647E28" w:rsidR="00647E28">
      <w:pPr>
        <w:autoSpaceDN w:val="false"/>
        <w:jc w:val="both"/>
      </w:pPr>
    </w:p>
    <w:p w:rsidRDefault="00647E28" w:rsidP="00647E28" w:rsidR="00647E28">
      <w:pPr>
        <w:autoSpaceDN w:val="false"/>
        <w:jc w:val="both"/>
      </w:pPr>
    </w:p>
    <w:p w:rsidRDefault="00647E28" w:rsidP="00647E28" w:rsidR="00647E28">
      <w:pPr>
        <w:autoSpaceDN w:val="false"/>
        <w:jc w:val="both"/>
      </w:pPr>
    </w:p>
    <w:p w:rsidRDefault="00647E28" w:rsidP="00647E28" w:rsidR="00647E28">
      <w:pPr>
        <w:jc w:val="both"/>
      </w:pPr>
    </w:p>
    <w:p w:rsidRDefault="00647E28" w:rsidP="00647E28" w:rsidR="00647E28">
      <w:pPr>
        <w:autoSpaceDN w:val="false"/>
        <w:jc w:val="both"/>
      </w:pPr>
    </w:p>
    <w:p w:rsidRDefault="00647E28" w:rsidP="00647E28" w:rsidR="00647E28">
      <w:pPr>
        <w:jc w:val="both"/>
        <w:rPr>
          <w:sz w:val="22"/>
          <w:szCs w:val="22"/>
        </w:rPr>
      </w:pPr>
    </w:p>
    <w:p w:rsidRDefault="00647E28" w:rsidP="00647E28" w:rsidR="00647E28">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47E28"/>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35338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St-223/2018-2</izvorni_sadrzaj>
    <derivirana_varijabla naziv="DomainObject.Oznaka_1">St-223/2018-2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W.E.G. TEHNOLOGY d.o.o.</izvorni_sadrzaj>
    <derivirana_varijabla naziv="DomainObject.Predmet.ProtustrankaFormated_1">  W.E.G. TEHNOLOGY d.o.o.</derivirana_varijabla>
  </DomainObject.Predmet.ProtustrankaFormated>
  <DomainObject.Predmet.ProtustrankaFormatedOIB>
    <izvorni_sadrzaj>  W.E.G. TEHNOLOGY d.o.o., OIB 12078542374</izvorni_sadrzaj>
    <derivirana_varijabla naziv="DomainObject.Predmet.ProtustrankaFormatedOIB_1">  W.E.G. TEHNOLOGY d.o.o., OIB 12078542374</derivirana_varijabla>
  </DomainObject.Predmet.ProtustrankaFormatedOIB>
  <DomainObject.Predmet.ProtustrankaFormatedWithAdress>
    <izvorni_sadrzaj> W.E.G. TEHNOLOGY d.o.o., Ujevića Tina 5, 10360 Sesvete</izvorni_sadrzaj>
    <derivirana_varijabla naziv="DomainObject.Predmet.ProtustrankaFormatedWithAdress_1"> W.E.G. TEHNOLOGY d.o.o., Ujevića Tina 5, 10360 Sesvete</derivirana_varijabla>
  </DomainObject.Predmet.ProtustrankaFormatedWithAdress>
  <DomainObject.Predmet.ProtustrankaFormatedWithAdressOIB>
    <izvorni_sadrzaj> W.E.G. TEHNOLOGY d.o.o., OIB 12078542374, Ujevića Tina 5, 10360 Sesvete</izvorni_sadrzaj>
    <derivirana_varijabla naziv="DomainObject.Predmet.ProtustrankaFormatedWithAdressOIB_1"> W.E.G. TEHNOLOGY d.o.o., OIB 12078542374, Ujevića Tina 5, 10360 Sesvete</derivirana_varijabla>
  </DomainObject.Predmet.ProtustrankaFormatedWithAdressOIB>
  <DomainObject.Predmet.ProtustrankaWithAdress>
    <izvorni_sadrzaj>W.E.G. TEHNOLOGY d.o.o. Ujevića Tina 5, 10360 Sesvete</izvorni_sadrzaj>
    <derivirana_varijabla naziv="DomainObject.Predmet.ProtustrankaWithAdress_1">W.E.G. TEHNOLOGY d.o.o. Ujevića Tina 5, 10360 Sesvete</derivirana_varijabla>
  </DomainObject.Predmet.ProtustrankaWithAdress>
  <DomainObject.Predmet.ProtustrankaWithAdressOIB>
    <izvorni_sadrzaj>W.E.G. TEHNOLOGY d.o.o., OIB 12078542374, Ujevića Tina 5, 10360 Sesvete</izvorni_sadrzaj>
    <derivirana_varijabla naziv="DomainObject.Predmet.ProtustrankaWithAdressOIB_1">W.E.G. TEHNOLOGY d.o.o., OIB 12078542374, Ujevića Tina 5, 10360 Sesvete</derivirana_varijabla>
  </DomainObject.Predmet.ProtustrankaWithAdressOIB>
  <DomainObject.Predmet.ProtustrankaNazivFormated>
    <izvorni_sadrzaj>W.E.G. TEHNOLOGY d.o.o.</izvorni_sadrzaj>
    <derivirana_varijabla naziv="DomainObject.Predmet.ProtustrankaNazivFormated_1">W.E.G. TEHNOLOGY d.o.o.</derivirana_varijabla>
  </DomainObject.Predmet.ProtustrankaNazivFormated>
  <DomainObject.Predmet.ProtustrankaNazivFormatedOIB>
    <izvorni_sadrzaj>W.E.G. TEHNOLOGY d.o.o., OIB 12078542374</izvorni_sadrzaj>
    <derivirana_varijabla naziv="DomainObject.Predmet.ProtustrankaNazivFormatedOIB_1">W.E.G. TEHNOLOGY d.o.o., OIB 12078542374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Zagreb</izvorni_sadrzaj>
    <derivirana_varijabla naziv="DomainObject.Predmet.StrankaFormated_1">  RH MF Porezna uprava Zagreb</derivirana_varijabla>
  </DomainObject.Predmet.StrankaFormated>
  <DomainObject.Predmet.StrankaFormatedOIB>
    <izvorni_sadrzaj>  RH MF Porezna uprava Zagreb, OIB 18683136487</izvorni_sadrzaj>
    <derivirana_varijabla naziv="DomainObject.Predmet.StrankaFormatedOIB_1">  RH MF Porezna uprava Zagreb, OIB 18683136487</derivirana_varijabla>
  </DomainObject.Predmet.StrankaFormatedOIB>
  <DomainObject.Predmet.StrankaFormatedWithAdress>
    <izvorni_sadrzaj> RH MF Porezna uprava Zagreb</izvorni_sadrzaj>
    <derivirana_varijabla naziv="DomainObject.Predmet.StrankaFormatedWithAdress_1"> RH MF Porezna uprava Zagreb</derivirana_varijabla>
  </DomainObject.Predmet.StrankaFormatedWithAdress>
  <DomainObject.Predmet.StrankaFormatedWithAdressOIB>
    <izvorni_sadrzaj> RH MF Porezna uprava Zagreb, OIB 18683136487</izvorni_sadrzaj>
    <derivirana_varijabla naziv="DomainObject.Predmet.StrankaFormatedWithAdressOIB_1"> RH MF Porezna uprava Zagreb, OIB 18683136487</derivirana_varijabla>
  </DomainObject.Predmet.StrankaFormatedWithAdressOIB>
  <DomainObject.Predmet.StrankaWithAdress>
    <izvorni_sadrzaj>RH MF Porezna uprava Zagreb </izvorni_sadrzaj>
    <derivirana_varijabla naziv="DomainObject.Predmet.StrankaWithAdress_1">RH MF Porezna uprava Zagreb </derivirana_varijabla>
  </DomainObject.Predmet.StrankaWithAdress>
  <DomainObject.Predmet.StrankaWithAdressOIB>
    <izvorni_sadrzaj>RH MF Porezna uprava Zagreb, OIB 18683136487</izvorni_sadrzaj>
    <derivirana_varijabla naziv="DomainObject.Predmet.StrankaWithAdressOIB_1">RH MF Porezna uprava Zagreb, OIB 18683136487</derivirana_varijabla>
  </DomainObject.Predmet.StrankaWithAdressOIB>
  <DomainObject.Predmet.StrankaNazivFormated>
    <izvorni_sadrzaj>RH MF Porezna uprava Zagreb</izvorni_sadrzaj>
    <derivirana_varijabla naziv="DomainObject.Predmet.StrankaNazivFormated_1">RH MF Porezna uprava Zagreb</derivirana_varijabla>
  </DomainObject.Predmet.StrankaNazivFormated>
  <DomainObject.Predmet.StrankaNazivFormatedOIB>
    <izvorni_sadrzaj>RH MF Porezna uprava Zagreb, OIB 18683136487</izvorni_sadrzaj>
    <derivirana_varijabla naziv="DomainObject.Predmet.StrankaNazivFormatedOIB_1">RH MF Porezna uprava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MF Porezna uprava Zagreb</item>
    </izvorni_sadrzaj>
    <derivirana_varijabla naziv="DomainObject.Predmet.StrankaListFormated_1">
      <item>RH MF Porezna uprava Zagreb</item>
    </derivirana_varijabla>
  </DomainObject.Predmet.StrankaListFormated>
  <DomainObject.Predmet.StrankaListFormatedOIB>
    <izvorni_sadrzaj>
      <item>RH MF Porezna uprava Zagreb, OIB 18683136487</item>
    </izvorni_sadrzaj>
    <derivirana_varijabla naziv="DomainObject.Predmet.StrankaListFormatedOIB_1">
      <item>RH MF Porezna uprava Zagreb, OIB 18683136487</item>
    </derivirana_varijabla>
  </DomainObject.Predmet.StrankaListFormatedOIB>
  <DomainObject.Predmet.StrankaListFormatedWithAdress>
    <izvorni_sadrzaj>
      <item>RH MF Porezna uprava Zagreb</item>
    </izvorni_sadrzaj>
    <derivirana_varijabla naziv="DomainObject.Predmet.StrankaListFormatedWithAdress_1">
      <item>RH MF Porezna uprava Zagreb</item>
    </derivirana_varijabla>
  </DomainObject.Predmet.StrankaListFormatedWithAdress>
  <DomainObject.Predmet.StrankaListFormatedWithAdressOIB>
    <izvorni_sadrzaj>
      <item>RH MF Porezna uprava Zagreb, OIB 18683136487</item>
    </izvorni_sadrzaj>
    <derivirana_varijabla naziv="DomainObject.Predmet.StrankaListFormatedWithAdressOIB_1">
      <item>RH MF Porezna uprava Zagreb, OIB 18683136487</item>
    </derivirana_varijabla>
  </DomainObject.Predmet.StrankaListFormatedWithAdressOIB>
  <DomainObject.Predmet.StrankaListNazivFormated>
    <izvorni_sadrzaj>
      <item>RH MF Porezna uprava Zagreb</item>
    </izvorni_sadrzaj>
    <derivirana_varijabla naziv="DomainObject.Predmet.StrankaListNazivFormated_1">
      <item>RH MF Porezna uprava Zagreb</item>
    </derivirana_varijabla>
  </DomainObject.Predmet.StrankaListNazivFormated>
  <DomainObject.Predmet.StrankaListNazivFormatedOIB>
    <izvorni_sadrzaj>
      <item>RH MF Porezna uprava Zagreb, OIB 18683136487</item>
    </izvorni_sadrzaj>
    <derivirana_varijabla naziv="DomainObject.Predmet.StrankaListNazivFormatedOIB_1">
      <item>RH MF Porezna uprava Zagreb, OIB 18683136487</item>
    </derivirana_varijabla>
  </DomainObject.Predmet.StrankaListNazivFormatedOIB>
  <DomainObject.Predmet.ProtuStrankaListFormated>
    <izvorni_sadrzaj>
      <item>W.E.G. TEHNOLOGY d.o.o.</item>
    </izvorni_sadrzaj>
    <derivirana_varijabla naziv="DomainObject.Predmet.ProtuStrankaListFormated_1">
      <item>W.E.G. TEHNOLOGY d.o.o.</item>
    </derivirana_varijabla>
  </DomainObject.Predmet.ProtuStrankaListFormated>
  <DomainObject.Predmet.ProtuStrankaListFormatedOIB>
    <izvorni_sadrzaj>
      <item>W.E.G. TEHNOLOGY d.o.o., OIB 12078542374</item>
    </izvorni_sadrzaj>
    <derivirana_varijabla naziv="DomainObject.Predmet.ProtuStrankaListFormatedOIB_1">
      <item>W.E.G. TEHNOLOGY d.o.o., OIB 12078542374</item>
    </derivirana_varijabla>
  </DomainObject.Predmet.ProtuStrankaListFormatedOIB>
  <DomainObject.Predmet.ProtuStrankaListFormatedWithAdress>
    <izvorni_sadrzaj>
      <item>W.E.G. TEHNOLOGY d.o.o., Ujevića Tina 5, 10360 Sesvete</item>
    </izvorni_sadrzaj>
    <derivirana_varijabla naziv="DomainObject.Predmet.ProtuStrankaListFormatedWithAdress_1">
      <item>W.E.G. TEHNOLOGY d.o.o., Ujevića Tina 5, 10360 Sesvete</item>
    </derivirana_varijabla>
  </DomainObject.Predmet.ProtuStrankaListFormatedWithAdress>
  <DomainObject.Predmet.ProtuStrankaListFormatedWithAdressOIB>
    <izvorni_sadrzaj>
      <item>W.E.G. TEHNOLOGY d.o.o., OIB 12078542374, Ujevića Tina 5, 10360 Sesvete</item>
    </izvorni_sadrzaj>
    <derivirana_varijabla naziv="DomainObject.Predmet.ProtuStrankaListFormatedWithAdressOIB_1">
      <item>W.E.G. TEHNOLOGY d.o.o., OIB 12078542374, Ujevića Tina 5, 10360 Sesvete</item>
    </derivirana_varijabla>
  </DomainObject.Predmet.ProtuStrankaListFormatedWithAdressOIB>
  <DomainObject.Predmet.ProtuStrankaListNazivFormated>
    <izvorni_sadrzaj>
      <item>W.E.G. TEHNOLOGY d.o.o.</item>
    </izvorni_sadrzaj>
    <derivirana_varijabla naziv="DomainObject.Predmet.ProtuStrankaListNazivFormated_1">
      <item>W.E.G. TEHNOLOGY d.o.o.</item>
    </derivirana_varijabla>
  </DomainObject.Predmet.ProtuStrankaListNazivFormated>
  <DomainObject.Predmet.ProtuStrankaListNazivFormatedOIB>
    <izvorni_sadrzaj>
      <item>W.E.G. TEHNOLOGY d.o.o., OIB 12078542374</item>
    </izvorni_sadrzaj>
    <derivirana_varijabla naziv="DomainObject.Predmet.ProtuStrankaListNazivFormatedOIB_1">
      <item>W.E.G. TEHNOLOGY d.o.o., OIB 12078542374</item>
    </derivirana_varijabla>
  </DomainObject.Predmet.ProtuStrankaListNazivFormatedOIB>
  <DomainObject.Predmet.OstaliListFormated>
    <izvorni_sadrzaj>
      <item>Domagoj Polegubić</item>
    </izvorni_sadrzaj>
    <derivirana_varijabla naziv="DomainObject.Predmet.OstaliListFormated_1">
      <item>Domagoj Polegubić</item>
    </derivirana_varijabla>
  </DomainObject.Predmet.OstaliListFormated>
  <DomainObject.Predmet.OstaliListFormatedOIB>
    <izvorni_sadrzaj>
      <item>Domagoj Polegubić, OIB 86603106356</item>
    </izvorni_sadrzaj>
    <derivirana_varijabla naziv="DomainObject.Predmet.OstaliListFormatedOIB_1">
      <item>Domagoj Polegubić, OIB 86603106356</item>
    </derivirana_varijabla>
  </DomainObject.Predmet.OstaliListFormatedOIB>
  <DomainObject.Predmet.OstaliListFormatedWithAdress>
    <izvorni_sadrzaj>
      <item>Domagoj Polegubić, Ujevića Tina 5, 10360 Sesvete</item>
    </izvorni_sadrzaj>
    <derivirana_varijabla naziv="DomainObject.Predmet.OstaliListFormatedWithAdress_1">
      <item>Domagoj Polegubić, Ujevića Tina 5, 10360 Sesvete</item>
    </derivirana_varijabla>
  </DomainObject.Predmet.OstaliListFormatedWithAdress>
  <DomainObject.Predmet.OstaliListFormatedWithAdressOIB>
    <izvorni_sadrzaj>
      <item>Domagoj Polegubić, OIB 86603106356, Ujevića Tina 5, 10360 Sesvete</item>
    </izvorni_sadrzaj>
    <derivirana_varijabla naziv="DomainObject.Predmet.OstaliListFormatedWithAdressOIB_1">
      <item>Domagoj Polegubić, OIB 86603106356, Ujevića Tina 5, 10360 Sesvete</item>
    </derivirana_varijabla>
  </DomainObject.Predmet.OstaliListFormatedWithAdressOIB>
  <DomainObject.Predmet.OstaliListNazivFormated>
    <izvorni_sadrzaj>
      <item>Domagoj Polegubić</item>
    </izvorni_sadrzaj>
    <derivirana_varijabla naziv="DomainObject.Predmet.OstaliListNazivFormated_1">
      <item>Domagoj Polegubić</item>
    </derivirana_varijabla>
  </DomainObject.Predmet.OstaliListNazivFormated>
  <DomainObject.Predmet.OstaliListNazivFormatedOIB>
    <izvorni_sadrzaj>
      <item>Domagoj Polegubić, OIB 86603106356</item>
    </izvorni_sadrzaj>
    <derivirana_varijabla naziv="DomainObject.Predmet.OstaliListNazivFormatedOIB_1">
      <item>Domagoj Polegubić, OIB 86603106356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St-223/2018-2</izvorni_sadrzaj>
    <derivirana_varijabla naziv="DomainObject.PoslovniBrojDokumenta_1">St-223/2018-2</derivirana_varijabla>
  </DomainObject.PoslovniBrojDokumenta>
  <DomainObject.Predmet.StrankaIDrugi>
    <izvorni_sadrzaj>RH MF Porezna uprava Zagreb</izvorni_sadrzaj>
    <derivirana_varijabla naziv="DomainObject.Predmet.StrankaIDrugi_1">RH MF Porezna uprava Zagreb</derivirana_varijabla>
  </DomainObject.Predmet.StrankaIDrugi>
  <DomainObject.Predmet.ProtustrankaIDrugi>
    <izvorni_sadrzaj>W.E.G. TEHNOLOGY d.o.o.</izvorni_sadrzaj>
    <derivirana_varijabla naziv="DomainObject.Predmet.ProtustrankaIDrugi_1">W.E.G. TEHNOLOGY d.o.o.</derivirana_varijabla>
  </DomainObject.Predmet.ProtustrankaIDrugi>
  <DomainObject.Predmet.StrankaIDrugiAdressOIB>
    <izvorni_sadrzaj>RH MF Porezna uprava Zagreb, OIB 18683136487</izvorni_sadrzaj>
    <derivirana_varijabla naziv="DomainObject.Predmet.StrankaIDrugiAdressOIB_1">RH MF Porezna uprava Zagreb, OIB 18683136487</derivirana_varijabla>
  </DomainObject.Predmet.StrankaIDrugiAdressOIB>
  <DomainObject.Predmet.ProtustrankaIDrugiAdressOIB>
    <izvorni_sadrzaj>W.E.G. TEHNOLOGY d.o.o., OIB 12078542374, Ujevića Tina 5, 10360 Sesvete</izvorni_sadrzaj>
    <derivirana_varijabla naziv="DomainObject.Predmet.ProtustrankaIDrugiAdressOIB_1">W.E.G. TEHNOLOGY d.o.o., OIB 12078542374, Ujevića Tina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W.E.G. TEHNOLOGY d.o.o.</item>
      <item>RH MF Porezna uprava Zagreb</item>
      <item>Domagoj Polegubić</item>
    </izvorni_sadrzaj>
    <derivirana_varijabla naziv="DomainObject.Predmet.SudioniciListNaziv_1">
      <item>W.E.G. TEHNOLOGY d.o.o.</item>
      <item>RH MF Porezna uprava Zagreb</item>
      <item>Domagoj Polegubić</item>
    </derivirana_varijabla>
  </DomainObject.Predmet.SudioniciListNaziv>
  <DomainObject.Predmet.SudioniciListAdressOIB>
    <izvorni_sadrzaj>
      <item>W.E.G. TEHNOLOGY d.o.o., OIB 12078542374, Ujevića Tina 5,10360 Sesvete</item>
      <item>RH MF Porezna uprava Zagreb, OIB 18683136487</item>
      <item>Domagoj Polegubić, OIB 86603106356, Ujevića Tina 5,10360 Sesvete</item>
    </izvorni_sadrzaj>
    <derivirana_varijabla naziv="DomainObject.Predmet.SudioniciListAdressOIB_1">
      <item>W.E.G. TEHNOLOGY d.o.o., OIB 12078542374, Ujevića Tina 5,10360 Sesvete</item>
      <item>RH MF Porezna uprava Zagreb, OIB 18683136487</item>
      <item>Domagoj Polegubić, OIB 86603106356, Ujevića Tina 5,10360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138BE8-E361-4326-8180-CCEEA221CB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5642</properties:Characters>
  <properties:Lines>106</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2018-05-25T05:56:00Z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St-223/2018-2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