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f143" w14:paraId="10ef14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A04BE">
        <w:t>4149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A04BE">
        <w:rPr>
          <w:rFonts w:eastAsia="Calibri"/>
          <w:lang w:eastAsia="en-US"/>
        </w:rPr>
        <w:t>ARSA USLUGE d.o.o., Zagreb, Savska cesta 41, OIB: 06824791066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A04BE">
        <w:rPr>
          <w:rFonts w:eastAsia="Calibri"/>
          <w:lang w:eastAsia="en-US"/>
        </w:rPr>
        <w:t>ARSA USLUGE d.o.o., Zagreb, Savska cesta 41, OIB: 06824791066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357A3F">
        <w:t>3</w:t>
      </w:r>
      <w:r w:rsidR="00C241E6">
        <w:t>,</w:t>
      </w:r>
      <w:r w:rsidR="002A04BE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A04BE">
        <w:t>Nada Reljić, Slavonski Brod, Naselje A. Hebranga 7/9, OIB: 63776354688.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A04BE">
        <w:rPr>
          <w:rFonts w:eastAsia="Calibri"/>
          <w:lang w:eastAsia="en-US"/>
        </w:rPr>
        <w:t>ARSA USLUGE d.o.o., Zagreb, Savska cesta 41, OIB: 06824791066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A04BE">
        <w:rPr>
          <w:rFonts w:eastAsia="Calibri"/>
          <w:lang w:eastAsia="en-US"/>
        </w:rPr>
        <w:t>ARSA USLUGE d.o.o., Zagreb, Savska cesta 41, OIB: 06824791066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A04BE">
        <w:rPr>
          <w:rFonts w:eastAsia="Calibri"/>
          <w:lang w:eastAsia="en-US"/>
        </w:rPr>
        <w:t>ARSA USLUGE d.o.o., Zagreb, Savska cesta 41, OIB: 06824791066</w:t>
      </w:r>
      <w:r w:rsidR="00631A90">
        <w:t xml:space="preserve">, dana </w:t>
      </w:r>
      <w:r w:rsidR="002A04BE">
        <w:t>4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2A04BE">
        <w:t>4149</w:t>
      </w:r>
      <w:r w:rsidR="00B0604A">
        <w:t>/16</w:t>
      </w:r>
      <w:r>
        <w:t xml:space="preserve"> od </w:t>
      </w:r>
      <w:r w:rsidR="002A04BE">
        <w:t>2</w:t>
      </w:r>
      <w:r w:rsidR="00EE7C7F">
        <w:t>3</w:t>
      </w:r>
      <w:r w:rsidR="00C241E6">
        <w:t xml:space="preserve">. </w:t>
      </w:r>
      <w:r w:rsidR="002A04BE">
        <w:t>siječnja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2A04BE">
        <w:t>24.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2A04BE">
        <w:t>83.601,72</w:t>
      </w:r>
      <w:r w:rsidR="00AF1B3C">
        <w:t xml:space="preserve"> kn</w:t>
      </w:r>
      <w:r>
        <w:t xml:space="preserve"> i </w:t>
      </w:r>
      <w:r w:rsidR="002A04BE">
        <w:t>247</w:t>
      </w:r>
      <w:r>
        <w:t xml:space="preserve"> dana neprekidne blokade (list </w:t>
      </w:r>
      <w:r w:rsidR="002A04BE">
        <w:t>13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2A04BE">
        <w:t>20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</w:t>
      </w:r>
      <w:r w:rsidR="00857DA5">
        <w:t xml:space="preserve">Policijske uprave </w:t>
      </w:r>
      <w:r w:rsidR="002A04BE">
        <w:t xml:space="preserve">zagrebačke </w:t>
      </w:r>
      <w:r>
        <w:t xml:space="preserve">od </w:t>
      </w:r>
      <w:r w:rsidR="002A04BE">
        <w:t>2</w:t>
      </w:r>
      <w:r w:rsidR="00EE7C7F">
        <w:t>. lipnja</w:t>
      </w:r>
      <w:r>
        <w:t xml:space="preserve"> 2017. proizlazi da dužnik nije evidentiran kao vlasnik vozila (list </w:t>
      </w:r>
      <w:r w:rsidR="002A04BE">
        <w:t>22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A04BE">
        <w:t>4149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C8D" w:rsidR="003A1C8D">
      <w:r>
        <w:separator/>
      </w:r>
    </w:p>
  </w:endnote>
  <w:endnote w:id="0" w:type="continuationSeparator">
    <w:p w:rsidRDefault="003A1C8D" w:rsidR="003A1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C8D" w:rsidR="003A1C8D">
      <w:r>
        <w:separator/>
      </w:r>
    </w:p>
  </w:footnote>
  <w:footnote w:id="0" w:type="continuationSeparator">
    <w:p w:rsidRDefault="003A1C8D" w:rsidR="003A1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0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A04BE">
      <w:t>4149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A04BE"/>
    <w:rsid w:val="002B5B9E"/>
    <w:rsid w:val="002B6E67"/>
    <w:rsid w:val="002C4416"/>
    <w:rsid w:val="002C5A29"/>
    <w:rsid w:val="002D6432"/>
    <w:rsid w:val="003567A1"/>
    <w:rsid w:val="00357A3F"/>
    <w:rsid w:val="003905DD"/>
    <w:rsid w:val="003A1C8D"/>
    <w:rsid w:val="00407FE0"/>
    <w:rsid w:val="00410421"/>
    <w:rsid w:val="00416B1B"/>
    <w:rsid w:val="0043031F"/>
    <w:rsid w:val="0044721B"/>
    <w:rsid w:val="004A1BE7"/>
    <w:rsid w:val="004E40EB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4149</izvorni_sadrzaj>
    <derivirana_varijabla naziv="DomainObject.Predmet.Broj_1">4149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St-4149/2016</izvorni_sadrzaj>
    <derivirana_varijabla naziv="DomainObject.Predmet.OznakaBroj_1">St-4149/2016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ARSA USLUGE d.o.o. zastupanog po punomoćniku Ariana Slavica</izvorni_sadrzaj>
    <derivirana_varijabla naziv="DomainObject.Predmet.ProtustrankaFormated_1">  ARSA USLUGE d.o.o. zastupanog po punomoćniku Ariana Slavica</derivirana_varijabla>
  </DomainObject.Predmet.ProtustrankaFormated>
  <DomainObject.Predmet.ProtustrankaFormatedOIB>
    <izvorni_sadrzaj>  ARSA USLUGE d.o.o., OIB 06824791066 zastupanog po punomoćniku Ariana Slavica</izvorni_sadrzaj>
    <derivirana_varijabla naziv="DomainObject.Predmet.ProtustrankaFormatedOIB_1">  ARSA USLUGE d.o.o., OIB 06824791066 zastupanog po punomoćniku Ariana Slavica</derivirana_varijabla>
  </DomainObject.Predmet.ProtustrankaFormatedOIB>
  <DomainObject.Predmet.ProtustrankaFormatedWithAdress>
    <izvorni_sadrzaj> ARSA USLUGE d.o.o., Savska cesta 41, 10000 Zagreb zastupanog po punomoćniku Ariana Slavica</izvorni_sadrzaj>
    <derivirana_varijabla naziv="DomainObject.Predmet.ProtustrankaFormatedWithAdress_1"> ARSA USLUGE d.o.o., Savska cesta 41, 10000 Zagreb zastupanog po punomoćniku Ariana Slavica</derivirana_varijabla>
  </DomainObject.Predmet.ProtustrankaFormatedWithAdress>
  <DomainObject.Predmet.ProtustrankaFormatedWithAdressOIB>
    <izvorni_sadrzaj> ARSA USLUGE d.o.o., OIB 06824791066, Savska cesta 41, 10000 Zagreb zastupanog po punomoćniku Ariana Slavica</izvorni_sadrzaj>
    <derivirana_varijabla naziv="DomainObject.Predmet.ProtustrankaFormatedWithAdressOIB_1"> ARSA USLUGE d.o.o., OIB 06824791066, Savska cesta 41, 10000 Zagreb zastupanog po punomoćniku Ariana Slavica</derivirana_varijabla>
  </DomainObject.Predmet.ProtustrankaFormatedWithAdressOIB>
  <DomainObject.Predmet.ProtustrankaWithAdress>
    <izvorni_sadrzaj>ARSA USLUGE d.o.o. Savska cesta 41, 10000 Zagreb</izvorni_sadrzaj>
    <derivirana_varijabla naziv="DomainObject.Predmet.ProtustrankaWithAdress_1">ARSA USLUGE d.o.o. Savska cesta 41, 10000 Zagreb</derivirana_varijabla>
  </DomainObject.Predmet.ProtustrankaWithAdress>
  <DomainObject.Predmet.ProtustrankaWithAdressOIB>
    <izvorni_sadrzaj>ARSA USLUGE d.o.o., OIB 06824791066, Savska cesta 41, 10000 Zagreb</izvorni_sadrzaj>
    <derivirana_varijabla naziv="DomainObject.Predmet.ProtustrankaWithAdressOIB_1">ARSA USLUGE d.o.o., OIB 06824791066, Savska cesta 41, 10000 Zagreb</derivirana_varijabla>
  </DomainObject.Predmet.ProtustrankaWithAdressOIB>
  <DomainObject.Predmet.ProtustrankaNazivFormated>
    <izvorni_sadrzaj>ARSA USLUGE d.o.o.</izvorni_sadrzaj>
    <derivirana_varijabla naziv="DomainObject.Predmet.ProtustrankaNazivFormated_1">ARSA USLUGE d.o.o.</derivirana_varijabla>
  </DomainObject.Predmet.ProtustrankaNazivFormated>
  <DomainObject.Predmet.ProtustrankaNazivFormatedOIB>
    <izvorni_sadrzaj>ARSA USLUGE d.o.o., OIB 06824791066</izvorni_sadrzaj>
    <derivirana_varijabla naziv="DomainObject.Predmet.ProtustrankaNazivFormatedOIB_1">ARSA USLUGE d.o.o., OIB 06824791066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ARSA USLUGE d.o.o. zastupanog po punomoćniku Ariana Slavica</item>
    </izvorni_sadrzaj>
    <derivirana_varijabla naziv="DomainObject.Predmet.ProtuStrankaListFormated_1">
      <item>ARSA USLUGE d.o.o. zastupanog po punomoćniku Ariana Slavica</item>
    </derivirana_varijabla>
  </DomainObject.Predmet.ProtuStrankaListFormated>
  <DomainObject.Predmet.ProtuStrankaListFormatedOIB>
    <izvorni_sadrzaj>
      <item>ARSA USLUGE d.o.o., OIB 06824791066 zastupanog po punomoćniku Ariana Slavica</item>
    </izvorni_sadrzaj>
    <derivirana_varijabla naziv="DomainObject.Predmet.ProtuStrankaListFormatedOIB_1">
      <item>ARSA USLUGE d.o.o., OIB 06824791066 zastupanog po punomoćniku Ariana Slavica</item>
    </derivirana_varijabla>
  </DomainObject.Predmet.ProtuStrankaListFormatedOIB>
  <DomainObject.Predmet.ProtuStrankaListFormatedWithAdress>
    <izvorni_sadrzaj>
      <item>ARSA USLUGE d.o.o., Savska cesta 41, 10000 Zagreb zastupanog po punomoćniku Ariana Slavica</item>
    </izvorni_sadrzaj>
    <derivirana_varijabla naziv="DomainObject.Predmet.ProtuStrankaListFormatedWithAdress_1">
      <item>ARSA USLUGE d.o.o., Savska cesta 41, 10000 Zagreb zastupanog po punomoćniku Ariana Slavica</item>
    </derivirana_varijabla>
  </DomainObject.Predmet.ProtuStrankaListFormatedWithAdress>
  <DomainObject.Predmet.ProtuStrankaListFormatedWithAdressOIB>
    <izvorni_sadrzaj>
      <item>ARSA USLUGE d.o.o., OIB 06824791066, Savska cesta 41, 10000 Zagreb zastupanog po punomoćniku Ariana Slavica</item>
    </izvorni_sadrzaj>
    <derivirana_varijabla naziv="DomainObject.Predmet.ProtuStrankaListFormatedWithAdressOIB_1">
      <item>ARSA USLUGE d.o.o., OIB 06824791066, Savska cesta 41, 10000 Zagreb zastupanog po punomoćniku Ariana Slavica</item>
    </derivirana_varijabla>
  </DomainObject.Predmet.ProtuStrankaListFormatedWithAdressOIB>
  <DomainObject.Predmet.ProtuStrankaListNazivFormated>
    <izvorni_sadrzaj>
      <item>ARSA USLUGE d.o.o.</item>
    </izvorni_sadrzaj>
    <derivirana_varijabla naziv="DomainObject.Predmet.ProtuStrankaListNazivFormated_1">
      <item>ARSA USLUGE d.o.o.</item>
    </derivirana_varijabla>
  </DomainObject.Predmet.ProtuStrankaListNazivFormated>
  <DomainObject.Predmet.ProtuStrankaListNazivFormatedOIB>
    <izvorni_sadrzaj>
      <item>ARSA USLUGE d.o.o., OIB 06824791066</item>
    </izvorni_sadrzaj>
    <derivirana_varijabla naziv="DomainObject.Predmet.ProtuStrankaListNazivFormatedOIB_1">
      <item>ARSA USLUGE d.o.o., OIB 06824791066</item>
    </derivirana_varijabla>
  </DomainObject.Predmet.ProtuStrankaListNazivFormatedOIB>
  <DomainObject.Predmet.OstaliListFormated>
    <izvorni_sadrzaj>
      <item>Ariana Slavica punomoćnik sudionika u postupku ARSA USLUGE d.o.o.</item>
    </izvorni_sadrzaj>
    <derivirana_varijabla naziv="DomainObject.Predmet.OstaliListFormated_1">
      <item>Ariana Slavica punomoćnik sudionika u postupku ARSA USLUGE d.o.o.</item>
    </derivirana_varijabla>
  </DomainObject.Predmet.OstaliListFormated>
  <DomainObject.Predmet.OstaliListFormatedOIB>
    <izvorni_sadrzaj>
      <item>Ariana Slavica, OIB 02563460567 punomoćnik sudionika u postupku ARSA USLUGE d.o.o.</item>
    </izvorni_sadrzaj>
    <derivirana_varijabla naziv="DomainObject.Predmet.OstaliListFormatedOIB_1">
      <item>Ariana Slavica, OIB 02563460567 punomoćnik sudionika u postupku ARSA USLUGE d.o.o.</item>
    </derivirana_varijabla>
  </DomainObject.Predmet.OstaliListFormatedOIB>
  <DomainObject.Predmet.OstaliListFormatedWithAdress>
    <izvorni_sadrzaj>
      <item>Ariana Slavica, Ulica Mije Šiloboda Bolšića 3, 10000 Zagreb punomoćnik sudionika u postupku ARSA USLUGE d.o.o.</item>
    </izvorni_sadrzaj>
    <derivirana_varijabla naziv="DomainObject.Predmet.OstaliListFormatedWithAdress_1">
      <item>Ariana Slavica, Ulica Mije Šiloboda Bolšića 3, 10000 Zagreb punomoćnik sudionika u postupku ARSA USLUGE d.o.o.</item>
    </derivirana_varijabla>
  </DomainObject.Predmet.OstaliListFormatedWithAdress>
  <DomainObject.Predmet.OstaliListFormatedWithAdressOIB>
    <izvorni_sadrzaj>
      <item>Ariana Slavica, OIB 02563460567, Ulica Mije Šiloboda Bolšića 3, 10000 Zagreb punomoćnik sudionika u postupku ARSA USLUGE d.o.o.</item>
    </izvorni_sadrzaj>
    <derivirana_varijabla naziv="DomainObject.Predmet.OstaliListFormatedWithAdressOIB_1">
      <item>Ariana Slavica, OIB 02563460567, Ulica Mije Šiloboda Bolšića 3, 10000 Zagreb punomoćnik sudionika u postupku ARSA USLUGE d.o.o.</item>
    </derivirana_varijabla>
  </DomainObject.Predmet.OstaliListFormatedWithAdressOIB>
  <DomainObject.Predmet.OstaliListNazivFormated>
    <izvorni_sadrzaj>
      <item>Ariana Slavica</item>
    </izvorni_sadrzaj>
    <derivirana_varijabla naziv="DomainObject.Predmet.OstaliListNazivFormated_1">
      <item>Ariana Slavica</item>
    </derivirana_varijabla>
  </DomainObject.Predmet.OstaliListNazivFormated>
  <DomainObject.Predmet.OstaliListNazivFormatedOIB>
    <izvorni_sadrzaj>
      <item>Ariana Slavica, OIB 02563460567</item>
    </izvorni_sadrzaj>
    <derivirana_varijabla naziv="DomainObject.Predmet.OstaliListNazivFormatedOIB_1">
      <item>Ariana Slavica, OIB 02563460567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ARSA USLUGE d.o.o.</izvorni_sadrzaj>
    <derivirana_varijabla naziv="DomainObject.Predmet.ProtustrankaIDrugi_1">ARSA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ARSA USLUGE d.o.o., OIB 06824791066, Savska cesta 41, 10000 Zagreb</izvorni_sadrzaj>
    <derivirana_varijabla naziv="DomainObject.Predmet.ProtustrankaIDrugiAdressOIB_1">ARSA USLUGE d.o.o., OIB 06824791066,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ARSA USLUGE d.o.o.</item>
      <item>Ariana Slavica</item>
    </izvorni_sadrzaj>
    <derivirana_varijabla naziv="DomainObject.Predmet.SudioniciListNaziv_1">
      <item>FINA Regionalni centar Zagreb</item>
      <item>ARSA USLUGE d.o.o.</item>
      <item>Ariana Slavica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ARSA USLUGE d.o.o., OIB 06824791066, Savska cesta 41,10000 Zagreb</item>
      <item>Ariana Slavica, OIB 02563460567, Ulica Mije Šiloboda Bolšića 3,10000 Zagreb</item>
    </izvorni_sadrzaj>
    <derivirana_varijabla naziv="DomainObject.Predmet.SudioniciListAdressOIB_1">
      <item>FINA Regionalni centar Zagreb, OIB 85821130368, Trg svibanjskih žrtava 1995. 1,10000 Zagreb</item>
      <item>ARSA USLUGE d.o.o., OIB 06824791066, Savska cesta 41,10000 Zagreb</item>
      <item>Ariana Slavica, OIB 02563460567, Ulica Mije Šiloboda Bolšića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06824791066</item>
      <item>, OIB 02563460567</item>
    </izvorni_sadrzaj>
    <derivirana_varijabla naziv="DomainObject.Predmet.SudioniciListNazivOIB_1">
      <item>, OIB 85821130368</item>
      <item>, OIB 06824791066</item>
      <item>, OIB 02563460567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555</properties:Words>
  <properties:Characters>2856</properties:Characters>
  <properties:Lines>89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2017-10-19T11:30:00Z</dcterms:created>
  <dc:creator>Korisnik</dc:creator>
  <cp:lastModifiedBy>Draženka Prpić</cp:lastModifiedBy>
  <cp:lastPrinted>2017-10-19T11:32:00Z</cp:lastPrinted>
  <dcterms:modified xmlns:xsi="http://www.w3.org/2001/XMLSchema-instance" xsi:type="dcterms:W3CDTF">2017-10-19T11:32:00Z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