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b0c3" w14:paraId="420b0c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6767A0">
        <w:t>2289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7F7C9A">
        <w:t xml:space="preserve">, </w:t>
      </w:r>
      <w:r w:rsidR="00753FEA" w:rsidRPr="00753FEA">
        <w:t>ALEGRO d.o.o., OIB: 18241426835, MBS: 080207995, Zagreb, Ninska 23</w:t>
      </w:r>
      <w:r w:rsidR="00334F0C">
        <w:t>, 06.</w:t>
      </w:r>
      <w:r w:rsidR="00593BA7">
        <w:t xml:space="preserve">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470B5E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753FEA" w:rsidRPr="00753FEA">
        <w:t>ALEGRO d.o.o., OIB: 18241426835, MBS: 080207995, Zagreb, Ninska 23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8F4ECF">
        <w:t>0</w:t>
      </w:r>
      <w:r w:rsidR="00334F0C">
        <w:t>6</w:t>
      </w:r>
      <w:r w:rsidR="008F4ECF">
        <w:t>. studenog</w:t>
      </w:r>
      <w:r w:rsidR="0058225A" w:rsidRPr="008F4ECF">
        <w:t xml:space="preserve"> 2017. u </w:t>
      </w:r>
      <w:r w:rsidR="008F4ECF">
        <w:t>12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436390" w:rsidRPr="00436390">
        <w:t>Biserka Šmit-Sabolić OIB: 63081779137 iz Kutine, Crkvena 26.</w:t>
      </w:r>
    </w:p>
    <w:p w:rsidRDefault="00833A14" w:rsidP="00833A14" w:rsidR="00833A14">
      <w:pPr>
        <w:jc w:val="both"/>
      </w:pPr>
    </w:p>
    <w:p w:rsidRDefault="00DB441F" w:rsidP="00152F9B" w:rsidR="00470B5E">
      <w:pPr>
        <w:jc w:val="both"/>
        <w:rPr>
          <w:lang w:val="pt-BR"/>
        </w:rPr>
      </w:pPr>
      <w:r>
        <w:t>III. Zaključuje se stečajni postupak nad dužnikom</w:t>
      </w:r>
      <w:r w:rsidR="0040673D" w:rsidRPr="0040673D">
        <w:t xml:space="preserve"> </w:t>
      </w:r>
      <w:r w:rsidR="00753FEA" w:rsidRPr="00753FEA">
        <w:t>ALEGRO d.o.o., OIB: 18241426835, MBS: 080207995, Zagreb, Ninska 23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7F7C9A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753FEA" w:rsidRPr="00753FEA">
        <w:t xml:space="preserve"> ALEGRO d.o.o., OIB: 18241426835, MBS: 080207995, Zagreb, Ninska 23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F7C9A">
        <w:t>439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A10F54">
        <w:t xml:space="preserve">130.872,81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F374F9">
        <w:t>07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F374F9" w:rsidP="001602A5" w:rsidR="00DB441F">
      <w:pPr>
        <w:jc w:val="both"/>
      </w:pPr>
      <w:r>
        <w:t>11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F374F9">
        <w:t>11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F374F9">
        <w:t>11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334F0C">
        <w:t xml:space="preserve">06.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8D653F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8D653F" w:rsidP="004F5146" w:rsidR="008D653F">
      <w:pPr>
        <w:jc w:val="right"/>
      </w:pPr>
      <w:r>
        <w:t>za točnost otpravka-ovlašteni službenik</w:t>
      </w:r>
    </w:p>
    <w:p w:rsidRDefault="008D653F" w:rsidP="004F5146" w:rsidR="008D653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D653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374F9">
          <w:t>2289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1E6E4D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34F0C"/>
    <w:rsid w:val="003402B9"/>
    <w:rsid w:val="00347CA4"/>
    <w:rsid w:val="0035150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3FEA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D653F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St-2289/2016</izvorni_sadrzaj>
    <derivirana_varijabla naziv="DomainObject.Predmet.OznakaBroj_1">St-2289/2016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ALEGRO d.o.o. za proizvodnju, trgovinu i usluge zastupanog po punomoćniku Sandra Ćurt Saračević</izvorni_sadrzaj>
    <derivirana_varijabla naziv="DomainObject.Predmet.ProtustrankaFormated_1">  ALEGRO d.o.o. za proizvodnju, trgovinu i usluge zastupanog po punomoćniku Sandra Ćurt Saračević</derivirana_varijabla>
  </DomainObject.Predmet.ProtustrankaFormated>
  <DomainObject.Predmet.ProtustrankaFormatedOIB>
    <izvorni_sadrzaj>  ALEGRO d.o.o. za proizvodnju, trgovinu i usluge, OIB 18241426835 zastupanog po punomoćniku Sandra Ćurt Saračević</izvorni_sadrzaj>
    <derivirana_varijabla naziv="DomainObject.Predmet.ProtustrankaFormatedOIB_1">  ALEGRO d.o.o. za proizvodnju, trgovinu i usluge, OIB 18241426835 zastupanog po punomoćniku Sandra Ćurt Saračević</derivirana_varijabla>
  </DomainObject.Predmet.ProtustrankaFormatedOIB>
  <DomainObject.Predmet.ProtustrankaFormatedWithAdress>
    <izvorni_sadrzaj> ALEGRO d.o.o. za proizvodnju, trgovinu i usluge, Ninska 23, 10000 Zagreb zastupanog po punomoćniku Sandra Ćurt Saračević</izvorni_sadrzaj>
    <derivirana_varijabla naziv="DomainObject.Predmet.ProtustrankaFormatedWithAdress_1"> ALEGRO d.o.o. za proizvodnju, trgovinu i usluge, Ninska 23, 10000 Zagreb zastupanog po punomoćniku Sandra Ćurt Saračević</derivirana_varijabla>
  </DomainObject.Predmet.ProtustrankaFormatedWithAdress>
  <DomainObject.Predmet.ProtustrankaFormatedWithAdressOIB>
    <izvorni_sadrzaj> ALEGRO d.o.o. za proizvodnju, trgovinu i usluge, OIB 18241426835, Ninska 23, 10000 Zagreb zastupanog po punomoćniku Sandra Ćurt Saračević</izvorni_sadrzaj>
    <derivirana_varijabla naziv="DomainObject.Predmet.ProtustrankaFormatedWithAdressOIB_1"> ALEGRO d.o.o. za proizvodnju, trgovinu i usluge, OIB 18241426835, Ninska 23, 10000 Zagreb zastupanog po punomoćniku Sandra Ćurt Saračević</derivirana_varijabla>
  </DomainObject.Predmet.ProtustrankaFormatedWithAdressOIB>
  <DomainObject.Predmet.ProtustrankaWithAdress>
    <izvorni_sadrzaj>ALEGRO d.o.o. za proizvodnju, trgovinu i usluge Ninska 23, 10000 Zagreb</izvorni_sadrzaj>
    <derivirana_varijabla naziv="DomainObject.Predmet.ProtustrankaWithAdress_1">ALEGRO d.o.o. za proizvodnju, trgovinu i usluge Ninska 23, 10000 Zagreb</derivirana_varijabla>
  </DomainObject.Predmet.ProtustrankaWithAdress>
  <DomainObject.Predmet.ProtustrankaWithAdressOIB>
    <izvorni_sadrzaj>ALEGRO d.o.o. za proizvodnju, trgovinu i usluge, OIB 18241426835, Ninska 23, 10000 Zagreb</izvorni_sadrzaj>
    <derivirana_varijabla naziv="DomainObject.Predmet.ProtustrankaWithAdressOIB_1">ALEGRO d.o.o. za proizvodnju, trgovinu i usluge, OIB 18241426835, Ninska 23, 10000 Zagreb</derivirana_varijabla>
  </DomainObject.Predmet.ProtustrankaWithAdressOIB>
  <DomainObject.Predmet.ProtustrankaNazivFormated>
    <izvorni_sadrzaj>ALEGRO d.o.o. za proizvodnju, trgovinu i usluge</izvorni_sadrzaj>
    <derivirana_varijabla naziv="DomainObject.Predmet.ProtustrankaNazivFormated_1">ALEGRO d.o.o. za proizvodnju, trgovinu i usluge</derivirana_varijabla>
  </DomainObject.Predmet.ProtustrankaNazivFormated>
  <DomainObject.Predmet.ProtustrankaNazivFormatedOIB>
    <izvorni_sadrzaj>ALEGRO d.o.o. za proizvodnju, trgovinu i usluge, OIB 18241426835</izvorni_sadrzaj>
    <derivirana_varijabla naziv="DomainObject.Predmet.ProtustrankaNazivFormatedOIB_1">ALEGRO d.o.o. za proizvodnju, trgovinu i usluge, OIB 18241426835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ALEGRO d.o.o. za proizvodnju, trgovinu i usluge zastupanog po punomoćniku Sandra Ćurt Saračević</item>
    </izvorni_sadrzaj>
    <derivirana_varijabla naziv="DomainObject.Predmet.ProtuStrankaListFormated_1">
      <item>ALEGRO d.o.o. za proizvodnju, trgovinu i usluge zastupanog po punomoćniku Sandra Ćurt Saračević</item>
    </derivirana_varijabla>
  </DomainObject.Predmet.ProtuStrankaListFormated>
  <DomainObject.Predmet.ProtuStrankaListFormatedOIB>
    <izvorni_sadrzaj>
      <item>ALEGRO d.o.o. za proizvodnju, trgovinu i usluge, OIB 18241426835 zastupanog po punomoćniku Sandra Ćurt Saračević</item>
    </izvorni_sadrzaj>
    <derivirana_varijabla naziv="DomainObject.Predmet.ProtuStrankaListFormatedOIB_1">
      <item>ALEGRO d.o.o. za proizvodnju, trgovinu i usluge, OIB 18241426835 zastupanog po punomoćniku Sandra Ćurt Saračević</item>
    </derivirana_varijabla>
  </DomainObject.Predmet.ProtuStrankaListFormatedOIB>
  <DomainObject.Predmet.ProtuStrankaListFormatedWithAdress>
    <izvorni_sadrzaj>
      <item>ALEGRO d.o.o. za proizvodnju, trgovinu i usluge, Ninska 23, 10000 Zagreb zastupanog po punomoćniku Sandra Ćurt Saračević</item>
    </izvorni_sadrzaj>
    <derivirana_varijabla naziv="DomainObject.Predmet.ProtuStrankaListFormatedWithAdress_1">
      <item>ALEGRO d.o.o. za proizvodnju, trgovinu i usluge, Ninska 23, 10000 Zagreb zastupanog po punomoćniku Sandra Ćurt Saračević</item>
    </derivirana_varijabla>
  </DomainObject.Predmet.ProtuStrankaListFormatedWithAdress>
  <DomainObject.Predmet.ProtuStrankaListFormatedWithAdressOIB>
    <izvorni_sadrzaj>
      <item>ALEGRO d.o.o. za proizvodnju, trgovinu i usluge, OIB 18241426835, Ninska 23, 10000 Zagreb zastupanog po punomoćniku Sandra Ćurt Saračević</item>
    </izvorni_sadrzaj>
    <derivirana_varijabla naziv="DomainObject.Predmet.ProtuStrankaListFormatedWithAdressOIB_1">
      <item>ALEGRO d.o.o. za proizvodnju, trgovinu i usluge, OIB 18241426835, Ninska 23, 10000 Zagreb zastupanog po punomoćniku Sandra Ćurt Saračević</item>
    </derivirana_varijabla>
  </DomainObject.Predmet.ProtuStrankaListFormatedWithAdressOIB>
  <DomainObject.Predmet.ProtuStrankaListNazivFormated>
    <izvorni_sadrzaj>
      <item>ALEGRO d.o.o. za proizvodnju, trgovinu i usluge</item>
    </izvorni_sadrzaj>
    <derivirana_varijabla naziv="DomainObject.Predmet.ProtuStrankaListNazivFormated_1">
      <item>ALEGRO d.o.o. za proizvodnju, trgovinu i usluge</item>
    </derivirana_varijabla>
  </DomainObject.Predmet.ProtuStrankaListNazivFormated>
  <DomainObject.Predmet.ProtuStrankaListNazivFormatedOIB>
    <izvorni_sadrzaj>
      <item>ALEGRO d.o.o. za proizvodnju, trgovinu i usluge, OIB 18241426835</item>
    </izvorni_sadrzaj>
    <derivirana_varijabla naziv="DomainObject.Predmet.ProtuStrankaListNazivFormatedOIB_1">
      <item>ALEGRO d.o.o. za proizvodnju, trgovinu i usluge, OIB 18241426835</item>
    </derivirana_varijabla>
  </DomainObject.Predmet.ProtuStrankaListNazivFormatedOIB>
  <DomainObject.Predmet.OstaliListFormated>
    <izvorni_sadrzaj>
      <item>Sandra Ćurt Saračević punomoćnik sudionika u postupku ALEGRO d.o.o. za proizvodnju, trgovinu i usluge</item>
      <item>Haris Saračević</item>
    </izvorni_sadrzaj>
    <derivirana_varijabla naziv="DomainObject.Predmet.OstaliListFormated_1">
      <item>Sandra Ćurt Saračević punomoćnik sudionika u postupku ALEGRO d.o.o. za proizvodnju, trgovinu i usluge</item>
      <item>Haris Saračević</item>
    </derivirana_varijabla>
  </DomainObject.Predmet.OstaliListFormated>
  <DomainObject.Predmet.OstaliListFormatedOIB>
    <izvorni_sadrzaj>
      <item>Sandra Ćurt Saračević, OIB 28181564405 punomoćnik sudionika u postupku ALEGRO d.o.o. za proizvodnju, trgovinu i usluge</item>
      <item>Haris Saračević, OIB 19945800453</item>
    </izvorni_sadrzaj>
    <derivirana_varijabla naziv="DomainObject.Predmet.OstaliListFormatedOIB_1">
      <item>Sandra Ćurt Saračević, OIB 28181564405 punomoćnik sudionika u postupku ALEGRO d.o.o. za proizvodnju, trgovinu i usluge</item>
      <item>Haris Saračević, OIB 19945800453</item>
    </derivirana_varijabla>
  </DomainObject.Predmet.OstaliListFormatedOIB>
  <DomainObject.Predmet.OstaliListFormatedWithAdress>
    <izvorni_sadrzaj>
      <item>Sandra Ćurt Saračević, Ninska 23, 10000 Zagreb punomoćnik sudionika u postupku ALEGRO d.o.o. za proizvodnju, trgovinu i usluge</item>
      <item>Haris Saračević, Ninska 23, 10000 Zagreb</item>
    </izvorni_sadrzaj>
    <derivirana_varijabla naziv="DomainObject.Predmet.OstaliListFormatedWithAdress_1">
      <item>Sandra Ćurt Saračević, Ninska 23, 10000 Zagreb punomoćnik sudionika u postupku ALEGRO d.o.o. za proizvodnju, trgovinu i usluge</item>
      <item>Haris Saračević, Ninska 23, 10000 Zagreb</item>
    </derivirana_varijabla>
  </DomainObject.Predmet.OstaliListFormatedWithAdress>
  <DomainObject.Predmet.OstaliListFormatedWithAdressOIB>
    <izvorni_sadrzaj>
      <item>Sandra Ćurt Saračević, OIB 28181564405, Ninska 23, 10000 Zagreb punomoćnik sudionika u postupku ALEGRO d.o.o. za proizvodnju, trgovinu i usluge</item>
      <item>Haris Saračević, OIB 19945800453, Ninska 23, 10000 Zagreb</item>
    </izvorni_sadrzaj>
    <derivirana_varijabla naziv="DomainObject.Predmet.OstaliListFormatedWithAdressOIB_1">
      <item>Sandra Ćurt Saračević, OIB 28181564405, Ninska 23, 10000 Zagreb punomoćnik sudionika u postupku ALEGRO d.o.o. za proizvodnju, trgovinu i usluge</item>
      <item>Haris Saračević, OIB 19945800453, Ninska 23, 10000 Zagreb</item>
    </derivirana_varijabla>
  </DomainObject.Predmet.OstaliListFormatedWithAdressOIB>
  <DomainObject.Predmet.OstaliListNazivFormated>
    <izvorni_sadrzaj>
      <item>Sandra Ćurt Saračević</item>
      <item>Haris Saračević</item>
    </izvorni_sadrzaj>
    <derivirana_varijabla naziv="DomainObject.Predmet.OstaliListNazivFormated_1">
      <item>Sandra Ćurt Saračević</item>
      <item>Haris Saračević</item>
    </derivirana_varijabla>
  </DomainObject.Predmet.OstaliListNazivFormated>
  <DomainObject.Predmet.OstaliListNazivFormatedOIB>
    <izvorni_sadrzaj>
      <item>Sandra Ćurt Saračević, OIB 28181564405</item>
      <item>Haris Saračević, OIB 19945800453</item>
    </izvorni_sadrzaj>
    <derivirana_varijabla naziv="DomainObject.Predmet.OstaliListNazivFormatedOIB_1">
      <item>Sandra Ćurt Saračević, OIB 28181564405</item>
      <item>Haris Saračević, OIB 19945800453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ALEGRO d.o.o. za proizvodnju, trgovinu i usluge</izvorni_sadrzaj>
    <derivirana_varijabla naziv="DomainObject.Predmet.ProtustrankaIDrugi_1">ALEGRO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ALEGRO d.o.o. za proizvodnju, trgovinu i usluge, OIB 18241426835, Ninska 23, 10000 Zagreb</izvorni_sadrzaj>
    <derivirana_varijabla naziv="DomainObject.Predmet.ProtustrankaIDrugiAdressOIB_1">ALEGRO d.o.o. za proizvodnju, trgovinu i usluge, OIB 18241426835,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ALEGRO d.o.o. za proizvodnju, trgovinu i usluge</item>
      <item>Sandra Ćurt Saračević</item>
      <item>Haris Saračević</item>
    </izvorni_sadrzaj>
    <derivirana_varijabla naziv="DomainObject.Predmet.SudioniciListNaziv_1">
      <item>FINA Regionalni centar Zagreb</item>
      <item>ALEGRO d.o.o. za proizvodnju, trgovinu i usluge</item>
      <item>Sandra Ćurt Saračević</item>
      <item>Haris Saračević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ALEGRO d.o.o. za proizvodnju, trgovinu i usluge, OIB 18241426835, Ninska 23,10000 Zagreb</item>
      <item>Sandra Ćurt Saračević, OIB 28181564405, Ninska 23,10000 Zagreb</item>
      <item>Haris Saračević, OIB 19945800453, Ninska 23,10000 Zagreb</item>
    </izvorni_sadrzaj>
    <derivirana_varijabla naziv="DomainObject.Predmet.SudioniciListAdressOIB_1">
      <item>FINA Regionalni centar Zagreb, OIB 85821130368, Trg svibanjskih žrtava 1995. br. 1,10000 Zagreb</item>
      <item>ALEGRO d.o.o. za proizvodnju, trgovinu i usluge, OIB 18241426835, Ninska 23,10000 Zagreb</item>
      <item>Sandra Ćurt Saračević, OIB 28181564405, Ninska 23,10000 Zagreb</item>
      <item>Haris Saračević, OIB 19945800453, Ninska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18241426835</item>
      <item>, OIB 28181564405</item>
      <item>, OIB 19945800453</item>
    </izvorni_sadrzaj>
    <derivirana_varijabla naziv="DomainObject.Predmet.SudioniciListNazivOIB_1">
      <item>, OIB 85821130368</item>
      <item>, OIB 18241426835</item>
      <item>, OIB 28181564405</item>
      <item>, OIB 19945800453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0B759-7540-446B-A076-5BE8ACAB1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4854</properties:Characters>
  <properties:Lines>105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2017-11-02T10:22:00Z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2017-11-06T07:31:00Z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