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7dd9" w14:paraId="c027dd9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C03FA3">
        <w:rPr>
          <w:szCs w:val="24"/>
        </w:rPr>
        <w:t>1132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CE1FC1">
        <w:rPr>
          <w:szCs w:val="24"/>
        </w:rPr>
        <w:t>8</w:t>
      </w:r>
    </w:p>
    <w:p w:rsidRDefault="00CE1FC1" w:rsidP="00AA4DDA" w:rsidR="00CE1FC1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CE1FC1" w:rsidP="00AA4DDA" w:rsidR="00CE1FC1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CE1FC1" w:rsidP="00AA4DDA" w:rsidR="00CE1FC1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CE1FC1" w:rsidP="00AA4DDA" w:rsidR="00CE1FC1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4D262E" w:rsidRPr="004D262E">
        <w:t>Trgovački sud u Varaždinu po sucu toga suda Maji Valušnig, k</w:t>
      </w:r>
      <w:r w:rsidR="009E549B">
        <w:t xml:space="preserve">ao stečajnom sucu, u stečajnom </w:t>
      </w:r>
      <w:r w:rsidR="004D262E" w:rsidRPr="004D262E">
        <w:t xml:space="preserve">predmetu, povodom prijedloga predlagatelja </w:t>
      </w:r>
      <w:r w:rsidR="004D262E" w:rsidRPr="004D262E">
        <w:tab/>
        <w:t>Financijske agencije Regionalni centar Zagreb, Podružnica Varaždin</w:t>
      </w:r>
      <w:r w:rsidR="009E549B">
        <w:t xml:space="preserve">, Augusta Cesarca 2, Varaždin, </w:t>
      </w:r>
      <w:r w:rsidR="004D262E" w:rsidRPr="004D262E">
        <w:t>za otvaranje stečajnog postupka nad dužnikom TANJA LOPARIĆ j.d.o.o., Imbriovec, Imbriovec 17, OIB: 08269169554,</w:t>
      </w:r>
      <w:r w:rsidR="0049000D">
        <w:t xml:space="preserve"> </w:t>
      </w:r>
      <w:r w:rsidR="000571E3">
        <w:t xml:space="preserve">dana </w:t>
      </w:r>
      <w:r w:rsidR="004D262E">
        <w:t>3</w:t>
      </w:r>
      <w:r w:rsidR="000571E3">
        <w:t xml:space="preserve">. </w:t>
      </w:r>
      <w:r w:rsidR="004D262E">
        <w:t>veljače</w:t>
      </w:r>
      <w:r w:rsidR="000571E3">
        <w:t xml:space="preserve"> 201</w:t>
      </w:r>
      <w:r w:rsidR="004D262E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4D262E">
        <w:rPr>
          <w:szCs w:val="24"/>
        </w:rPr>
        <w:t>Odb</w:t>
      </w:r>
      <w:r w:rsidR="009E549B">
        <w:rPr>
          <w:szCs w:val="24"/>
        </w:rPr>
        <w:t xml:space="preserve">acuje </w:t>
      </w:r>
      <w:r w:rsidR="004D262E">
        <w:rPr>
          <w:szCs w:val="24"/>
        </w:rPr>
        <w:t>se prijedlog</w:t>
      </w:r>
      <w:r w:rsidR="004D262E" w:rsidRPr="004D262E">
        <w:t xml:space="preserve"> Financijske agencije Regionalni centar Zagreb, Podružnica Varaždin, Augusta Cesarca 2, Varaždin,  za otvaranje stečajnog postupka nad dužnikom TANJA LOPARIĆ j.d.o.o., Imbriovec, Imbriovec 17, OIB: 08269169554</w:t>
      </w:r>
      <w:r w:rsidR="004D262E">
        <w:rPr>
          <w:szCs w:val="24"/>
        </w:rPr>
        <w:t xml:space="preserve"> zaprimljen na ovom sudu 21. prosinca 2015.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4D262E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D262E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4D262E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</w:t>
      </w:r>
      <w:r w:rsidR="004D262E">
        <w:rPr>
          <w:szCs w:val="24"/>
        </w:rPr>
        <w:t xml:space="preserve">prijedlog </w:t>
      </w:r>
      <w:r w:rsidR="007A75CE" w:rsidRPr="00964C7D">
        <w:rPr>
          <w:szCs w:val="24"/>
        </w:rPr>
        <w:t xml:space="preserve">za </w:t>
      </w:r>
      <w:r w:rsidR="004D262E">
        <w:rPr>
          <w:szCs w:val="24"/>
        </w:rPr>
        <w:t xml:space="preserve">otvaranje stečajnog </w:t>
      </w:r>
      <w:r w:rsidR="007A75CE" w:rsidRPr="00964C7D">
        <w:rPr>
          <w:szCs w:val="24"/>
        </w:rPr>
        <w:t xml:space="preserve">postupka nad dužnikom navedenim u izreci, </w:t>
      </w:r>
      <w:r w:rsidR="004D262E">
        <w:rPr>
          <w:szCs w:val="24"/>
        </w:rPr>
        <w:t>na temelju čl. 110. st. 1.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Stečajnog zakona</w:t>
      </w:r>
      <w:r w:rsidR="004D262E" w:rsidRPr="00964C7D">
        <w:rPr>
          <w:szCs w:val="24"/>
        </w:rPr>
        <w:t xml:space="preserve"> (''Narodne novine'' broj </w:t>
      </w:r>
      <w:r w:rsidR="004D262E">
        <w:rPr>
          <w:szCs w:val="24"/>
        </w:rPr>
        <w:t>71/15</w:t>
      </w:r>
      <w:r w:rsidR="004D262E" w:rsidRPr="00964C7D">
        <w:rPr>
          <w:szCs w:val="24"/>
        </w:rPr>
        <w:t xml:space="preserve"> - dalje SZ-a),</w:t>
      </w:r>
      <w:r w:rsidR="004D262E">
        <w:rPr>
          <w:szCs w:val="24"/>
        </w:rPr>
        <w:t xml:space="preserve"> budući da je na dan 18. prosinca 2015.</w:t>
      </w:r>
      <w:r w:rsidR="009E549B">
        <w:rPr>
          <w:szCs w:val="24"/>
        </w:rPr>
        <w:t xml:space="preserve"> </w:t>
      </w:r>
      <w:r w:rsidR="004D262E">
        <w:rPr>
          <w:szCs w:val="24"/>
        </w:rPr>
        <w:t>dužnik u Očevidniku redoslijeda osnova za plaćanje imao evidentirane neizvršene osnove za plaćanje u neprekinutom razdoblju od 120 dana u ukupnom iznosu od 8.612,27 kn.</w:t>
      </w:r>
    </w:p>
    <w:p w:rsidRDefault="004D262E" w:rsidP="00CE3446" w:rsidR="004D262E">
      <w:pPr>
        <w:jc w:val="both"/>
        <w:rPr>
          <w:szCs w:val="24"/>
        </w:rPr>
      </w:pPr>
    </w:p>
    <w:p w:rsidRDefault="004D262E" w:rsidP="00CE3446" w:rsidR="004D262E">
      <w:pPr>
        <w:jc w:val="both"/>
        <w:rPr>
          <w:szCs w:val="24"/>
        </w:rPr>
      </w:pPr>
      <w:r>
        <w:rPr>
          <w:szCs w:val="24"/>
        </w:rPr>
        <w:tab/>
        <w:t xml:space="preserve">Dužnik je 25. siječnja 2016. podneskom obavijestio sud da s danom 18. siječnja 2016. dužnik nema nepodmirenih obveza, dok je 3. veljače 2016. u spis dostavio </w:t>
      </w:r>
      <w:r w:rsidR="009E549B">
        <w:rPr>
          <w:szCs w:val="24"/>
        </w:rPr>
        <w:t xml:space="preserve">ispis iz Očevidnika o redoslijedu plaćanja s obračunatom kamatom </w:t>
      </w:r>
      <w:r>
        <w:rPr>
          <w:szCs w:val="24"/>
        </w:rPr>
        <w:t xml:space="preserve">Financijske agencije </w:t>
      </w:r>
      <w:r w:rsidR="009E549B">
        <w:rPr>
          <w:szCs w:val="24"/>
        </w:rPr>
        <w:t>iz koje proizlazi da</w:t>
      </w:r>
      <w:r>
        <w:rPr>
          <w:szCs w:val="24"/>
        </w:rPr>
        <w:t xml:space="preserve"> nema nepodmirenih obveza te da nije u blokadi.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 xml:space="preserve">Budući da </w:t>
      </w:r>
      <w:r w:rsidR="004D262E">
        <w:rPr>
          <w:szCs w:val="24"/>
        </w:rPr>
        <w:t>u konkretnom slučaju više ne postoji stečajni raz</w:t>
      </w:r>
      <w:r w:rsidR="009E549B">
        <w:rPr>
          <w:szCs w:val="24"/>
        </w:rPr>
        <w:t xml:space="preserve">log nesposobnost za plaćanje dužnika </w:t>
      </w:r>
      <w:r w:rsidR="000571E3" w:rsidRPr="00964C7D">
        <w:rPr>
          <w:szCs w:val="24"/>
        </w:rPr>
        <w:t xml:space="preserve">sud je primjenom čl. </w:t>
      </w:r>
      <w:r w:rsidR="009E549B">
        <w:rPr>
          <w:szCs w:val="24"/>
        </w:rPr>
        <w:t xml:space="preserve">5. st. 2., 6. st. 2. i 3. i 115. st.1. </w:t>
      </w:r>
      <w:r w:rsidR="000571E3" w:rsidRPr="00964C7D">
        <w:rPr>
          <w:szCs w:val="24"/>
        </w:rPr>
        <w:t>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E549B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9E549B">
        <w:rPr>
          <w:szCs w:val="24"/>
        </w:rPr>
        <w:t>veljače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9E549B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D4832" w:rsidR="00FD483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CE1FC1" w:rsidP="00FD4832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CE1FC1">
        <w:t>in, Augusta Cesarca 2, Varaždin</w:t>
      </w:r>
    </w:p>
    <w:p w:rsidRDefault="009E549B" w:rsidP="009E549B" w:rsidR="009E549B" w:rsidRPr="009E549B">
      <w:pPr>
        <w:numPr>
          <w:ilvl w:val="0"/>
          <w:numId w:val="1"/>
        </w:numPr>
        <w:rPr>
          <w:szCs w:val="24"/>
        </w:rPr>
      </w:pPr>
      <w:r w:rsidRPr="009E549B">
        <w:t>TANJA LOPARIĆ j.d.o.o., Imbriovec, Imbriovec 17</w:t>
      </w:r>
    </w:p>
    <w:p w:rsidRDefault="00CF63B6" w:rsidP="009E549B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43D" w:rsidP="007A75CE" w:rsidR="004F743D">
      <w:r>
        <w:separator/>
      </w:r>
    </w:p>
  </w:endnote>
  <w:endnote w:id="0" w:type="continuationSeparator">
    <w:p w:rsidRDefault="004F743D" w:rsidP="007A75CE" w:rsidR="004F7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43D" w:rsidP="007A75CE" w:rsidR="004F743D">
      <w:r>
        <w:separator/>
      </w:r>
    </w:p>
  </w:footnote>
  <w:footnote w:id="0" w:type="continuationSeparator">
    <w:p w:rsidRDefault="004F743D" w:rsidP="007A75CE" w:rsidR="004F7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4832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9E549B">
      <w:t>1132</w:t>
    </w:r>
    <w:r w:rsidR="00B8373D">
      <w:t>/201</w:t>
    </w:r>
    <w:r w:rsidR="00467EEF">
      <w:t>5</w:t>
    </w:r>
    <w:r w:rsidR="00B8373D">
      <w:t>-</w:t>
    </w:r>
    <w:r w:rsidR="00CE1FC1">
      <w:t>8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07CA2"/>
    <w:rsid w:val="00122E85"/>
    <w:rsid w:val="0014661B"/>
    <w:rsid w:val="00255595"/>
    <w:rsid w:val="002A6059"/>
    <w:rsid w:val="002B3F68"/>
    <w:rsid w:val="002C7776"/>
    <w:rsid w:val="002D7EFD"/>
    <w:rsid w:val="00316EB4"/>
    <w:rsid w:val="003B5155"/>
    <w:rsid w:val="003E2AE0"/>
    <w:rsid w:val="00467EEF"/>
    <w:rsid w:val="0049000D"/>
    <w:rsid w:val="00497129"/>
    <w:rsid w:val="004A1245"/>
    <w:rsid w:val="004C1E71"/>
    <w:rsid w:val="004D0940"/>
    <w:rsid w:val="004D262E"/>
    <w:rsid w:val="004F743D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84263"/>
    <w:rsid w:val="007A3F03"/>
    <w:rsid w:val="007A75CE"/>
    <w:rsid w:val="007B0DF7"/>
    <w:rsid w:val="007B10CE"/>
    <w:rsid w:val="007B404E"/>
    <w:rsid w:val="007F2D48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549B"/>
    <w:rsid w:val="009E6198"/>
    <w:rsid w:val="00A31AD4"/>
    <w:rsid w:val="00A53268"/>
    <w:rsid w:val="00A71C37"/>
    <w:rsid w:val="00AE3548"/>
    <w:rsid w:val="00B34567"/>
    <w:rsid w:val="00B8373D"/>
    <w:rsid w:val="00BA41CD"/>
    <w:rsid w:val="00BB12AF"/>
    <w:rsid w:val="00BB5DDF"/>
    <w:rsid w:val="00BC7FA7"/>
    <w:rsid w:val="00BD014D"/>
    <w:rsid w:val="00BF5CAE"/>
    <w:rsid w:val="00C03FA3"/>
    <w:rsid w:val="00C56F89"/>
    <w:rsid w:val="00C7158A"/>
    <w:rsid w:val="00C80BBE"/>
    <w:rsid w:val="00C83918"/>
    <w:rsid w:val="00C84A03"/>
    <w:rsid w:val="00CA719C"/>
    <w:rsid w:val="00CB6ECB"/>
    <w:rsid w:val="00CD5109"/>
    <w:rsid w:val="00CE1FC1"/>
    <w:rsid w:val="00CE3446"/>
    <w:rsid w:val="00CF093F"/>
    <w:rsid w:val="00CF63B6"/>
    <w:rsid w:val="00D0242F"/>
    <w:rsid w:val="00D27008"/>
    <w:rsid w:val="00D45D7E"/>
    <w:rsid w:val="00D508D6"/>
    <w:rsid w:val="00D65D0F"/>
    <w:rsid w:val="00D7256A"/>
    <w:rsid w:val="00DB4EB7"/>
    <w:rsid w:val="00DF4B3F"/>
    <w:rsid w:val="00E07C5D"/>
    <w:rsid w:val="00E472B5"/>
    <w:rsid w:val="00EA5D61"/>
    <w:rsid w:val="00EB07FC"/>
    <w:rsid w:val="00EF7543"/>
    <w:rsid w:val="00F0497A"/>
    <w:rsid w:val="00F328B2"/>
    <w:rsid w:val="00F50578"/>
    <w:rsid w:val="00F6594B"/>
    <w:rsid w:val="00F669C7"/>
    <w:rsid w:val="00FC1EAA"/>
    <w:rsid w:val="00FD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F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F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8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8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8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TANJA LOPARIĆ j.d.o.o. za knjigovodstvo, trgovinu i usluge</izvorni_sadrzaj>
    <derivirana_varijabla naziv="DomainObject.Predmet.ProtustrankaFormated_1">  TANJA LOPARIĆ j.d.o.o. za knjigovodstvo, trgovinu i usluge</derivirana_varijabla>
  </DomainObject.Predmet.ProtustrankaFormated>
  <DomainObject.Predmet.ProtustrankaFormatedOIB>
    <izvorni_sadrzaj>  TANJA LOPARIĆ j.d.o.o. za knjigovodstvo, trgovinu i usluge, OIB 08269169554</izvorni_sadrzaj>
    <derivirana_varijabla naziv="DomainObject.Predmet.ProtustrankaFormatedOIB_1">  TANJA LOPARIĆ j.d.o.o. za knjigovodstvo, trgovinu i usluge, OIB 08269169554</derivirana_varijabla>
  </DomainObject.Predmet.ProtustrankaFormatedOIB>
  <DomainObject.Predmet.ProtustrankaFormatedWithAdress>
    <izvorni_sadrzaj> TANJA LOPARIĆ j.d.o.o. za knjigovodstvo, trgovinu i usluge, Imbriovec 17, 48316 Imbriovec</izvorni_sadrzaj>
    <derivirana_varijabla naziv="DomainObject.Predmet.ProtustrankaFormatedWithAdress_1"> TANJA LOPARIĆ j.d.o.o. za knjigovodstvo, trgovinu i usluge, Imbriovec 17, 48316 Imbriovec</derivirana_varijabla>
  </DomainObject.Predmet.ProtustrankaFormatedWithAdress>
  <DomainObject.Predmet.ProtustrankaFormatedWithAdressOIB>
    <izvorni_sadrzaj> TANJA LOPARIĆ j.d.o.o. za knjigovodstvo, trgovinu i usluge, OIB 08269169554, Imbriovec 17, 48316 Imbriovec</izvorni_sadrzaj>
    <derivirana_varijabla naziv="DomainObject.Predmet.ProtustrankaFormatedWithAdressOIB_1"> TANJA LOPARIĆ j.d.o.o. za knjigovodstvo, trgovinu i usluge, OIB 08269169554, Imbriovec 17, 48316 Imbriovec</derivirana_varijabla>
  </DomainObject.Predmet.ProtustrankaFormatedWithAdressOIB>
  <DomainObject.Predmet.ProtustrankaWithAdress>
    <izvorni_sadrzaj>TANJA LOPARIĆ j.d.o.o. za knjigovodstvo, trgovinu i usluge Imbriovec 17, 48316 Imbriovec</izvorni_sadrzaj>
    <derivirana_varijabla naziv="DomainObject.Predmet.ProtustrankaWithAdress_1">TANJA LOPARIĆ j.d.o.o. za knjigovodstvo, trgovinu i usluge Imbriovec 17, 48316 Imbriovec</derivirana_varijabla>
  </DomainObject.Predmet.ProtustrankaWithAdress>
  <DomainObject.Predmet.ProtustrankaWithAdressOIB>
    <izvorni_sadrzaj>TANJA LOPARIĆ j.d.o.o. za knjigovodstvo, trgovinu i usluge, OIB 08269169554, Imbriovec 17, 48316 Imbriovec</izvorni_sadrzaj>
    <derivirana_varijabla naziv="DomainObject.Predmet.ProtustrankaWithAdressOIB_1">TANJA LOPARIĆ j.d.o.o. za knjigovodstvo, trgovinu i usluge, OIB 08269169554, Imbriovec 17, 48316 Imbriovec</derivirana_varijabla>
  </DomainObject.Predmet.ProtustrankaWithAdressOIB>
  <DomainObject.Predmet.ProtustrankaNazivFormated>
    <izvorni_sadrzaj>TANJA LOPARIĆ j.d.o.o. za knjigovodstvo, trgovinu i usluge</izvorni_sadrzaj>
    <derivirana_varijabla naziv="DomainObject.Predmet.ProtustrankaNazivFormated_1">TANJA LOPARIĆ j.d.o.o. za knjigovodstvo, trgovinu i usluge</derivirana_varijabla>
  </DomainObject.Predmet.ProtustrankaNazivFormated>
  <DomainObject.Predmet.ProtustrankaNazivFormatedOIB>
    <izvorni_sadrzaj>TANJA LOPARIĆ j.d.o.o. za knjigovodstvo, trgovinu i usluge, OIB 08269169554</izvorni_sadrzaj>
    <derivirana_varijabla naziv="DomainObject.Predmet.ProtustrankaNazivFormatedOIB_1">TANJA LOPARIĆ j.d.o.o. za knjigovodstvo, trgovinu i usluge, OIB 08269169554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8612.27</izvorni_sadrzaj>
    <derivirana_varijabla naziv="DomainObject.Predmet.TrenutnaVrijednost_1">8612.27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TANJA LOPARIĆ j.d.o.o. za knjigovodstvo, trgovinu i usluge</item>
    </izvorni_sadrzaj>
    <derivirana_varijabla naziv="DomainObject.Predmet.ProtuStrankaListFormated_1">
      <item>TANJA LOPARIĆ j.d.o.o. za knjigovodstvo, trgovinu i usluge</item>
    </derivirana_varijabla>
  </DomainObject.Predmet.ProtuStrankaListFormated>
  <DomainObject.Predmet.ProtuStrankaListFormatedOIB>
    <izvorni_sadrzaj>
      <item>TANJA LOPARIĆ j.d.o.o. za knjigovodstvo, trgovinu i usluge, OIB 08269169554</item>
    </izvorni_sadrzaj>
    <derivirana_varijabla naziv="DomainObject.Predmet.ProtuStrankaListFormatedOIB_1">
      <item>TANJA LOPARIĆ j.d.o.o. za knjigovodstvo, trgovinu i usluge, OIB 08269169554</item>
    </derivirana_varijabla>
  </DomainObject.Predmet.ProtuStrankaListFormatedOIB>
  <DomainObject.Predmet.ProtuStrankaListFormatedWithAdress>
    <izvorni_sadrzaj>
      <item>TANJA LOPARIĆ j.d.o.o. za knjigovodstvo, trgovinu i usluge, Imbriovec 17, 48316 Imbriovec</item>
    </izvorni_sadrzaj>
    <derivirana_varijabla naziv="DomainObject.Predmet.ProtuStrankaListFormatedWithAdress_1">
      <item>TANJA LOPARIĆ j.d.o.o. za knjigovodstvo, trgovinu i usluge, Imbriovec 17, 48316 Imbriovec</item>
    </derivirana_varijabla>
  </DomainObject.Predmet.ProtuStrankaListFormatedWithAdress>
  <DomainObject.Predmet.ProtuStrankaListFormatedWithAdressOIB>
    <izvorni_sadrzaj>
      <item>TANJA LOPARIĆ j.d.o.o. za knjigovodstvo, trgovinu i usluge, OIB 08269169554, Imbriovec 17, 48316 Imbriovec</item>
    </izvorni_sadrzaj>
    <derivirana_varijabla naziv="DomainObject.Predmet.ProtuStrankaListFormatedWithAdressOIB_1">
      <item>TANJA LOPARIĆ j.d.o.o. za knjigovodstvo, trgovinu i usluge, OIB 08269169554, Imbriovec 17, 48316 Imbriovec</item>
    </derivirana_varijabla>
  </DomainObject.Predmet.ProtuStrankaListFormatedWithAdressOIB>
  <DomainObject.Predmet.ProtuStrankaListNazivFormated>
    <izvorni_sadrzaj>
      <item>TANJA LOPARIĆ j.d.o.o. za knjigovodstvo, trgovinu i usluge</item>
    </izvorni_sadrzaj>
    <derivirana_varijabla naziv="DomainObject.Predmet.ProtuStrankaListNazivFormated_1">
      <item>TANJA LOPARIĆ j.d.o.o. za knjigovodstvo, trgovinu i usluge</item>
    </derivirana_varijabla>
  </DomainObject.Predmet.ProtuStrankaListNazivFormated>
  <DomainObject.Predmet.ProtuStrankaListNazivFormatedOIB>
    <izvorni_sadrzaj>
      <item>TANJA LOPARIĆ j.d.o.o. za knjigovodstvo, trgovinu i usluge, OIB 08269169554</item>
    </izvorni_sadrzaj>
    <derivirana_varijabla naziv="DomainObject.Predmet.ProtuStrankaListNazivFormatedOIB_1">
      <item>TANJA LOPARIĆ j.d.o.o. za knjigovodstvo, trgovinu i usluge, OIB 08269169554</item>
    </derivirana_varijabla>
  </DomainObject.Predmet.ProtuStrankaListNazivFormatedOIB>
  <DomainObject.Predmet.OstaliListFormated>
    <izvorni_sadrzaj>
      <item>E-oglasna ploča</item>
      <item>Sudski registar, Trgovački sud u Varaždinu</item>
      <item>Tanja Loparić</item>
    </izvorni_sadrzaj>
    <derivirana_varijabla naziv="DomainObject.Predmet.OstaliListFormated_1">
      <item>E-oglasna ploča</item>
      <item>Sudski registar, Trgovački sud u Varaždinu</item>
      <item>Tanja Loparić</item>
    </derivirana_varijabla>
  </DomainObject.Predmet.OstaliListFormated>
  <DomainObject.Predmet.OstaliListFormatedOIB>
    <izvorni_sadrzaj>
      <item>E-oglasna ploča</item>
      <item>Sudski registar, Trgovački sud u Varaždinu</item>
      <item>Tanja Loparić, OIB 85454255026</item>
    </izvorni_sadrzaj>
    <derivirana_varijabla naziv="DomainObject.Predmet.OstaliListFormatedOIB_1">
      <item>E-oglasna ploča</item>
      <item>Sudski registar, Trgovački sud u Varaždinu</item>
      <item>Tanja Loparić, OIB 85454255026</item>
    </derivirana_varijabla>
  </DomainObject.Predmet.OstaliListFormatedOIB>
  <DomainObject.Predmet.OstaliListFormatedWithAdress>
    <izvorni_sadrzaj>
      <item>E-oglasna ploča</item>
      <item>Sudski registar, Trgovački sud u Varaždinu</item>
      <item>Tanja Loparić, Imbriovec 21, 48316 Imbriovec</item>
    </izvorni_sadrzaj>
    <derivirana_varijabla naziv="DomainObject.Predmet.OstaliListFormatedWithAdress_1">
      <item>E-oglasna ploča</item>
      <item>Sudski registar, Trgovački sud u Varaždinu</item>
      <item>Tanja Loparić, Imbriovec 21, 48316 Imbriovec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Tanja Loparić, OIB 85454255026, Imbriovec 21, 48316 Imbriovec</item>
    </izvorni_sadrzaj>
    <derivirana_varijabla naziv="DomainObject.Predmet.OstaliListFormatedWithAdressOIB_1">
      <item>E-oglasna ploča</item>
      <item>Sudski registar, Trgovački sud u Varaždinu</item>
      <item>Tanja Loparić, OIB 85454255026, Imbriovec 21, 48316 Imbriovec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Tanja Loparić</item>
    </izvorni_sadrzaj>
    <derivirana_varijabla naziv="DomainObject.Predmet.OstaliListNazivFormated_1">
      <item>E-oglasna ploča</item>
      <item>Sudski registar, Trgovački sud u Varaždinu</item>
      <item>Tanja Loparić</item>
    </derivirana_varijabla>
  </DomainObject.Predmet.OstaliListNazivFormated>
  <DomainObject.Predmet.OstaliListNazivFormatedOIB>
    <izvorni_sadrzaj>
      <item>E-oglasna ploča</item>
      <item>Sudski registar, Trgovački sud u Varaždinu</item>
      <item>Tanja Loparić, OIB 85454255026</item>
    </izvorni_sadrzaj>
    <derivirana_varijabla naziv="DomainObject.Predmet.OstaliListNazivFormatedOIB_1">
      <item>E-oglasna ploča</item>
      <item>Sudski registar, Trgovački sud u Varaždinu</item>
      <item>Tanja Loparić, OIB 85454255026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TANJA LOPARIĆ j.d.o.o. za knjigovodstvo, trgovinu i usluge</izvorni_sadrzaj>
    <derivirana_varijabla naziv="DomainObject.Predmet.ProtustrankaIDrugi_1">TANJA LOPARIĆ j.d.o.o. za knjigovodstvo,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TANJA LOPARIĆ j.d.o.o. za knjigovodstvo, trgovinu i usluge, OIB 08269169554, Imbriovec 17, 48316 Imbriovec</izvorni_sadrzaj>
    <derivirana_varijabla naziv="DomainObject.Predmet.ProtustrankaIDrugiAdressOIB_1">TANJA LOPARIĆ j.d.o.o. za knjigovodstvo, trgovinu i usluge, OIB 08269169554, Imbriovec 17, 48316 Imbriovec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TANJA LOPARIĆ j.d.o.o. za knjigovodstvo, trgovinu i usluge</item>
      <item>E-oglasna ploča</item>
      <item>Sudski registar, Trgovački sud u Varaždinu</item>
      <item>Tanja Loparić</item>
    </izvorni_sadrzaj>
    <derivirana_varijabla naziv="DomainObject.Predmet.SudioniciListNaziv_1">
      <item>Financijska agencija</item>
      <item>TANJA LOPARIĆ j.d.o.o. za knjigovodstvo, trgovinu i usluge</item>
      <item>E-oglasna ploča</item>
      <item>Sudski registar, Trgovački sud u Varaždinu</item>
      <item>Tanja Loparić</item>
    </derivirana_varijabla>
  </DomainObject.Predmet.SudioniciListNaziv>
  <DomainObject.Predmet.SudioniciListAdressOIB>
    <izvorni_sadrzaj>
      <item>Financijska agencija, OIB 85821130368, A. Cesarca 2,42000 Varaždin</item>
      <item>TANJA LOPARIĆ j.d.o.o. za knjigovodstvo, trgovinu i usluge, OIB 08269169554, Imbriovec 17,48316 Imbriovec</item>
      <item>E-oglasna ploča</item>
      <item>Sudski registar, Trgovački sud u Varaždinu</item>
      <item>Tanja Loparić, OIB 85454255026, Imbriovec 21,48316 Imbriovec</item>
    </izvorni_sadrzaj>
    <derivirana_varijabla naziv="DomainObject.Predmet.SudioniciListAdressOIB_1">
      <item>Financijska agencija, OIB 85821130368, A. Cesarca 2,42000 Varaždin</item>
      <item>TANJA LOPARIĆ j.d.o.o. za knjigovodstvo, trgovinu i usluge, OIB 08269169554, Imbriovec 17,48316 Imbriovec</item>
      <item>E-oglasna ploča</item>
      <item>Sudski registar, Trgovački sud u Varaždinu</item>
      <item>Tanja Loparić, OIB 85454255026, Imbriovec 21,48316 Imbriovec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08269169554</item>
      <item>, OIB null</item>
      <item>, OIB null</item>
      <item>, OIB 85454255026</item>
    </izvorni_sadrzaj>
    <derivirana_varijabla naziv="DomainObject.Predmet.SudioniciListNazivOIB_1">
      <item>, OIB 85821130368</item>
      <item>, OIB 08269169554</item>
      <item>, OIB null</item>
      <item>, OIB null</item>
      <item>, OIB 85454255026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1866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2016-02-03T13:06:00Z</dcterms:created>
  <dc:creator>Ljubica Makovec</dc:creator>
  <cp:lastModifiedBy>Nevenka Vuković</cp:lastModifiedBy>
  <cp:lastPrinted>2016-02-03T13:07:00Z</cp:lastPrinted>
  <dcterms:modified xmlns:xsi="http://www.w3.org/2001/XMLSchema-instance" xsi:type="dcterms:W3CDTF">2016-02-03T13:09:00Z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