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70a" w14:paraId="8c4c70a" w:rsidRDefault="004E1A94" w:rsidP="004E1A94" w:rsidR="004E1A9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A94" w:rsidP="004E1A94" w:rsidR="004E1A9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E1A94" w:rsidP="004E1A94" w:rsidR="004E1A9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E1A94" w:rsidP="004E1A94" w:rsidR="004E1A9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E1A94" w:rsidP="004E1A94" w:rsidR="004E1A9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4E1A94" w:rsidP="004E1A94" w:rsidR="004E1A9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E1A94" w:rsidP="004E1A94" w:rsidR="004E1A9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4E1A94" w:rsidP="004E1A94" w:rsidR="004E1A9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4E1A94" w:rsidP="004E1A94" w:rsidR="004E1A94" w:rsidRPr="00AD71A8">
      <w:pPr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7D1D4E">
      <w:pPr>
        <w:ind w:firstLine="708"/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10569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pravnom osobom</w:t>
      </w:r>
      <w:r w:rsidRPr="008C0525">
        <w:t xml:space="preserve"> </w:t>
      </w:r>
      <w:r>
        <w:t xml:space="preserve">HIMES d. o. o. Pula, Mutilska ulica 40, OIB 99863025748, </w:t>
      </w:r>
      <w:r>
        <w:rPr>
          <w:rFonts w:cs="Times New Roman" w:eastAsia="Times New Roman"/>
          <w:szCs w:val="24"/>
          <w:lang w:eastAsia="hr-HR"/>
        </w:rPr>
        <w:t>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E1A94" w:rsidP="004E1A94" w:rsidR="004E1A94" w:rsidRPr="00AD71A8">
      <w:pPr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4E1A94" w:rsidP="004E1A94" w:rsidR="004E1A94">
      <w:pPr>
        <w:rPr>
          <w:rFonts w:cs="Times New Roman" w:eastAsia="Times New Roman"/>
          <w:szCs w:val="24"/>
          <w:lang w:eastAsia="hr-HR"/>
        </w:rPr>
      </w:pPr>
    </w:p>
    <w:p w:rsidRDefault="004E1A94" w:rsidP="004E1A94" w:rsidR="004E1A9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t xml:space="preserve">HIMES d. o. o. Pula, Mutilska ulica 40, OIB 99863025748. </w:t>
      </w:r>
    </w:p>
    <w:p w:rsidRDefault="004E1A94" w:rsidP="004E1A94" w:rsidR="004E1A94" w:rsidRPr="00AD71A8">
      <w:pPr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AD71A8">
      <w:pPr>
        <w:jc w:val="center"/>
      </w:pPr>
      <w:r w:rsidRPr="00AD71A8">
        <w:t>Obrazloženje</w:t>
      </w:r>
    </w:p>
    <w:p w:rsidRDefault="004E1A94" w:rsidP="004E1A94" w:rsidR="004E1A9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t xml:space="preserve">HIMES d. o. o. Pula.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1763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 xml:space="preserve">116.580,98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4E1A94" w:rsidP="004E1A94" w:rsidR="004E1A94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E1A94" w:rsidP="004E1A94" w:rsidR="004E1A9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4E1A94" w:rsidP="004E1A94" w:rsidR="004E1A94">
      <w:pPr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E1A94" w:rsidP="004E1A94" w:rsidR="004E1A94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4E1A94" w:rsidP="004E1A94" w:rsidR="004E1A94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D65ED8">
        <w:rPr>
          <w:rFonts w:cs="Times New Roman" w:eastAsia="Times New Roman"/>
          <w:szCs w:val="24"/>
          <w:lang w:eastAsia="hr-HR"/>
        </w:rPr>
        <w:t>, v. r.</w:t>
      </w:r>
    </w:p>
    <w:p w:rsidRDefault="004E1A94" w:rsidP="004E1A94" w:rsidR="004E1A9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4E1A94" w:rsidP="004E1A94" w:rsidR="004E1A94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65ED8" w:rsidP="004E1A94" w:rsidR="00D65ED8">
      <w:pPr>
        <w:jc w:val="left"/>
        <w:rPr>
          <w:rFonts w:cs="Times New Roman" w:eastAsia="Times New Roman"/>
          <w:szCs w:val="24"/>
          <w:lang w:eastAsia="hr-HR"/>
        </w:rPr>
      </w:pPr>
    </w:p>
    <w:p w:rsidRDefault="004E1A94" w:rsidP="004E1A94" w:rsidR="004E1A9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E1A94" w:rsidP="004E1A94" w:rsidR="004E1A9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4E1A94" w:rsidP="004E1A94" w:rsidR="004E1A94" w:rsidRPr="00AD71A8"/>
    <w:p w:rsidRDefault="004E1A94" w:rsidP="004E1A94" w:rsidR="004E1A94" w:rsidRPr="00AD71A8"/>
    <w:p w:rsidRDefault="004E1A94" w:rsidP="004E1A94" w:rsidR="004E1A94"/>
    <w:p w:rsidRDefault="004E1A94" w:rsidP="004E1A94" w:rsidR="004E1A94"/>
    <w:p w:rsidRDefault="00195726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726" w:rsidR="00000000">
      <w:r>
        <w:separator/>
      </w:r>
    </w:p>
  </w:endnote>
  <w:endnote w:id="0" w:type="continuationSeparator">
    <w:p w:rsidRDefault="0019572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726" w:rsidR="00000000">
      <w:r>
        <w:separator/>
      </w:r>
    </w:p>
  </w:footnote>
  <w:footnote w:id="0" w:type="continuationSeparator">
    <w:p w:rsidRDefault="0019572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ED8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9572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 w:rsidR="0007413C">
      <w:rPr>
        <w:szCs w:val="24"/>
      </w:rPr>
      <w:tab/>
      <w:t>11 St-206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13C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St-206</w:t>
    </w:r>
    <w:r w:rsidR="00D65ED8"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333"/>
    <w:rsid w:val="0007413C"/>
    <w:rsid w:val="00195726"/>
    <w:rsid w:val="00211333"/>
    <w:rsid w:val="004E1A94"/>
    <w:rsid w:val="009A6044"/>
    <w:rsid w:val="00BF033F"/>
    <w:rsid w:val="00D6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A9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A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A9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A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A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13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1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1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41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413C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A9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A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A9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A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A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13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1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1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41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413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HIMES d. o. o. PULA</izvorni_sadrzaj>
    <derivirana_varijabla naziv="DomainObject.Predmet.ProtustrankaFormated_1">  HIMES d. o. o. PULA</derivirana_varijabla>
  </DomainObject.Predmet.ProtustrankaFormated>
  <DomainObject.Predmet.ProtustrankaFormatedOIB>
    <izvorni_sadrzaj>  HIMES d. o. o. PULA, OIB 99863025748</izvorni_sadrzaj>
    <derivirana_varijabla naziv="DomainObject.Predmet.ProtustrankaFormatedOIB_1">  HIMES d. o. o. PULA, OIB 99863025748</derivirana_varijabla>
  </DomainObject.Predmet.ProtustrankaFormatedOIB>
  <DomainObject.Predmet.ProtustrankaFormatedWithAdress>
    <izvorni_sadrzaj> HIMES d. o. o. PULA, Mutilska ulica 40, 52100 Pula</izvorni_sadrzaj>
    <derivirana_varijabla naziv="DomainObject.Predmet.ProtustrankaFormatedWithAdress_1"> HIMES d. o. o. PULA, Mutilska ulica 40, 52100 Pula</derivirana_varijabla>
  </DomainObject.Predmet.ProtustrankaFormatedWithAdress>
  <DomainObject.Predmet.ProtustrankaFormatedWithAdressOIB>
    <izvorni_sadrzaj> HIMES d. o. o. PULA, OIB 99863025748, Mutilska ulica 40, 52100 Pula</izvorni_sadrzaj>
    <derivirana_varijabla naziv="DomainObject.Predmet.ProtustrankaFormatedWithAdressOIB_1"> HIMES d. o. o. PULA, OIB 99863025748, Mutilska ulica 40, 52100 Pula</derivirana_varijabla>
  </DomainObject.Predmet.ProtustrankaFormatedWithAdressOIB>
  <DomainObject.Predmet.ProtustrankaWithAdress>
    <izvorni_sadrzaj>HIMES d. o. o. PULA Mutilska ulica 40, 52100 Pula</izvorni_sadrzaj>
    <derivirana_varijabla naziv="DomainObject.Predmet.ProtustrankaWithAdress_1">HIMES d. o. o. PULA Mutilska ulica 40, 52100 Pula</derivirana_varijabla>
  </DomainObject.Predmet.ProtustrankaWithAdress>
  <DomainObject.Predmet.ProtustrankaWithAdressOIB>
    <izvorni_sadrzaj>HIMES d. o. o. PULA, OIB 99863025748, Mutilska ulica 40, 52100 Pula</izvorni_sadrzaj>
    <derivirana_varijabla naziv="DomainObject.Predmet.ProtustrankaWithAdressOIB_1">HIMES d. o. o. PULA, OIB 99863025748, Mutilska ulica 40, 52100 Pula</derivirana_varijabla>
  </DomainObject.Predmet.ProtustrankaWithAdressOIB>
  <DomainObject.Predmet.ProtustrankaNazivFormated>
    <izvorni_sadrzaj>HIMES d. o. o. PULA</izvorni_sadrzaj>
    <derivirana_varijabla naziv="DomainObject.Predmet.ProtustrankaNazivFormated_1">HIMES d. o. o. PULA</derivirana_varijabla>
  </DomainObject.Predmet.ProtustrankaNazivFormated>
  <DomainObject.Predmet.ProtustrankaNazivFormatedOIB>
    <izvorni_sadrzaj>HIMES d. o. o. PULA, OIB 99863025748</izvorni_sadrzaj>
    <derivirana_varijabla naziv="DomainObject.Predmet.ProtustrankaNazivFormatedOIB_1">HIMES d. o. o. PULA, OIB 99863025748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116580.98</izvorni_sadrzaj>
    <derivirana_varijabla naziv="DomainObject.Predmet.TrenutnaVrijednost_1">116580.98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HIMES d. o. o. PULA</item>
    </izvorni_sadrzaj>
    <derivirana_varijabla naziv="DomainObject.Predmet.ProtuStrankaListFormated_1">
      <item>HIMES d. o. o. PULA</item>
    </derivirana_varijabla>
  </DomainObject.Predmet.ProtuStrankaListFormated>
  <DomainObject.Predmet.ProtuStrankaListFormatedOIB>
    <izvorni_sadrzaj>
      <item>HIMES d. o. o. PULA, OIB 99863025748</item>
    </izvorni_sadrzaj>
    <derivirana_varijabla naziv="DomainObject.Predmet.ProtuStrankaListFormatedOIB_1">
      <item>HIMES d. o. o. PULA, OIB 99863025748</item>
    </derivirana_varijabla>
  </DomainObject.Predmet.ProtuStrankaListFormatedOIB>
  <DomainObject.Predmet.ProtuStrankaListFormatedWithAdress>
    <izvorni_sadrzaj>
      <item>HIMES d. o. o. PULA, Mutilska ulica 40, 52100 Pula</item>
    </izvorni_sadrzaj>
    <derivirana_varijabla naziv="DomainObject.Predmet.ProtuStrankaListFormatedWithAdress_1">
      <item>HIMES d. o. o. PULA, Mutilska ulica 40, 52100 Pula</item>
    </derivirana_varijabla>
  </DomainObject.Predmet.ProtuStrankaListFormatedWithAdress>
  <DomainObject.Predmet.ProtuStrankaListFormatedWithAdressOIB>
    <izvorni_sadrzaj>
      <item>HIMES d. o. o. PULA, OIB 99863025748, Mutilska ulica 40, 52100 Pula</item>
    </izvorni_sadrzaj>
    <derivirana_varijabla naziv="DomainObject.Predmet.ProtuStrankaListFormatedWithAdressOIB_1">
      <item>HIMES d. o. o. PULA, OIB 99863025748, Mutilska ulica 40, 52100 Pula</item>
    </derivirana_varijabla>
  </DomainObject.Predmet.ProtuStrankaListFormatedWithAdressOIB>
  <DomainObject.Predmet.ProtuStrankaListNazivFormated>
    <izvorni_sadrzaj>
      <item>HIMES d. o. o. PULA</item>
    </izvorni_sadrzaj>
    <derivirana_varijabla naziv="DomainObject.Predmet.ProtuStrankaListNazivFormated_1">
      <item>HIMES d. o. o. PULA</item>
    </derivirana_varijabla>
  </DomainObject.Predmet.ProtuStrankaListNazivFormated>
  <DomainObject.Predmet.ProtuStrankaListNazivFormatedOIB>
    <izvorni_sadrzaj>
      <item>HIMES d. o. o. PULA, OIB 99863025748</item>
    </izvorni_sadrzaj>
    <derivirana_varijabla naziv="DomainObject.Predmet.ProtuStrankaListNazivFormatedOIB_1">
      <item>HIMES d. o. o. PULA, OIB 99863025748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HIMES d. o. o. PULA</izvorni_sadrzaj>
    <derivirana_varijabla naziv="DomainObject.Predmet.ProtustrankaIDrugi_1">HIMES d. o. o. PULA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HIMES d. o. o. PULA, OIB 99863025748, Mutilska ulica 40, 52100 Pula</izvorni_sadrzaj>
    <derivirana_varijabla naziv="DomainObject.Predmet.ProtustrankaIDrugiAdressOIB_1">HIMES d. o. o. PULA, OIB 99863025748, Mutilska ulica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HIMES d. o. o. PULA</item>
    </izvorni_sadrzaj>
    <derivirana_varijabla naziv="DomainObject.Predmet.SudioniciListNaziv_1">
      <item>FINANCIJSKA AGENCIJA, RC RIJEKA, Podružnica Pula</item>
      <item>HIMES d. o. o. PULA</item>
    </derivirana_varijabla>
  </DomainObject.Predmet.SudioniciListNaziv>
  <DomainObject.Predmet.SudioniciListAdressOIB>
    <izvorni_sadrzaj>
      <item>FINANCIJSKA AGENCIJA, RC RIJEKA, Podružnica Pula, OIB 85821130368, Giardini 5,52100 Pula</item>
      <item>HIMES d. o. o. PULA, OIB 99863025748, Mutilska ulica 40,52100 Pula</item>
    </izvorni_sadrzaj>
    <derivirana_varijabla naziv="DomainObject.Predmet.SudioniciListAdressOIB_1">
      <item>FINANCIJSKA AGENCIJA, RC RIJEKA, Podružnica Pula, OIB 85821130368, Giardini 5,52100 Pula</item>
      <item>HIMES d. o. o. PULA, OIB 99863025748, Mutilska ulica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99863025748</item>
    </izvorni_sadrzaj>
    <derivirana_varijabla naziv="DomainObject.Predmet.SudioniciListNazivOIB_1">
      <item>, OIB 85821130368</item>
      <item>, OIB 99863025748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1953</properties:Characters>
  <properties:Lines>53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2015-11-17T08:24:00Z</dcterms:created>
  <dc:creator>Mihaela Kaligari</dc:creator>
  <dc:description/>
  <cp:keywords/>
  <cp:lastModifiedBy>Meri Simičić Beato</cp:lastModifiedBy>
  <cp:lastPrinted>2015-11-17T08:47:00Z</cp:lastPrinted>
  <dcterms:modified xmlns:xsi="http://www.w3.org/2001/XMLSchema-instance" xsi:type="dcterms:W3CDTF">2015-11-18T10:56:00Z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