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3048f71" w14:paraId="3048f71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6D2A4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AF4EB5">
              <w:rPr>
                <w:rFonts w:cs="Times New Roman" w:eastAsia="Times New Roman"/>
                <w:kern w:val="0"/>
                <w:lang w:bidi="ar-SA" w:eastAsia="hr-HR"/>
              </w:rPr>
              <w:t>61/18-11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EF04AA" w:rsidRPr="00BA0147">
        <w:rPr>
          <w:rFonts w:cs="Times New Roman"/>
        </w:rPr>
        <w:t xml:space="preserve">u stečajnom predmetu </w:t>
      </w:r>
      <w:r w:rsidR="00185BAE" w:rsidRPr="0056514C">
        <w:t>povodom</w:t>
      </w:r>
      <w:r w:rsidR="00064044">
        <w:rPr>
          <w:rFonts w:cs="Times New Roman"/>
        </w:rPr>
        <w:t xml:space="preserve"> </w:t>
      </w:r>
      <w:r w:rsidR="00F11B30">
        <w:t>prijedloga predlagatelja Financijske agencije, Regionalni centar Zagreb, Podružnica Varaždin, za otvaranje stečajnog postupka nad dužnikom</w:t>
      </w:r>
      <w:r w:rsidR="00F11B30">
        <w:rPr>
          <w:kern w:val="2"/>
        </w:rPr>
        <w:t xml:space="preserve"> </w:t>
      </w:r>
      <w:r w:rsidR="00AF4EB5" w:rsidRPr="00E25187">
        <w:rPr>
          <w:kern w:val="2"/>
        </w:rPr>
        <w:t xml:space="preserve">QUESTUS GRUPA j.d.o.o. za </w:t>
      </w:r>
      <w:r w:rsidR="00AF4EB5">
        <w:rPr>
          <w:kern w:val="2"/>
        </w:rPr>
        <w:t xml:space="preserve">proizvodnju, trgovinu i usluge, </w:t>
      </w:r>
      <w:r w:rsidR="00AF4EB5" w:rsidRPr="00E25187">
        <w:rPr>
          <w:kern w:val="2"/>
        </w:rPr>
        <w:t>Strahoninec, Poljska 49, OIB: 88105084891</w:t>
      </w:r>
      <w:r w:rsidR="006D2A40">
        <w:rPr>
          <w:kern w:val="2"/>
        </w:rPr>
        <w:t xml:space="preserve">, 27. kolovoza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AF4EB5">
        <w:t xml:space="preserve"> </w:t>
      </w:r>
      <w:r w:rsidR="00AF4EB5" w:rsidRPr="00E25187">
        <w:rPr>
          <w:kern w:val="2"/>
        </w:rPr>
        <w:t xml:space="preserve">QUESTUS GRUPA j.d.o.o. za </w:t>
      </w:r>
      <w:r w:rsidR="00AF4EB5">
        <w:rPr>
          <w:kern w:val="2"/>
        </w:rPr>
        <w:t xml:space="preserve">proizvodnju, trgovinu i usluge, </w:t>
      </w:r>
      <w:r w:rsidR="00AF4EB5" w:rsidRPr="00E25187">
        <w:rPr>
          <w:kern w:val="2"/>
        </w:rPr>
        <w:t>Strahoninec, Poljska 49, OIB: 88105084891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AF4EB5">
        <w:t>61</w:t>
      </w:r>
      <w:r w:rsidR="004812B3">
        <w:t>/18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A40">
        <w:rPr>
          <w:rFonts w:cs="Times New Roman"/>
        </w:rPr>
        <w:t>27. kolovoza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0D6" w:rsidP="00BA0147" w:rsidR="008D10D6">
      <w:r>
        <w:separator/>
      </w:r>
    </w:p>
  </w:endnote>
  <w:endnote w:id="0" w:type="continuationSeparator">
    <w:p w:rsidRDefault="008D10D6" w:rsidP="00BA0147" w:rsidR="008D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0D6" w:rsidP="00BA0147" w:rsidR="008D10D6">
      <w:r>
        <w:separator/>
      </w:r>
    </w:p>
  </w:footnote>
  <w:footnote w:id="0" w:type="continuationSeparator">
    <w:p w:rsidRDefault="008D10D6" w:rsidP="00BA0147" w:rsidR="008D1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2F57"/>
    <w:rsid w:val="00185BAE"/>
    <w:rsid w:val="00193562"/>
    <w:rsid w:val="001D0412"/>
    <w:rsid w:val="001D2BCB"/>
    <w:rsid w:val="00213CEE"/>
    <w:rsid w:val="00216387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265B4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812B3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2A40"/>
    <w:rsid w:val="00720601"/>
    <w:rsid w:val="00724390"/>
    <w:rsid w:val="0072529F"/>
    <w:rsid w:val="007410CE"/>
    <w:rsid w:val="00742B02"/>
    <w:rsid w:val="0076577E"/>
    <w:rsid w:val="00772539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8D10D6"/>
    <w:rsid w:val="0092371F"/>
    <w:rsid w:val="00926C33"/>
    <w:rsid w:val="009350D2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AF4EB5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4B17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1B3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26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5B4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3265B4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3265B4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3265B4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26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5B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265B4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265B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265B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QUESTUS GRUPA jednostavno društvo s ograničenom odgovornošću za proizvodnju, trgovinu i usluge zastupanog po punomoćniku Zorica Bogdan</izvorni_sadrzaj>
    <derivirana_varijabla naziv="DomainObject.Predmet.ProtustrankaFormated_1">  QUESTUS GRUPA jednostavno društvo s ograničenom odgovornošću za proizvodnju, trgovinu i usluge zastupanog po punomoćniku Zorica Bogdan</derivirana_varijabla>
  </DomainObject.Predmet.ProtustrankaFormated>
  <DomainObject.Predmet.ProtustrankaFormatedOIB>
    <izvorni_sadrzaj>  QUESTUS GRUPA jednostavno društvo s ograničenom odgovornošću za proizvodnju, trgovinu i usluge, OIB 88105084891 zastupanog po punomoćniku Zorica Bogdan</izvorni_sadrzaj>
    <derivirana_varijabla naziv="DomainObject.Predmet.ProtustrankaFormatedOIB_1">  QUESTUS GRUPA jednostavno društvo s ograničenom odgovornošću za proizvodnju, trgovinu i usluge, OIB 88105084891 zastupanog po punomoćniku Zorica Bogdan</derivirana_varijabla>
  </DomainObject.Predmet.ProtustrankaFormatedOIB>
  <DomainObject.Predmet.ProtustrankaFormatedWithAdress>
    <izvorni_sadrzaj> QUESTUS GRUPA jednostavno društvo s ograničenom odgovornošću za proizvodnju, trgovinu i usluge, Poljska 49, 40000 Strahoninec zastupanog po punomoćniku Zorica Bogdan</izvorni_sadrzaj>
    <derivirana_varijabla naziv="DomainObject.Predmet.ProtustrankaFormatedWithAdress_1"> QUESTUS GRUPA jednostavno društvo s ograničenom odgovornošću za proizvodnju, trgovinu i usluge, Poljska 49, 40000 Strahoninec zastupanog po punomoćniku Zorica Bogdan</derivirana_varijabla>
  </DomainObject.Predmet.ProtustrankaFormatedWithAdress>
  <DomainObject.Predmet.ProtustrankaFormatedWithAdressOIB>
    <izvorni_sadrzaj> QUESTUS GRUPA jednostavno društvo s ograničenom odgovornošću za proizvodnju, trgovinu i usluge, OIB 88105084891, Poljska 49, 40000 Strahoninec zastupanog po punomoćniku Zorica Bogdan</izvorni_sadrzaj>
    <derivirana_varijabla naziv="DomainObject.Predmet.ProtustrankaFormatedWithAdressOIB_1"> QUESTUS GRUPA jednostavno društvo s ograničenom odgovornošću za proizvodnju, trgovinu i usluge, OIB 88105084891, Poljska 49, 40000 Strahoninec zastupanog po punomoćniku Zorica Bogdan</derivirana_varijabla>
  </DomainObject.Predmet.ProtustrankaFormatedWithAdressOIB>
  <DomainObject.Predmet.ProtustrankaWithAdress>
    <izvorni_sadrzaj>QUESTUS GRUPA jednostavno društvo s ograničenom odgovornošću za proizvodnju, trgovinu i usluge Poljska 49, 40000 Strahoninec</izvorni_sadrzaj>
    <derivirana_varijabla naziv="DomainObject.Predmet.ProtustrankaWithAdress_1">QUESTUS GRUPA jednostavno društvo s ograničenom odgovornošću za proizvodnju, trgovinu i usluge Poljska 49, 40000 Strahoninec</derivirana_varijabla>
  </DomainObject.Predmet.ProtustrankaWithAdress>
  <DomainObject.Predmet.ProtustrankaWithAdressOIB>
    <izvorni_sadrzaj>QUESTUS GRUPA jednostavno društvo s ograničenom odgovornošću za proizvodnju, trgovinu i usluge, OIB 88105084891, Poljska 49, 40000 Strahoninec</izvorni_sadrzaj>
    <derivirana_varijabla naziv="DomainObject.Predmet.ProtustrankaWithAdressOIB_1">QUESTUS GRUPA jednostavno društvo s ograničenom odgovornošću za proizvodnju, trgovinu i usluge, OIB 88105084891, Poljska 49, 40000 Strahoninec</derivirana_varijabla>
  </DomainObject.Predmet.ProtustrankaWithAdressOIB>
  <DomainObject.Predmet.ProtustrankaNazivFormated>
    <izvorni_sadrzaj>QUESTUS GRUPA jednostavno društvo s ograničenom odgovornošću za proizvodnju, trgovinu i usluge</izvorni_sadrzaj>
    <derivirana_varijabla naziv="DomainObject.Predmet.ProtustrankaNazivFormated_1">QUESTUS GRUPA jednostavno društvo s ograničenom odgovornošću za proizvodnju, trgovinu i usluge</derivirana_varijabla>
  </DomainObject.Predmet.ProtustrankaNazivFormated>
  <DomainObject.Predmet.ProtustrankaNazivFormatedOIB>
    <izvorni_sadrzaj>QUESTUS GRUPA jednostavno društvo s ograničenom odgovornošću za proizvodnju, trgovinu i usluge, OIB 88105084891</izvorni_sadrzaj>
    <derivirana_varijabla naziv="DomainObject.Predmet.ProtustrankaNazivFormatedOIB_1">QUESTUS GRUPA jednostavno društvo s ograničenom odgovornošću za proizvodnju, trgovinu i usluge, OIB 88105084891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6202.77</izvorni_sadrzaj>
    <derivirana_varijabla naziv="DomainObject.Predmet.TrenutnaVrijednost_1">6202.77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QUESTUS GRUPA jednostavno društvo s ograničenom odgovornošću za proizvodnju, trgovinu i usluge zastupanog po punomoćniku Zorica Bogdan</item>
    </izvorni_sadrzaj>
    <derivirana_varijabla naziv="DomainObject.Predmet.ProtuStrankaListFormated_1">
      <item>QUESTUS GRUPA jednostavno društvo s ograničenom odgovornošću za proizvodnju, trgovinu i usluge zastupanog po punomoćniku Zorica Bogdan</item>
    </derivirana_varijabla>
  </DomainObject.Predmet.ProtuStrankaListFormated>
  <DomainObject.Predmet.ProtuStrankaListFormatedOIB>
    <izvorni_sadrzaj>
      <item>QUESTUS GRUPA jednostavno društvo s ograničenom odgovornošću za proizvodnju, trgovinu i usluge, OIB 88105084891 zastupanog po punomoćniku Zorica Bogdan</item>
    </izvorni_sadrzaj>
    <derivirana_varijabla naziv="DomainObject.Predmet.ProtuStrankaListFormatedOIB_1">
      <item>QUESTUS GRUPA jednostavno društvo s ograničenom odgovornošću za proizvodnju, trgovinu i usluge, OIB 88105084891 zastupanog po punomoćniku Zorica Bogdan</item>
    </derivirana_varijabla>
  </DomainObject.Predmet.ProtuStrankaListFormatedOIB>
  <DomainObject.Predmet.ProtuStrankaListFormatedWithAdress>
    <izvorni_sadrzaj>
      <item>QUESTUS GRUPA jednostavno društvo s ograničenom odgovornošću za proizvodnju, trgovinu i usluge, Poljska 49, 40000 Strahoninec zastupanog po punomoćniku Zorica Bogdan</item>
    </izvorni_sadrzaj>
    <derivirana_varijabla naziv="DomainObject.Predmet.ProtuStrankaListFormatedWithAdress_1">
      <item>QUESTUS GRUPA jednostavno društvo s ograničenom odgovornošću za proizvodnju, trgovinu i usluge, Poljska 49, 40000 Strahoninec zastupanog po punomoćniku Zorica Bogdan</item>
    </derivirana_varijabla>
  </DomainObject.Predmet.ProtuStrankaListFormatedWithAdress>
  <DomainObject.Predmet.ProtuStrankaListFormatedWithAdressOIB>
    <izvorni_sadrzaj>
      <item>QUESTUS GRUPA jednostavno društvo s ograničenom odgovornošću za proizvodnju, trgovinu i usluge, OIB 88105084891, Poljska 49, 40000 Strahoninec zastupanog po punomoćniku Zorica Bogdan</item>
    </izvorni_sadrzaj>
    <derivirana_varijabla naziv="DomainObject.Predmet.ProtuStrankaListFormatedWithAdressOIB_1">
      <item>QUESTUS GRUPA jednostavno društvo s ograničenom odgovornošću za proizvodnju, trgovinu i usluge, OIB 88105084891, Poljska 49, 40000 Strahoninec zastupanog po punomoćniku Zorica Bogdan</item>
    </derivirana_varijabla>
  </DomainObject.Predmet.ProtuStrankaListFormatedWithAdressOIB>
  <DomainObject.Predmet.ProtuStrankaListNazivFormated>
    <izvorni_sadrzaj>
      <item>QUESTUS GRUPA jednostavno društvo s ograničenom odgovornošću za proizvodnju, trgovinu i usluge</item>
    </izvorni_sadrzaj>
    <derivirana_varijabla naziv="DomainObject.Predmet.ProtuStrankaListNazivFormated_1">
      <item>QUESTUS GRUPA jednostavno društvo s ograničenom odgovornošću za proizvodnju, trgovinu i usluge</item>
    </derivirana_varijabla>
  </DomainObject.Predmet.ProtuStrankaListNazivFormated>
  <DomainObject.Predmet.ProtuStrankaListNazivFormatedOIB>
    <izvorni_sadrzaj>
      <item>QUESTUS GRUPA jednostavno društvo s ograničenom odgovornošću za proizvodnju, trgovinu i usluge, OIB 88105084891</item>
    </izvorni_sadrzaj>
    <derivirana_varijabla naziv="DomainObject.Predmet.ProtuStrankaListNazivFormatedOIB_1">
      <item>QUESTUS GRUPA jednostavno društvo s ograničenom odgovornošću za proizvodnju, trgovinu i usluge, OIB 88105084891</item>
    </derivirana_varijabla>
  </DomainObject.Predmet.ProtuStrankaListNazivFormatedOIB>
  <DomainObject.Predmet.OstaliListFormated>
    <izvorni_sadrzaj>
      <item>Sudski registar</item>
      <item>Zorica Bogdan punomoćnica sudionika u postupku QUESTUS GRUPA jednostavno društvo s ograničenom odgovornošću za proizvodnju, trgovinu i usluge</item>
    </izvorni_sadrzaj>
    <derivirana_varijabla naziv="DomainObject.Predmet.OstaliListFormated_1">
      <item>Sudski registar</item>
      <item>Zorica Bogdan punomoćnica sudionika u postupku QUESTUS GRUPA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Zorica Bogdan, OIB 79441422511 punomoćnica sudionika u postupku QUESTUS GRUPA jednostavno društvo s ograničenom odgovornošću za proizvodnju, trgovinu i usluge</item>
    </izvorni_sadrzaj>
    <derivirana_varijabla naziv="DomainObject.Predmet.OstaliListFormatedOIB_1">
      <item>Sudski registar</item>
      <item>Zorica Bogdan, OIB 79441422511 punomoćnica sudionika u postupku QUESTUS GRUPA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Zorica Bogdan, Poljska 49, 40000 Strahoninec punomoćnica sudionika u postupku QUESTUS GRUPA jednostavno društvo s ograničenom odgovornošću za proizvodnju, trgovinu i usluge</item>
    </izvorni_sadrzaj>
    <derivirana_varijabla naziv="DomainObject.Predmet.OstaliListFormatedWithAdress_1">
      <item>Sudski registar</item>
      <item>Zorica Bogdan, Poljska 49, 40000 Strahoninec punomoćnica sudionika u postupku QUESTUS GRUPA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Zorica Bogdan, OIB 79441422511, Poljska 49, 40000 Strahoninec punomoćnica sudionika u postupku QUESTUS GRUPA jednostavno društvo s ograničenom odgovornošću za proizvodnju, trgovinu i usluge</item>
    </izvorni_sadrzaj>
    <derivirana_varijabla naziv="DomainObject.Predmet.OstaliListFormatedWithAdressOIB_1">
      <item>Sudski registar</item>
      <item>Zorica Bogdan, OIB 79441422511, Poljska 49, 40000 Strahoninec punomoćnica sudionika u postupku QUESTUS GRUPA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Zorica Bogdan</item>
    </izvorni_sadrzaj>
    <derivirana_varijabla naziv="DomainObject.Predmet.OstaliListNazivFormated_1">
      <item>Sudski registar</item>
      <item>Zorica Bogdan</item>
    </derivirana_varijabla>
  </DomainObject.Predmet.OstaliListNazivFormated>
  <DomainObject.Predmet.OstaliListNazivFormatedOIB>
    <izvorni_sadrzaj>
      <item>Sudski registar</item>
      <item>Zorica Bogdan, OIB 79441422511</item>
    </izvorni_sadrzaj>
    <derivirana_varijabla naziv="DomainObject.Predmet.OstaliListNazivFormatedOIB_1">
      <item>Sudski registar</item>
      <item>Zorica Bogdan, OIB 79441422511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QUESTUS GRUPA jednostavno društvo s ograničenom odgovornošću za proizvodnju, trgovinu i usluge</izvorni_sadrzaj>
    <derivirana_varijabla naziv="DomainObject.Predmet.ProtustrankaIDrugi_1">QUESTUS GRUPA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QUESTUS GRUPA jednostavno društvo s ograničenom odgovornošću za proizvodnju, trgovinu i usluge, OIB 88105084891, Poljska 49, 40000 Strahoninec</izvorni_sadrzaj>
    <derivirana_varijabla naziv="DomainObject.Predmet.ProtustrankaIDrugiAdressOIB_1">QUESTUS GRUPA jednostavno društvo s ograničenom odgovornošću za proizvodnju, trgovinu i usluge, OIB 88105084891, Poljska 49,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QUESTUS GRUPA jednostavno društvo s ograničenom odgovornošću za proizvodnju, trgovinu i usluge</item>
      <item>Sudski registar</item>
      <item>Zorica Bogdan</item>
    </izvorni_sadrzaj>
    <derivirana_varijabla naziv="DomainObject.Predmet.SudioniciListNaziv_1">
      <item>Financijska agencija</item>
      <item>QUESTUS GRUPA jednostavno društvo s ograničenom odgovornošću za proizvodnju, trgovinu i usluge</item>
      <item>Sudski registar</item>
      <item>Zorica Bogdan</item>
    </derivirana_varijabla>
  </DomainObject.Predmet.SudioniciListNaziv>
  <DomainObject.Predmet.SudioniciListAdressOIB>
    <izvorni_sadrzaj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izvorni_sadrzaj>
    <derivirana_varijabla naziv="DomainObject.Predmet.SudioniciListAdressOIB_1"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88105084891</item>
      <item>, OIB null</item>
      <item>, OIB 79441422511</item>
    </izvorni_sadrzaj>
    <derivirana_varijabla naziv="DomainObject.Predmet.SudioniciListNazivOIB_1">
      <item>, OIB 85821130368</item>
      <item>, OIB 88105084891</item>
      <item>, OIB null</item>
      <item>, OIB 79441422511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3599D-0BCF-43DD-8154-9242F0261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1153</properties:Characters>
  <properties:Lines>42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2018-08-27T11:49:00Z</cp:lastPrinted>
  <dcterms:modified xmlns:xsi="http://www.w3.org/2001/XMLSchema-instance" xsi:type="dcterms:W3CDTF">2018-08-27T11:50:00Z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(ST-165-18-8 rješenje - poziv na uplatu predujma po NOVOM SZ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