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1452" w14:paraId="2061452" w:rsidRDefault="00953A3A" w:rsidP="00953A3A" w:rsidR="00671A4A" w:rsidRPr="00953A3A">
      <w:pPr>
        <w:tabs>
          <w:tab w:pos="1628" w:val="left"/>
          <w:tab w:pos="9072" w:val="right"/>
        </w:tabs>
        <w15:collapsed w:val="false"/>
      </w:pPr>
      <w:r>
        <w:tab/>
      </w:r>
      <w:r w:rsidR="00671A4A" w:rsidRPr="00953A3A">
        <w:t xml:space="preserve">    </w:t>
      </w:r>
    </w:p>
    <w:p w:rsidRDefault="00411B08" w:rsidP="00671A4A" w:rsidR="00671A4A" w:rsidRPr="00953A3A">
      <w:r w:rsidRPr="00953A3A">
        <w:rPr>
          <w:bCs/>
        </w:rPr>
        <w:t xml:space="preserve">             </w:t>
      </w:r>
      <w:r w:rsidR="00176C69" w:rsidRPr="00953A3A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53A3A"/>
    <w:p w:rsidRDefault="00671A4A" w:rsidP="00671A4A" w:rsidR="00671A4A" w:rsidRPr="00953A3A">
      <w:pPr>
        <w:ind w:hanging="720" w:left="360"/>
      </w:pPr>
      <w:r w:rsidRPr="00953A3A">
        <w:t xml:space="preserve">     </w:t>
      </w:r>
      <w:r w:rsidR="00F957D4" w:rsidRPr="00953A3A">
        <w:t xml:space="preserve">    </w:t>
      </w:r>
      <w:r w:rsidRPr="00953A3A">
        <w:t>REPUBLIKA HRVATSKA</w:t>
      </w:r>
    </w:p>
    <w:p w:rsidRDefault="00671A4A" w:rsidP="00184F3E" w:rsidR="00BF2838" w:rsidRPr="00953A3A">
      <w:pPr>
        <w:ind w:hanging="720" w:left="360"/>
      </w:pPr>
      <w:r w:rsidRPr="00953A3A">
        <w:t xml:space="preserve">     TRGOVAČKI SUD U OSIJEKU</w:t>
      </w:r>
    </w:p>
    <w:p w:rsidRDefault="009F5048" w:rsidP="00953A3A" w:rsidR="009F5048" w:rsidRPr="00953A3A"/>
    <w:p w:rsidRDefault="00F957D4" w:rsidP="00942BE4" w:rsidR="00942BE4" w:rsidRPr="00953A3A">
      <w:pPr>
        <w:jc w:val="center"/>
      </w:pPr>
      <w:r w:rsidRPr="00953A3A">
        <w:t>R</w:t>
      </w:r>
      <w:r w:rsidR="005D0396" w:rsidRPr="00953A3A">
        <w:t xml:space="preserve"> </w:t>
      </w:r>
      <w:r w:rsidRPr="00953A3A">
        <w:t>E</w:t>
      </w:r>
      <w:r w:rsidR="005D0396" w:rsidRPr="00953A3A">
        <w:t xml:space="preserve"> </w:t>
      </w:r>
      <w:r w:rsidRPr="00953A3A">
        <w:t>P</w:t>
      </w:r>
      <w:r w:rsidR="005D0396" w:rsidRPr="00953A3A">
        <w:t xml:space="preserve"> </w:t>
      </w:r>
      <w:r w:rsidRPr="00953A3A">
        <w:t>U</w:t>
      </w:r>
      <w:r w:rsidR="005D0396" w:rsidRPr="00953A3A">
        <w:t xml:space="preserve"> </w:t>
      </w:r>
      <w:r w:rsidRPr="00953A3A">
        <w:t>B</w:t>
      </w:r>
      <w:r w:rsidR="005D0396" w:rsidRPr="00953A3A">
        <w:t xml:space="preserve"> </w:t>
      </w:r>
      <w:r w:rsidRPr="00953A3A">
        <w:t>L</w:t>
      </w:r>
      <w:r w:rsidR="005D0396" w:rsidRPr="00953A3A">
        <w:t xml:space="preserve"> </w:t>
      </w:r>
      <w:r w:rsidRPr="00953A3A">
        <w:t>I</w:t>
      </w:r>
      <w:r w:rsidR="005D0396" w:rsidRPr="00953A3A">
        <w:t xml:space="preserve"> </w:t>
      </w:r>
      <w:r w:rsidRPr="00953A3A">
        <w:t>K</w:t>
      </w:r>
      <w:r w:rsidR="005D0396" w:rsidRPr="00953A3A">
        <w:t xml:space="preserve"> </w:t>
      </w:r>
      <w:r w:rsidRPr="00953A3A">
        <w:t>A</w:t>
      </w:r>
      <w:r w:rsidR="005D0396" w:rsidRPr="00953A3A">
        <w:t xml:space="preserve">  </w:t>
      </w:r>
      <w:r w:rsidRPr="00953A3A">
        <w:t xml:space="preserve"> H</w:t>
      </w:r>
      <w:r w:rsidR="005D0396" w:rsidRPr="00953A3A">
        <w:t xml:space="preserve"> </w:t>
      </w:r>
      <w:r w:rsidRPr="00953A3A">
        <w:t>R</w:t>
      </w:r>
      <w:r w:rsidR="005D0396" w:rsidRPr="00953A3A">
        <w:t xml:space="preserve"> </w:t>
      </w:r>
      <w:r w:rsidRPr="00953A3A">
        <w:t>V</w:t>
      </w:r>
      <w:r w:rsidR="005D0396" w:rsidRPr="00953A3A">
        <w:t xml:space="preserve"> </w:t>
      </w:r>
      <w:r w:rsidRPr="00953A3A">
        <w:t>A</w:t>
      </w:r>
      <w:r w:rsidR="005D0396" w:rsidRPr="00953A3A">
        <w:t xml:space="preserve"> </w:t>
      </w:r>
      <w:r w:rsidRPr="00953A3A">
        <w:t>T</w:t>
      </w:r>
      <w:r w:rsidR="005D0396" w:rsidRPr="00953A3A">
        <w:t xml:space="preserve"> </w:t>
      </w:r>
      <w:r w:rsidRPr="00953A3A">
        <w:t>S</w:t>
      </w:r>
      <w:r w:rsidR="005D0396" w:rsidRPr="00953A3A">
        <w:t xml:space="preserve"> </w:t>
      </w:r>
      <w:r w:rsidRPr="00953A3A">
        <w:t>K</w:t>
      </w:r>
      <w:r w:rsidR="005D0396" w:rsidRPr="00953A3A">
        <w:t xml:space="preserve"> </w:t>
      </w:r>
      <w:r w:rsidRPr="00953A3A">
        <w:t>A</w:t>
      </w:r>
    </w:p>
    <w:p w:rsidRDefault="00F87DF9" w:rsidP="00F957D4" w:rsidR="00F957D4" w:rsidRPr="00953A3A">
      <w:pPr>
        <w:jc w:val="center"/>
      </w:pPr>
      <w:r w:rsidRPr="00953A3A">
        <w:t xml:space="preserve">Z A K L J U Č A K </w:t>
      </w:r>
    </w:p>
    <w:p w:rsidRDefault="00F957D4" w:rsidP="00F957D4" w:rsidR="00F957D4" w:rsidRPr="00953A3A">
      <w:pPr>
        <w:jc w:val="both"/>
      </w:pPr>
    </w:p>
    <w:p w:rsidRDefault="00A46918" w:rsidP="00F957D4" w:rsidR="00A46918" w:rsidRPr="00953A3A">
      <w:pPr>
        <w:jc w:val="both"/>
      </w:pPr>
    </w:p>
    <w:p w:rsidRDefault="00FB429E" w:rsidP="00F87DF9" w:rsidR="00F87DF9" w:rsidRPr="00953A3A">
      <w:pPr>
        <w:ind w:firstLine="708"/>
        <w:jc w:val="both"/>
      </w:pPr>
      <w:r w:rsidRPr="00953A3A">
        <w:t xml:space="preserve">Trgovački sud u Osijeku, po stečajnom sucu mr. sc. Borisu Vukoviću u stečajnom postupku dužnika </w:t>
      </w:r>
      <w:r w:rsidRPr="00953A3A">
        <w:rPr>
          <w:b/>
        </w:rPr>
        <w:t>ŠARC j.d.o.o. u stečaju, Vođinci, Kućište 9, MBS: 030142331, OIB: 86584833516</w:t>
      </w:r>
      <w:r w:rsidRPr="00953A3A">
        <w:t>, dana 21. studenog 2017. godine</w:t>
      </w:r>
    </w:p>
    <w:p w:rsidRDefault="00491DA4" w:rsidP="00F87DF9" w:rsidR="00491DA4" w:rsidRPr="00953A3A">
      <w:pPr>
        <w:ind w:firstLine="708"/>
        <w:jc w:val="both"/>
      </w:pPr>
    </w:p>
    <w:p w:rsidRDefault="005D0396" w:rsidP="00F87DF9" w:rsidR="005D0396" w:rsidRPr="00953A3A">
      <w:pPr>
        <w:ind w:firstLine="708"/>
        <w:jc w:val="both"/>
      </w:pPr>
    </w:p>
    <w:p w:rsidRDefault="00F87DF9" w:rsidP="00F957D4" w:rsidR="00F957D4" w:rsidRPr="00953A3A">
      <w:pPr>
        <w:jc w:val="center"/>
      </w:pPr>
      <w:r w:rsidRPr="00953A3A">
        <w:t xml:space="preserve">z a k l j u č i o   j e </w:t>
      </w:r>
    </w:p>
    <w:p w:rsidRDefault="005D0396" w:rsidP="00F957D4" w:rsidR="005D0396" w:rsidRPr="00953A3A">
      <w:pPr>
        <w:jc w:val="both"/>
      </w:pPr>
    </w:p>
    <w:p w:rsidRDefault="00A46918" w:rsidP="00F957D4" w:rsidR="00A46918" w:rsidRPr="00953A3A">
      <w:pPr>
        <w:jc w:val="both"/>
      </w:pPr>
    </w:p>
    <w:p w:rsidRDefault="00F957D4" w:rsidP="00F957D4" w:rsidR="00F957D4" w:rsidRPr="00953A3A">
      <w:pPr>
        <w:jc w:val="both"/>
      </w:pPr>
      <w:r w:rsidRPr="00953A3A">
        <w:t>1.Pozivaju se osobe koje im</w:t>
      </w:r>
      <w:r w:rsidR="00B94EEC" w:rsidRPr="00953A3A">
        <w:t>aju pravni interes za</w:t>
      </w:r>
      <w:r w:rsidR="00F87DF9" w:rsidRPr="00953A3A">
        <w:t xml:space="preserve"> pobijanje pravnih radnji stečajnog dužnika </w:t>
      </w:r>
      <w:r w:rsidR="00B94EEC" w:rsidRPr="00953A3A">
        <w:t xml:space="preserve"> </w:t>
      </w:r>
      <w:r w:rsidR="00491DA4" w:rsidRPr="00953A3A">
        <w:t xml:space="preserve">ŠARC j.d.o.o. u stečaju, Vođinci, Kućište 9, MBS: 030142331, OIB: 86584833516, </w:t>
      </w:r>
      <w:r w:rsidRPr="00953A3A">
        <w:t xml:space="preserve">da u roku od 15 dana uplate na sudski depozit ovoga suda broj </w:t>
      </w:r>
      <w:r w:rsidR="00082277" w:rsidRPr="00953A3A">
        <w:t xml:space="preserve"> </w:t>
      </w:r>
      <w:r w:rsidRPr="00953A3A">
        <w:t xml:space="preserve">HR3123900011300000200 s pozivom na broj HR05 </w:t>
      </w:r>
      <w:r w:rsidR="005D0396" w:rsidRPr="00953A3A">
        <w:t xml:space="preserve">272-2208-16 </w:t>
      </w:r>
      <w:r w:rsidR="005A4DAE" w:rsidRPr="00953A3A">
        <w:t>kod Hrvatske poštanske</w:t>
      </w:r>
      <w:r w:rsidR="00B94EEC" w:rsidRPr="00953A3A">
        <w:t xml:space="preserve"> </w:t>
      </w:r>
      <w:r w:rsidRPr="00953A3A">
        <w:t xml:space="preserve">banke iznos od </w:t>
      </w:r>
      <w:r w:rsidR="0085307A" w:rsidRPr="00953A3A">
        <w:t>41.100,00</w:t>
      </w:r>
      <w:r w:rsidR="000975FD" w:rsidRPr="00953A3A">
        <w:t xml:space="preserve"> kn </w:t>
      </w:r>
      <w:r w:rsidR="00082277" w:rsidRPr="00953A3A">
        <w:t>predujam za namirenje troškova</w:t>
      </w:r>
      <w:r w:rsidRPr="00953A3A">
        <w:t xml:space="preserve"> </w:t>
      </w:r>
      <w:r w:rsidR="00F87DF9" w:rsidRPr="00953A3A">
        <w:t>pobijanja pravnih radnji stečajnog dužnika</w:t>
      </w:r>
      <w:r w:rsidRPr="00953A3A">
        <w:t>, te da u istom roku potvrdu o uplati dostave u sudski spis.</w:t>
      </w:r>
    </w:p>
    <w:p w:rsidRDefault="00F957D4" w:rsidP="00F957D4" w:rsidR="00F957D4" w:rsidRPr="00953A3A">
      <w:pPr>
        <w:jc w:val="both"/>
      </w:pPr>
    </w:p>
    <w:p w:rsidRDefault="00F957D4" w:rsidP="00F957D4" w:rsidR="00F957D4" w:rsidRPr="00953A3A">
      <w:pPr>
        <w:jc w:val="both"/>
      </w:pPr>
      <w:r w:rsidRPr="00953A3A">
        <w:t>2.Ovo rješenje će se objaviti na mrežnoj stranici e-Oglasna ploča sudova istoga dana kada je doneseno.</w:t>
      </w:r>
    </w:p>
    <w:p w:rsidRDefault="00F957D4" w:rsidP="00F957D4" w:rsidR="00F957D4" w:rsidRPr="00953A3A">
      <w:pPr>
        <w:jc w:val="both"/>
      </w:pPr>
    </w:p>
    <w:p w:rsidRDefault="00F957D4" w:rsidP="00F957D4" w:rsidR="00F957D4" w:rsidRPr="00953A3A">
      <w:pPr>
        <w:jc w:val="both"/>
      </w:pPr>
      <w:r w:rsidRPr="00953A3A">
        <w:t>3.Ako osobe koje imaju pravni interes</w:t>
      </w:r>
      <w:r w:rsidR="00EC2A86" w:rsidRPr="00953A3A">
        <w:t xml:space="preserve"> za pobijanje pravnih radnji stečajnog dužnika  </w:t>
      </w:r>
      <w:r w:rsidRPr="00953A3A">
        <w:t>ne predujme traženi iznos</w:t>
      </w:r>
      <w:r w:rsidR="00EC2A86" w:rsidRPr="00953A3A">
        <w:t xml:space="preserve"> za namirenje troškova pobijanja pravnih radnji stečajnog dužnika</w:t>
      </w:r>
      <w:r w:rsidRPr="00953A3A">
        <w:t>,</w:t>
      </w:r>
      <w:r w:rsidR="00EC2A86" w:rsidRPr="00953A3A">
        <w:t xml:space="preserve"> stečajni upravitelj zbog nedostatnosti sredstava neće moći podnijeti tužbu radi pobijanja pravnih radnji stečajnog dužnika u ovom stečajnom postupku. </w:t>
      </w:r>
    </w:p>
    <w:p w:rsidRDefault="00F957D4" w:rsidP="00F957D4" w:rsidR="00F957D4" w:rsidRPr="00953A3A">
      <w:pPr>
        <w:jc w:val="both"/>
      </w:pPr>
    </w:p>
    <w:p w:rsidRDefault="005D0396" w:rsidP="00F957D4" w:rsidR="005D0396" w:rsidRPr="00953A3A">
      <w:pPr>
        <w:jc w:val="both"/>
      </w:pPr>
    </w:p>
    <w:p w:rsidRDefault="00EC2A86" w:rsidP="00EC2A86" w:rsidR="00EC2A86" w:rsidRPr="00953A3A">
      <w:pPr>
        <w:jc w:val="center"/>
      </w:pPr>
      <w:r w:rsidRPr="00953A3A">
        <w:t>Obrazloženje</w:t>
      </w:r>
    </w:p>
    <w:p w:rsidRDefault="00A46918" w:rsidP="00F957D4" w:rsidR="00A46918" w:rsidRPr="00953A3A">
      <w:pPr>
        <w:jc w:val="both"/>
      </w:pPr>
    </w:p>
    <w:p w:rsidRDefault="005D0396" w:rsidP="00F957D4" w:rsidR="005D0396" w:rsidRPr="00953A3A">
      <w:pPr>
        <w:jc w:val="both"/>
      </w:pPr>
    </w:p>
    <w:p w:rsidRDefault="007A42C3" w:rsidP="00E6338F" w:rsidR="00E6338F" w:rsidRPr="00953A3A">
      <w:pPr>
        <w:ind w:firstLine="708"/>
        <w:jc w:val="both"/>
      </w:pPr>
      <w:r w:rsidRPr="00953A3A">
        <w:t xml:space="preserve">Rješenjem ovoga suda poslovni broj </w:t>
      </w:r>
      <w:r w:rsidR="005D0396" w:rsidRPr="00953A3A">
        <w:t>7 St-2208/16-18</w:t>
      </w:r>
      <w:r w:rsidRPr="00953A3A">
        <w:t xml:space="preserve"> od </w:t>
      </w:r>
      <w:r w:rsidR="005D0396" w:rsidRPr="00953A3A">
        <w:t xml:space="preserve">29. svibnja 2017. godine </w:t>
      </w:r>
      <w:r w:rsidRPr="00953A3A">
        <w:t xml:space="preserve"> otvoren je stečajni postupak nad dužnikom </w:t>
      </w:r>
      <w:r w:rsidR="00D94902" w:rsidRPr="00953A3A">
        <w:t>ŠARC j.d.o.o., Vođinci, Kućište 9, MBS: 030142331, OIB: 86584833516</w:t>
      </w:r>
      <w:r w:rsidR="006B295B" w:rsidRPr="00953A3A">
        <w:t>.</w:t>
      </w:r>
    </w:p>
    <w:p w:rsidRDefault="006B295B" w:rsidP="00E6338F" w:rsidR="006B295B" w:rsidRPr="00953A3A">
      <w:pPr>
        <w:ind w:firstLine="708"/>
        <w:jc w:val="both"/>
      </w:pPr>
    </w:p>
    <w:p w:rsidRDefault="00E17326" w:rsidP="00E6338F" w:rsidR="00E17326" w:rsidRPr="00953A3A">
      <w:pPr>
        <w:ind w:firstLine="708"/>
        <w:jc w:val="both"/>
      </w:pPr>
      <w:r w:rsidRPr="00953A3A">
        <w:t>Stečajna upraviteljica je u svom Izvješću o gospodarskom položaju stečajnog dužnika i uzrocima stečaja od 10. rujna 2017.  kao i Dopuni toga izvješća od 26. rujna 2017</w:t>
      </w:r>
      <w:r w:rsidR="006B295B" w:rsidRPr="00953A3A">
        <w:t>.</w:t>
      </w:r>
      <w:r w:rsidRPr="00953A3A">
        <w:t xml:space="preserve">, te na izvještajnom ročištu od 14. studenog 2017. </w:t>
      </w:r>
      <w:r w:rsidR="004E2BFC" w:rsidRPr="00953A3A">
        <w:t>navela da manjak na inventuri zaliha u iznosu od 181.911,37 kn kao i potraživanje od bivšeg direktora dužnika Magdalene Šarc po osnovi neugovorenih pozajmica</w:t>
      </w:r>
      <w:r w:rsidR="006C48AA" w:rsidRPr="00953A3A">
        <w:t xml:space="preserve"> i nezakonitog poslovanja gotovinom</w:t>
      </w:r>
      <w:r w:rsidR="004E2BFC" w:rsidRPr="00953A3A">
        <w:t xml:space="preserve"> u iznosu od 613.478,18 kn imaju obilježja pobojne pravne radnje namjernog oštećenja vjerovnika. </w:t>
      </w:r>
    </w:p>
    <w:p w:rsidRDefault="0085307A" w:rsidP="00E6338F" w:rsidR="00D94185" w:rsidRPr="00953A3A">
      <w:pPr>
        <w:ind w:firstLine="708"/>
        <w:jc w:val="both"/>
      </w:pPr>
      <w:r w:rsidRPr="00953A3A">
        <w:lastRenderedPageBreak/>
        <w:t>Na izvještajnom ročištu od</w:t>
      </w:r>
      <w:r w:rsidR="00D94185" w:rsidRPr="00953A3A">
        <w:t xml:space="preserve"> </w:t>
      </w:r>
      <w:r w:rsidRPr="00953A3A">
        <w:t>14. studenog 2017.</w:t>
      </w:r>
      <w:r w:rsidR="00D94185" w:rsidRPr="00953A3A">
        <w:t xml:space="preserve"> stečajna upraviteljica je predložila skupštini vjerovnika da donese odluku kojom se pozivaju osobe koje imaju pravni interes da predujme troškove pobijanja pravnih radnji stečajnog dužnika (namjerno i izravno oštećenje vjerovnika u vrijednosti od 818.651,58 kn) u iznosu od </w:t>
      </w:r>
      <w:r w:rsidR="004E2BFC" w:rsidRPr="00953A3A">
        <w:t>41.100</w:t>
      </w:r>
      <w:r w:rsidR="00D146AC" w:rsidRPr="00953A3A">
        <w:t>,00 kn i to za:</w:t>
      </w:r>
    </w:p>
    <w:p w:rsidRDefault="0085307A" w:rsidP="00E6338F" w:rsidR="0085307A" w:rsidRPr="00953A3A">
      <w:pPr>
        <w:ind w:firstLine="708"/>
        <w:jc w:val="both"/>
      </w:pPr>
    </w:p>
    <w:p w:rsidRDefault="005F4470" w:rsidP="00D90C94" w:rsidR="00D90C94" w:rsidRPr="00953A3A">
      <w:pPr>
        <w:pStyle w:val="Odlomakpopisa"/>
        <w:numPr>
          <w:ilvl w:val="0"/>
          <w:numId w:val="13"/>
        </w:numPr>
        <w:jc w:val="both"/>
      </w:pPr>
      <w:r w:rsidRPr="00953A3A">
        <w:t xml:space="preserve">trošak </w:t>
      </w:r>
      <w:r w:rsidR="00D90C94" w:rsidRPr="00953A3A">
        <w:t xml:space="preserve"> </w:t>
      </w:r>
      <w:r w:rsidR="00742881" w:rsidRPr="00953A3A">
        <w:t>8.190</w:t>
      </w:r>
      <w:r w:rsidR="00D90C94" w:rsidRPr="00953A3A">
        <w:t>,00 kn</w:t>
      </w:r>
      <w:r w:rsidR="00742881" w:rsidRPr="00953A3A">
        <w:t xml:space="preserve"> nagrade odvjetniku za sastavljanje tužbe,</w:t>
      </w:r>
      <w:r w:rsidR="00D90C94" w:rsidRPr="00953A3A">
        <w:t xml:space="preserve"> </w:t>
      </w:r>
      <w:r w:rsidR="00742881" w:rsidRPr="00953A3A">
        <w:t>8.190</w:t>
      </w:r>
      <w:r w:rsidR="00D90C94" w:rsidRPr="00953A3A">
        <w:t>,00 kn</w:t>
      </w:r>
      <w:r w:rsidR="00742881" w:rsidRPr="00953A3A">
        <w:t xml:space="preserve"> nagrade odvjetnika za </w:t>
      </w:r>
      <w:r w:rsidR="00D90C94" w:rsidRPr="00953A3A">
        <w:t xml:space="preserve"> </w:t>
      </w:r>
      <w:r w:rsidR="00742881" w:rsidRPr="00953A3A">
        <w:t>zastupanje na ročištu na kojem se raspravlja o glavnoj stvari i 500,00 kn nagrade odvjetniku za zastupanje na ročištu na kojem se objavljuje presuda</w:t>
      </w:r>
      <w:r w:rsidR="00D90C94" w:rsidRPr="00953A3A">
        <w:t xml:space="preserve"> (u ukupnom iznosu od </w:t>
      </w:r>
      <w:r w:rsidR="00742881" w:rsidRPr="00953A3A">
        <w:t>16.880</w:t>
      </w:r>
      <w:r w:rsidR="00D90C94" w:rsidRPr="00953A3A">
        <w:t xml:space="preserve">,00 kn) + 25% PDV-a (u ukupnom </w:t>
      </w:r>
      <w:r w:rsidR="00742881" w:rsidRPr="00953A3A">
        <w:t>iznosu od 4.220</w:t>
      </w:r>
      <w:r w:rsidR="00D90C94" w:rsidRPr="00953A3A">
        <w:t xml:space="preserve">,00 kn) prema Tar. br. 7.1. i Tar. br. 9. Tarife o nagradama i naknadi troškova za rad odvjetnika u </w:t>
      </w:r>
      <w:r w:rsidR="00742881" w:rsidRPr="00953A3A">
        <w:t xml:space="preserve">ukupnom </w:t>
      </w:r>
      <w:r w:rsidR="00D90C94" w:rsidRPr="00953A3A">
        <w:t xml:space="preserve">iznosu od </w:t>
      </w:r>
      <w:r w:rsidR="00742881" w:rsidRPr="00953A3A">
        <w:t>21.100</w:t>
      </w:r>
      <w:r w:rsidR="00D90C94" w:rsidRPr="00953A3A">
        <w:t>,00 kn + sudska pristojba za tužbu u iznosu od 5</w:t>
      </w:r>
      <w:r w:rsidR="00742881" w:rsidRPr="00953A3A">
        <w:t>.</w:t>
      </w:r>
      <w:r w:rsidR="00D90C94" w:rsidRPr="00953A3A">
        <w:t>00</w:t>
      </w:r>
      <w:r w:rsidR="00742881" w:rsidRPr="00953A3A">
        <w:t>0</w:t>
      </w:r>
      <w:r w:rsidR="00D90C94" w:rsidRPr="00953A3A">
        <w:t>,00 kn  i sudska pristojba za presudu u iznosu od 5</w:t>
      </w:r>
      <w:r w:rsidR="00742881" w:rsidRPr="00953A3A">
        <w:t>.</w:t>
      </w:r>
      <w:r w:rsidR="00D90C94" w:rsidRPr="00953A3A">
        <w:t>00</w:t>
      </w:r>
      <w:r w:rsidR="00742881" w:rsidRPr="00953A3A">
        <w:t>0</w:t>
      </w:r>
      <w:r w:rsidR="00D90C94" w:rsidRPr="00953A3A">
        <w:t>,00 kn</w:t>
      </w:r>
      <w:r w:rsidR="00742881" w:rsidRPr="00953A3A">
        <w:t xml:space="preserve"> te sudska pristojba na žalbu u iznosu od 10.000,00 kn</w:t>
      </w:r>
      <w:r w:rsidR="00D90C94" w:rsidRPr="00953A3A">
        <w:t xml:space="preserve"> </w:t>
      </w:r>
      <w:r w:rsidR="00742881" w:rsidRPr="00953A3A">
        <w:t>po Tar. br. 1.,</w:t>
      </w:r>
      <w:r w:rsidR="00D90C94" w:rsidRPr="00953A3A">
        <w:t xml:space="preserve"> 2.</w:t>
      </w:r>
      <w:r w:rsidR="00742881" w:rsidRPr="00953A3A">
        <w:t xml:space="preserve"> i 3.</w:t>
      </w:r>
      <w:r w:rsidR="00D90C94" w:rsidRPr="00953A3A">
        <w:t xml:space="preserve"> Tarife sudskih pristojbi u ukupnom </w:t>
      </w:r>
      <w:r w:rsidR="00742881" w:rsidRPr="00953A3A">
        <w:t>iznosu od 20</w:t>
      </w:r>
      <w:r w:rsidR="00D90C94" w:rsidRPr="00953A3A">
        <w:t xml:space="preserve">.000,00 kn = ukupno </w:t>
      </w:r>
      <w:r w:rsidR="00AF2BD7" w:rsidRPr="00953A3A">
        <w:t>41.100</w:t>
      </w:r>
      <w:r w:rsidR="00D90C94" w:rsidRPr="00953A3A">
        <w:t>,00 kn.</w:t>
      </w:r>
    </w:p>
    <w:p w:rsidRDefault="006E69FF" w:rsidP="006E69FF" w:rsidR="006E69FF" w:rsidRPr="00953A3A">
      <w:pPr>
        <w:pStyle w:val="Odlomakpopisa"/>
        <w:ind w:left="1068"/>
        <w:jc w:val="both"/>
      </w:pPr>
    </w:p>
    <w:p w:rsidRDefault="004E2BFC" w:rsidP="004E2BFC" w:rsidR="004E2BFC" w:rsidRPr="00953A3A">
      <w:pPr>
        <w:ind w:firstLine="708"/>
        <w:jc w:val="both"/>
      </w:pPr>
      <w:r w:rsidRPr="00953A3A">
        <w:t xml:space="preserve">Skupština vjerovnika na izvještajnom ročištu jednoglasno je prihvatila predloženu odluku o tome da  se pozovu osobe koje imaju pravni interes da predujme troškove pobijanja pravnih radnji stečajnog dužnika (namjerno i izravno oštećenje vjerovnika u vrijednosti od 818.651,58 kn) u iznosu od 41.100,00 kn. </w:t>
      </w:r>
    </w:p>
    <w:p w:rsidRDefault="006E69FF" w:rsidP="004E2BFC" w:rsidR="006E69FF" w:rsidRPr="00953A3A">
      <w:pPr>
        <w:ind w:firstLine="708"/>
        <w:jc w:val="both"/>
      </w:pPr>
    </w:p>
    <w:p w:rsidRDefault="0029648C" w:rsidP="004E2BFC" w:rsidR="0029648C" w:rsidRPr="00953A3A">
      <w:pPr>
        <w:ind w:firstLine="708"/>
        <w:jc w:val="both"/>
      </w:pPr>
      <w:r w:rsidRPr="00953A3A">
        <w:t>Sud je utvrdio da upravo navedeni troškovi i u navedenim iznosima čine iznos predujma potrebnog za namirenje osnovnih trošk</w:t>
      </w:r>
      <w:r w:rsidR="001F1EA9" w:rsidRPr="00953A3A">
        <w:t>ova za pobijanje pravnih radnji stečajnog dužnika</w:t>
      </w:r>
      <w:r w:rsidRPr="00953A3A">
        <w:t xml:space="preserve">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6E69FF" w:rsidP="004E2BFC" w:rsidR="006E69FF" w:rsidRPr="00953A3A">
      <w:pPr>
        <w:ind w:firstLine="708"/>
        <w:jc w:val="both"/>
      </w:pPr>
    </w:p>
    <w:p w:rsidRDefault="001A3CD7" w:rsidP="00953A3A" w:rsidR="00105A49" w:rsidRPr="00953A3A">
      <w:pPr>
        <w:pStyle w:val="Tijeloteksta"/>
        <w:ind w:firstLine="708"/>
        <w:rPr>
          <w:sz w:val="24"/>
        </w:rPr>
      </w:pPr>
      <w:r w:rsidRPr="00953A3A">
        <w:rPr>
          <w:sz w:val="24"/>
        </w:rPr>
        <w:t xml:space="preserve">Budući </w:t>
      </w:r>
      <w:r w:rsidR="00905009" w:rsidRPr="00953A3A">
        <w:rPr>
          <w:sz w:val="24"/>
        </w:rPr>
        <w:t>da u stečajnoj masi nema dostatnih sredstava za namirenje troškova pobijanja pravnih radnji stečajnog dužnika,</w:t>
      </w:r>
      <w:r w:rsidR="00AE3311" w:rsidRPr="00953A3A">
        <w:rPr>
          <w:sz w:val="24"/>
        </w:rPr>
        <w:t xml:space="preserve"> </w:t>
      </w:r>
      <w:r w:rsidR="00556229" w:rsidRPr="00953A3A">
        <w:rPr>
          <w:sz w:val="24"/>
        </w:rPr>
        <w:t>uz prethodno danu suglasnost skupštine vjerovnika odlučeno je da se pozovu osobe koje imaju pravni interes za pobijanje pravnih radnji stečajnog dužnika da u roku od 15 dana uplate iznos od 41.100</w:t>
      </w:r>
      <w:r w:rsidR="006E69FF" w:rsidRPr="00953A3A">
        <w:rPr>
          <w:sz w:val="24"/>
        </w:rPr>
        <w:t>,00</w:t>
      </w:r>
      <w:r w:rsidR="00556229" w:rsidRPr="00953A3A">
        <w:rPr>
          <w:sz w:val="24"/>
        </w:rPr>
        <w:t xml:space="preserve"> kn potrebnog predujma za namirenje troškova pobijanja pravnih radnji stečajnog dužnika</w:t>
      </w:r>
      <w:r w:rsidR="00460BE7" w:rsidRPr="00953A3A">
        <w:rPr>
          <w:sz w:val="24"/>
        </w:rPr>
        <w:t>,</w:t>
      </w:r>
      <w:r w:rsidR="000171EC" w:rsidRPr="00953A3A">
        <w:rPr>
          <w:sz w:val="24"/>
        </w:rPr>
        <w:t xml:space="preserve"> te je u smislu čl.</w:t>
      </w:r>
      <w:r w:rsidR="006305B3" w:rsidRPr="00953A3A">
        <w:rPr>
          <w:sz w:val="24"/>
        </w:rPr>
        <w:t xml:space="preserve"> 230. st.2. t.3. i čl.</w:t>
      </w:r>
      <w:r w:rsidR="000171EC" w:rsidRPr="00953A3A">
        <w:rPr>
          <w:sz w:val="24"/>
        </w:rPr>
        <w:t xml:space="preserve"> 212. </w:t>
      </w:r>
      <w:r w:rsidR="00EC0868" w:rsidRPr="00953A3A">
        <w:rPr>
          <w:sz w:val="24"/>
        </w:rPr>
        <w:t xml:space="preserve">Stečajnog zakona („Narodne novine“ broj 71/15 i 104/17) </w:t>
      </w:r>
      <w:r w:rsidR="000171EC" w:rsidRPr="00953A3A">
        <w:rPr>
          <w:sz w:val="24"/>
        </w:rPr>
        <w:t>odlučeno kao u izreci.</w:t>
      </w:r>
      <w:r w:rsidR="00BA73E8" w:rsidRPr="00953A3A">
        <w:rPr>
          <w:sz w:val="24"/>
        </w:rPr>
        <w:t xml:space="preserve"> </w:t>
      </w:r>
    </w:p>
    <w:p w:rsidRDefault="00BA73E8" w:rsidP="00BA73E8" w:rsidR="00BA73E8" w:rsidRPr="00953A3A">
      <w:pPr>
        <w:ind w:firstLine="708"/>
        <w:jc w:val="both"/>
      </w:pPr>
    </w:p>
    <w:p w:rsidRDefault="00F957D4" w:rsidP="00F957D4" w:rsidR="00F957D4" w:rsidRPr="00953A3A">
      <w:pPr>
        <w:jc w:val="center"/>
      </w:pPr>
      <w:r w:rsidRPr="00953A3A">
        <w:t xml:space="preserve">U Osijeku </w:t>
      </w:r>
      <w:r w:rsidR="00EC0868" w:rsidRPr="00953A3A">
        <w:t>21. studenog</w:t>
      </w:r>
      <w:r w:rsidR="000016CC" w:rsidRPr="00953A3A">
        <w:t xml:space="preserve"> 2017.</w:t>
      </w:r>
    </w:p>
    <w:p w:rsidRDefault="0092277E" w:rsidP="0092277E" w:rsidR="0092277E" w:rsidRPr="00953A3A">
      <w:pPr>
        <w:jc w:val="both"/>
      </w:pPr>
    </w:p>
    <w:p w:rsidRDefault="0092277E" w:rsidP="0092277E" w:rsidR="0092277E" w:rsidRPr="00953A3A">
      <w:pPr>
        <w:jc w:val="both"/>
      </w:pPr>
      <w:r w:rsidRPr="00953A3A">
        <w:tab/>
      </w:r>
      <w:r w:rsidRPr="00953A3A">
        <w:tab/>
      </w:r>
      <w:r w:rsidRPr="00953A3A">
        <w:tab/>
      </w:r>
      <w:r w:rsidRPr="00953A3A">
        <w:tab/>
      </w:r>
      <w:r w:rsidRPr="00953A3A">
        <w:tab/>
      </w:r>
      <w:r w:rsidRPr="00953A3A">
        <w:tab/>
      </w:r>
      <w:r w:rsidRPr="00953A3A">
        <w:tab/>
      </w:r>
      <w:r w:rsidRPr="00953A3A">
        <w:tab/>
        <w:t xml:space="preserve">        STEČAJNI SUDAC</w:t>
      </w:r>
    </w:p>
    <w:p w:rsidRDefault="0092277E" w:rsidP="0092277E" w:rsidR="0092277E" w:rsidRPr="00953A3A">
      <w:pPr>
        <w:ind w:left="4956"/>
        <w:jc w:val="center"/>
      </w:pPr>
      <w:r w:rsidRPr="00953A3A">
        <w:t xml:space="preserve">       mr. sc. Boris Vuković</w:t>
      </w:r>
    </w:p>
    <w:p w:rsidRDefault="0092277E" w:rsidP="0092277E" w:rsidR="0092277E" w:rsidRPr="00953A3A">
      <w:pPr>
        <w:jc w:val="both"/>
      </w:pPr>
    </w:p>
    <w:p w:rsidRDefault="0092277E" w:rsidP="0092277E" w:rsidR="0092277E" w:rsidRPr="00953A3A">
      <w:pPr>
        <w:jc w:val="both"/>
      </w:pPr>
    </w:p>
    <w:p w:rsidRDefault="0092277E" w:rsidP="0092277E" w:rsidR="0092277E" w:rsidRPr="00953A3A">
      <w:pPr>
        <w:jc w:val="both"/>
      </w:pPr>
      <w:r w:rsidRPr="00953A3A">
        <w:t xml:space="preserve">Zapisničar: Danijela Špeletić    </w:t>
      </w:r>
    </w:p>
    <w:p w:rsidRDefault="00F6062B" w:rsidP="0092277E" w:rsidR="00F6062B" w:rsidRPr="00953A3A">
      <w:pPr>
        <w:jc w:val="both"/>
      </w:pPr>
    </w:p>
    <w:p w:rsidRDefault="0092277E" w:rsidP="0092277E" w:rsidR="0092277E" w:rsidRPr="00953A3A">
      <w:pPr>
        <w:jc w:val="both"/>
      </w:pPr>
      <w:r w:rsidRPr="00953A3A">
        <w:t xml:space="preserve">                                      </w:t>
      </w:r>
    </w:p>
    <w:p w:rsidRDefault="00F6062B" w:rsidP="0092277E" w:rsidR="00F957D4" w:rsidRPr="00953A3A">
      <w:pPr>
        <w:jc w:val="both"/>
      </w:pPr>
      <w:r w:rsidRPr="00953A3A">
        <w:t>UPUTA</w:t>
      </w:r>
      <w:r w:rsidR="00F957D4" w:rsidRPr="00953A3A">
        <w:t xml:space="preserve"> O PRAVNOM LIJEKU:</w:t>
      </w:r>
    </w:p>
    <w:p w:rsidRDefault="00F957D4" w:rsidP="00F957D4" w:rsidR="00F957D4" w:rsidRPr="00953A3A">
      <w:pPr>
        <w:jc w:val="both"/>
      </w:pPr>
      <w:r w:rsidRPr="00953A3A">
        <w:t xml:space="preserve">Protiv ovog </w:t>
      </w:r>
      <w:r w:rsidR="00BA73E8" w:rsidRPr="00953A3A">
        <w:t>zaključka</w:t>
      </w:r>
      <w:r w:rsidRPr="00953A3A">
        <w:t xml:space="preserve"> </w:t>
      </w:r>
      <w:r w:rsidR="00BA73E8" w:rsidRPr="00953A3A">
        <w:t xml:space="preserve">žalba nije dopuštena. </w:t>
      </w:r>
    </w:p>
    <w:p w:rsidRDefault="00635D49" w:rsidP="00F957D4" w:rsidR="00635D49" w:rsidRPr="00953A3A">
      <w:pPr>
        <w:jc w:val="both"/>
      </w:pPr>
    </w:p>
    <w:p w:rsidRDefault="00F957D4" w:rsidP="00F957D4" w:rsidR="00F957D4" w:rsidRPr="00953A3A">
      <w:pPr>
        <w:jc w:val="both"/>
      </w:pPr>
      <w:r w:rsidRPr="00953A3A">
        <w:t>D N A :</w:t>
      </w:r>
    </w:p>
    <w:p w:rsidRDefault="00F957D4" w:rsidP="00F957D4" w:rsidR="00F957D4" w:rsidRPr="00953A3A">
      <w:pPr>
        <w:numPr>
          <w:ilvl w:val="0"/>
          <w:numId w:val="12"/>
        </w:numPr>
        <w:jc w:val="both"/>
      </w:pPr>
      <w:r w:rsidRPr="00953A3A">
        <w:t xml:space="preserve">Mrežna stranica e-Oglasna ploča sudova </w:t>
      </w:r>
    </w:p>
    <w:p w:rsidRDefault="0092277E" w:rsidP="00F957D4" w:rsidR="00F957D4" w:rsidRPr="00953A3A">
      <w:pPr>
        <w:numPr>
          <w:ilvl w:val="0"/>
          <w:numId w:val="12"/>
        </w:numPr>
        <w:jc w:val="both"/>
      </w:pPr>
      <w:r w:rsidRPr="00953A3A">
        <w:t xml:space="preserve">kal. </w:t>
      </w:r>
      <w:r w:rsidR="00BA73E8" w:rsidRPr="00953A3A">
        <w:t>18.12.</w:t>
      </w:r>
      <w:r w:rsidR="0008763D" w:rsidRPr="00953A3A">
        <w:t>20</w:t>
      </w:r>
      <w:r w:rsidR="00BA73E8" w:rsidRPr="00953A3A">
        <w:t>17.</w:t>
      </w:r>
    </w:p>
    <w:p w:rsidRDefault="00162A33" w:rsidP="00162A33" w:rsidR="00162A33" w:rsidRPr="00953A3A">
      <w:pPr>
        <w:pStyle w:val="Tijeloteksta"/>
        <w:rPr>
          <w:bCs/>
          <w:sz w:val="24"/>
        </w:rPr>
      </w:pPr>
    </w:p>
    <w:p w:rsidRDefault="00162A33" w:rsidP="00162A33" w:rsidR="00162A33" w:rsidRPr="00953A3A">
      <w:pPr>
        <w:pStyle w:val="Tijeloteksta"/>
        <w:jc w:val="center"/>
        <w:rPr>
          <w:bCs/>
          <w:sz w:val="24"/>
        </w:rPr>
      </w:pPr>
      <w:r w:rsidRPr="00953A3A">
        <w:rPr>
          <w:sz w:val="24"/>
        </w:rPr>
        <w:tab/>
      </w:r>
    </w:p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/>
    <w:p w:rsidRDefault="00671A4A" w:rsidP="00671A4A" w:rsidR="00671A4A" w:rsidRPr="00953A3A">
      <w:pPr>
        <w:ind w:left="5580"/>
      </w:pPr>
    </w:p>
    <w:p w:rsidRDefault="00671A4A" w:rsidP="00671A4A" w:rsidR="00671A4A" w:rsidRPr="00953A3A"/>
    <w:p w:rsidRDefault="00671A4A" w:rsidP="00671A4A" w:rsidR="00671A4A" w:rsidRPr="00953A3A"/>
    <w:p w:rsidRDefault="006D3C3F" w:rsidP="00671A4A" w:rsidR="006D3C3F" w:rsidRPr="00953A3A"/>
    <w:sectPr w:rsidSect="00105A49" w:rsidR="006D3C3F" w:rsidRPr="00953A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D6C" w:rsidR="00AF5D6C">
      <w:r>
        <w:separator/>
      </w:r>
    </w:p>
  </w:endnote>
  <w:endnote w:id="0" w:type="continuationSeparator">
    <w:p w:rsidRDefault="00AF5D6C" w:rsidR="00AF5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F42" w:rsidR="00884F4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F42" w:rsidR="00884F4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F42" w:rsidR="00884F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D6C" w:rsidR="00AF5D6C">
      <w:r>
        <w:separator/>
      </w:r>
    </w:p>
  </w:footnote>
  <w:footnote w:id="0" w:type="continuationSeparator">
    <w:p w:rsidRDefault="00AF5D6C" w:rsidR="00AF5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F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919BC" w:rsidR="008919BC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919BC">
      <w:t>7 St-2208/16-3</w:t>
    </w:r>
    <w:r w:rsidR="00884F42">
      <w:t>4</w:t>
    </w:r>
    <w:bookmarkStart w:name="_GoBack" w:id="0"/>
    <w:bookmarkEnd w:id="0"/>
  </w:p>
  <w:p w:rsidRDefault="00BF3E59" w:rsidP="00763AA1" w:rsidR="00BF3E59">
    <w:pPr>
      <w:jc w:val="right"/>
    </w:pPr>
  </w:p>
  <w:p w:rsidRDefault="00A9204A" w:rsidP="00763AA1" w:rsidR="00A9204A">
    <w:pPr>
      <w:jc w:val="right"/>
    </w:pPr>
  </w:p>
  <w:p w:rsidRDefault="00A9204A" w:rsidP="00763AA1" w:rsidR="00A9204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9BC" w:rsidP="00D63FD2" w:rsidR="00BF3E59" w:rsidRPr="00AE45C0">
    <w:pPr>
      <w:jc w:val="right"/>
    </w:pPr>
    <w:r>
      <w:t>7 St-2208/16-3</w:t>
    </w:r>
    <w:r w:rsidR="00884F4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1EC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2CB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63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EA9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458F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5CCB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0229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5791D"/>
    <w:rsid w:val="004602AA"/>
    <w:rsid w:val="004603BA"/>
    <w:rsid w:val="00460BE7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C9F"/>
    <w:rsid w:val="00481614"/>
    <w:rsid w:val="00486204"/>
    <w:rsid w:val="00486C17"/>
    <w:rsid w:val="0048705B"/>
    <w:rsid w:val="00487745"/>
    <w:rsid w:val="00490410"/>
    <w:rsid w:val="00491DA4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2BFC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229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396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470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05B3"/>
    <w:rsid w:val="0063272B"/>
    <w:rsid w:val="00633664"/>
    <w:rsid w:val="00633EF0"/>
    <w:rsid w:val="00635D49"/>
    <w:rsid w:val="006360CA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0FA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295B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48AA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9FF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2881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2C3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07A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4F42"/>
    <w:rsid w:val="00885A5D"/>
    <w:rsid w:val="00887AFC"/>
    <w:rsid w:val="00887C2A"/>
    <w:rsid w:val="00887DDF"/>
    <w:rsid w:val="00887F30"/>
    <w:rsid w:val="008901B6"/>
    <w:rsid w:val="008916DF"/>
    <w:rsid w:val="008919BC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009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2BE4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A3A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04A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3311"/>
    <w:rsid w:val="00AE45C0"/>
    <w:rsid w:val="00AE6D15"/>
    <w:rsid w:val="00AE7D7C"/>
    <w:rsid w:val="00AF0A33"/>
    <w:rsid w:val="00AF165B"/>
    <w:rsid w:val="00AF1A34"/>
    <w:rsid w:val="00AF22F6"/>
    <w:rsid w:val="00AF2BD7"/>
    <w:rsid w:val="00AF3ECC"/>
    <w:rsid w:val="00AF5606"/>
    <w:rsid w:val="00AF5B14"/>
    <w:rsid w:val="00AF5D6C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5DAD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3E8"/>
    <w:rsid w:val="00BA7931"/>
    <w:rsid w:val="00BB000D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46AC"/>
    <w:rsid w:val="00D151AD"/>
    <w:rsid w:val="00D168F1"/>
    <w:rsid w:val="00D16FDA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0C94"/>
    <w:rsid w:val="00D917CC"/>
    <w:rsid w:val="00D91FA6"/>
    <w:rsid w:val="00D93907"/>
    <w:rsid w:val="00D93B28"/>
    <w:rsid w:val="00D94185"/>
    <w:rsid w:val="00D94595"/>
    <w:rsid w:val="00D94902"/>
    <w:rsid w:val="00D95819"/>
    <w:rsid w:val="00D9684E"/>
    <w:rsid w:val="00D9737F"/>
    <w:rsid w:val="00DA092E"/>
    <w:rsid w:val="00DA1006"/>
    <w:rsid w:val="00DA1985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693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326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868"/>
    <w:rsid w:val="00EC0CD1"/>
    <w:rsid w:val="00EC10D7"/>
    <w:rsid w:val="00EC1833"/>
    <w:rsid w:val="00EC2A86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062B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DF9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429E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19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0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0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19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0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0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St-2208/2016-34</izvorni_sadrzaj>
    <derivirana_varijabla naziv="DomainObject.Oznaka_1">St-2208/2016-34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St-2208/2016-34</izvorni_sadrzaj>
    <derivirana_varijabla naziv="DomainObject.PoslovniBrojDokumenta_1">St-2208/2016-34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80A05-3BC5-4E5D-8D7B-BADEE528A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714</properties:Words>
  <properties:Characters>3797</properties:Characters>
  <properties:Lines>113</properties:Lines>
  <properties:Paragraphs>26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2017-11-20T09:24:00Z</dcterms:created>
  <dc:creator>Baran Mirjana</dc:creator>
  <cp:lastModifiedBy>Danijela Špeletić</cp:lastModifiedBy>
  <cp:lastPrinted>2017-11-20T11:04:00Z</cp:lastPrinted>
  <dcterms:modified xmlns:xsi="http://www.w3.org/2001/XMLSchema-instance" xsi:type="dcterms:W3CDTF">2017-11-21T11:28:00Z</dcterms:modified>
  <cp:revision>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St-2208/2016-34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