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4bfab" w14:paraId="cd4bfab" w:rsidRDefault="00704453" w:rsidP="004F1802" w:rsidR="004F1802" w:rsidRPr="00051273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 w:rsidRPr="00051273">
        <w:rPr>
          <w:rFonts w:cs="Times New Roman" w:eastAsia="MS Mincho" w:hAnsi="Times New Roman" w:ascii="Times New Roman"/>
          <w:sz w:val="24"/>
        </w:rPr>
        <w:t xml:space="preserve">REPUBLIKA HRVATSKA </w:t>
      </w:r>
      <w:r w:rsidR="003A6B6F" w:rsidRPr="00051273">
        <w:rPr>
          <w:rFonts w:cs="Times New Roman" w:eastAsia="MS Mincho" w:hAnsi="Times New Roman" w:ascii="Times New Roman"/>
          <w:sz w:val="24"/>
        </w:rPr>
        <w:tab/>
      </w:r>
    </w:p>
    <w:p w:rsidRDefault="00704453" w:rsidP="004F1802" w:rsidR="00704453" w:rsidRPr="00051273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4F1802" w:rsidP="00543D0A" w:rsidR="00E55C0F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>Zadarska 1 i 3</w:t>
      </w:r>
    </w:p>
    <w:p w:rsidRDefault="006C3A87" w:rsidP="00887B7E" w:rsidR="006C3A87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12295E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</w:t>
      </w:r>
      <w:r w:rsidR="009B2F1F">
        <w:rPr>
          <w:rFonts w:cs="Times New Roman" w:eastAsia="MS Mincho" w:hAnsi="Times New Roman" w:ascii="Times New Roman"/>
          <w:sz w:val="24"/>
        </w:rPr>
        <w:t>9. svibnja</w:t>
      </w:r>
      <w:r w:rsidR="00091FC2">
        <w:rPr>
          <w:rFonts w:cs="Times New Roman" w:eastAsia="MS Mincho" w:hAnsi="Times New Roman" w:ascii="Times New Roman"/>
          <w:sz w:val="24"/>
        </w:rPr>
        <w:t xml:space="preserve"> 2017.</w:t>
      </w:r>
      <w:r w:rsidR="006C3A87">
        <w:rPr>
          <w:rFonts w:cs="Times New Roman" w:eastAsia="MS Mincho" w:hAnsi="Times New Roman" w:ascii="Times New Roman"/>
          <w:sz w:val="24"/>
        </w:rPr>
        <w:t xml:space="preserve"> godine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6C3A87" w:rsidP="006C3A87" w:rsidR="006F0EAE">
      <w:pPr>
        <w:jc w:val="both"/>
        <w:rPr>
          <w:rFonts w:eastAsia="MS Mincho"/>
        </w:rPr>
      </w:pPr>
      <w:r>
        <w:rPr>
          <w:rFonts w:eastAsia="MS Mincho"/>
        </w:rPr>
        <w:t>sasta</w:t>
      </w:r>
      <w:r w:rsidR="00091FC2">
        <w:rPr>
          <w:rFonts w:eastAsia="MS Mincho"/>
        </w:rPr>
        <w:t>vljen kod Trgovačkog suda u Rijeci, u</w:t>
      </w:r>
      <w:r>
        <w:rPr>
          <w:rFonts w:eastAsia="MS Mincho"/>
        </w:rPr>
        <w:t xml:space="preserve"> prethodnom postupku radi </w:t>
      </w:r>
      <w:r w:rsidR="009B2F1F">
        <w:rPr>
          <w:rFonts w:eastAsia="MS Mincho"/>
        </w:rPr>
        <w:t>rasprave o uvjetima</w:t>
      </w:r>
      <w:r>
        <w:rPr>
          <w:rFonts w:eastAsia="MS Mincho"/>
        </w:rPr>
        <w:t xml:space="preserve"> za otvaranje stečajnog postupka nad dužnikom </w:t>
      </w:r>
      <w:r w:rsidR="00F20F27">
        <w:rPr>
          <w:lang w:eastAsia="en-US"/>
        </w:rPr>
        <w:t>LAEMA jednostavno društvo s ograničenom odgovornošću za proizvodnju pekarskih proizvoda Dražice, Vele Dražice 72 ( MBS 040309315 – OIB 11763589692 )</w:t>
      </w:r>
      <w:r w:rsidR="0012295E">
        <w:rPr>
          <w:lang w:eastAsia="en-US"/>
        </w:rPr>
        <w:t>.</w:t>
      </w:r>
    </w:p>
    <w:p w:rsidRDefault="006C3A87" w:rsidP="006C3A87" w:rsidR="006C3A87">
      <w:pPr>
        <w:jc w:val="both"/>
        <w:rPr>
          <w:rFonts w:eastAsia="MS Mincho"/>
        </w:rPr>
      </w:pPr>
    </w:p>
    <w:p w:rsidRDefault="001457C1" w:rsidP="006C3A87" w:rsidR="001457C1">
      <w:pPr>
        <w:jc w:val="both"/>
        <w:rPr>
          <w:rFonts w:eastAsia="MS Mincho"/>
        </w:rPr>
      </w:pPr>
    </w:p>
    <w:p w:rsidRDefault="006C3A87" w:rsidP="006C3A87" w:rsidR="006C3A87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Dajana Jurković, zapisničar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9B2F1F">
        <w:rPr>
          <w:rFonts w:cs="Times New Roman" w:eastAsia="MS Mincho" w:hAnsi="Times New Roman" w:ascii="Times New Roman"/>
          <w:sz w:val="24"/>
        </w:rPr>
        <w:t>9</w:t>
      </w:r>
      <w:r w:rsidR="007B2331">
        <w:rPr>
          <w:rFonts w:cs="Times New Roman" w:eastAsia="MS Mincho" w:hAnsi="Times New Roman" w:ascii="Times New Roman"/>
          <w:sz w:val="24"/>
        </w:rPr>
        <w:t>.</w:t>
      </w:r>
      <w:r w:rsidR="009B2F1F">
        <w:rPr>
          <w:rFonts w:cs="Times New Roman" w:eastAsia="MS Mincho" w:hAnsi="Times New Roman" w:ascii="Times New Roman"/>
          <w:sz w:val="24"/>
        </w:rPr>
        <w:t>3</w:t>
      </w:r>
      <w:r w:rsidR="0012295E">
        <w:rPr>
          <w:rFonts w:cs="Times New Roman" w:eastAsia="MS Mincho" w:hAnsi="Times New Roman" w:ascii="Times New Roman"/>
          <w:sz w:val="24"/>
        </w:rPr>
        <w:t>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 na današnje ročište pristupili;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predlagatelja: nitko, dostava poziva uredno iskazana</w:t>
      </w:r>
    </w:p>
    <w:p w:rsidRDefault="006C3A87" w:rsidP="00887B7E" w:rsidR="006C3A87" w:rsidRPr="00887B7E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 w:rsidRPr="001457C1">
        <w:rPr>
          <w:rFonts w:cs="Times New Roman" w:eastAsia="MS Mincho" w:hAnsi="Times New Roman" w:ascii="Times New Roman"/>
          <w:sz w:val="24"/>
        </w:rPr>
        <w:t xml:space="preserve">za dužnika: </w:t>
      </w:r>
      <w:r w:rsidR="00887B7E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6C3A87" w:rsidP="006C3A87" w:rsidR="006C3A87">
      <w:pPr>
        <w:pStyle w:val="Obinitekst"/>
        <w:ind w:left="720"/>
        <w:jc w:val="both"/>
        <w:rPr>
          <w:rFonts w:cs="Times New Roman" w:eastAsia="MS Mincho" w:hAnsi="Times New Roman" w:ascii="Times New Roman"/>
          <w:sz w:val="24"/>
        </w:rPr>
      </w:pPr>
    </w:p>
    <w:p w:rsidRDefault="009B2F1F" w:rsidP="009B2F1F" w:rsidR="009B2F1F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rasprava o uvjetima za otvaranje stečajnog postupka. </w:t>
      </w:r>
    </w:p>
    <w:p w:rsidRDefault="006C3A87" w:rsidP="00D325C6" w:rsidR="006C3A87" w:rsidRPr="00F20F27">
      <w:pPr>
        <w:ind w:firstLine="360"/>
        <w:jc w:val="both"/>
      </w:pPr>
      <w:r w:rsidRPr="00F20F27">
        <w:t>Utvrđ</w:t>
      </w:r>
      <w:r w:rsidR="0012295E" w:rsidRPr="00F20F27">
        <w:t xml:space="preserve">uje se da je predlagatelj dana </w:t>
      </w:r>
      <w:r w:rsidR="009B2F1F">
        <w:t>7. veljače 2017</w:t>
      </w:r>
      <w:r w:rsidRPr="00F20F27">
        <w:t xml:space="preserve">. godine dostavio podnesak u kojem je naveo da dužnik na dan </w:t>
      </w:r>
      <w:r w:rsidR="009B2F1F">
        <w:t>3. veljače 2017</w:t>
      </w:r>
      <w:r w:rsidR="00622357" w:rsidRPr="00F20F27">
        <w:t>.</w:t>
      </w:r>
      <w:r w:rsidR="009B2F1F">
        <w:t xml:space="preserve"> godine u O</w:t>
      </w:r>
      <w:r w:rsidRPr="00F20F27">
        <w:t xml:space="preserve">čevidniku redoslijeda osnova za plaćanje ima neizvršene osnove za plaćanje u ukupnom iznosu od </w:t>
      </w:r>
      <w:r w:rsidR="009B2F1F">
        <w:t xml:space="preserve">29.292,01 </w:t>
      </w:r>
      <w:r w:rsidR="00622357" w:rsidRPr="00F20F27">
        <w:t>kn.</w:t>
      </w:r>
    </w:p>
    <w:p w:rsidRDefault="00844616" w:rsidP="00887B7E" w:rsidR="00B0078E">
      <w:pPr>
        <w:ind w:firstLine="360"/>
        <w:jc w:val="both"/>
      </w:pPr>
      <w:r>
        <w:t xml:space="preserve">Utvrđuje se da </w:t>
      </w:r>
      <w:r w:rsidR="00887B7E">
        <w:t xml:space="preserve">dužnik nije podnio traženo izvješće. </w:t>
      </w:r>
    </w:p>
    <w:p w:rsidRDefault="006C3A87" w:rsidP="006C3A87" w:rsidR="006C3A87">
      <w:pPr>
        <w:ind w:firstLine="348" w:left="360"/>
        <w:jc w:val="both"/>
      </w:pPr>
    </w:p>
    <w:p w:rsidRDefault="00887B7E" w:rsidP="00887B7E" w:rsidR="00887B7E">
      <w:pPr>
        <w:ind w:firstLine="360"/>
        <w:jc w:val="both"/>
      </w:pPr>
      <w:r>
        <w:t xml:space="preserve">Sudac donosi </w:t>
      </w:r>
    </w:p>
    <w:p w:rsidRDefault="00887B7E" w:rsidP="00887B7E" w:rsidR="00887B7E">
      <w:pPr>
        <w:jc w:val="center"/>
      </w:pPr>
      <w:r>
        <w:t>r j e š e n j e</w:t>
      </w:r>
    </w:p>
    <w:p w:rsidRDefault="00887B7E" w:rsidP="00887B7E" w:rsidR="00887B7E"/>
    <w:p w:rsidRDefault="00887B7E" w:rsidP="00887B7E" w:rsidR="00887B7E" w:rsidRPr="00C175AC">
      <w:pPr>
        <w:jc w:val="both"/>
      </w:pPr>
      <w:r>
        <w:t>I</w:t>
      </w:r>
      <w:r>
        <w:tab/>
      </w:r>
      <w:r w:rsidRPr="00C175AC">
        <w:t xml:space="preserve">Zakazuje se ročište </w:t>
      </w:r>
      <w:r>
        <w:t xml:space="preserve"> </w:t>
      </w:r>
      <w:r w:rsidRPr="00390BE8">
        <w:t xml:space="preserve">radi rasprave o pretpostavkama za otvaranje stečajnoga postupka </w:t>
      </w:r>
      <w:r>
        <w:t>za dan</w:t>
      </w:r>
    </w:p>
    <w:p w:rsidRDefault="00887B7E" w:rsidP="00887B7E" w:rsidR="00887B7E" w:rsidRPr="00C175AC">
      <w:pPr>
        <w:jc w:val="center"/>
      </w:pPr>
      <w:r>
        <w:t xml:space="preserve">3. listopada  </w:t>
      </w:r>
      <w:r w:rsidRPr="00C175AC">
        <w:t>201</w:t>
      </w:r>
      <w:r>
        <w:t>7.  u 11,00</w:t>
      </w:r>
      <w:r w:rsidRPr="00C175AC">
        <w:t xml:space="preserve"> sati</w:t>
      </w:r>
    </w:p>
    <w:p w:rsidRDefault="00887B7E" w:rsidP="00887B7E" w:rsidR="00887B7E">
      <w:pPr>
        <w:jc w:val="both"/>
      </w:pPr>
      <w:r w:rsidRPr="00C175AC">
        <w:t>u prostorijama</w:t>
      </w:r>
      <w:r>
        <w:t xml:space="preserve"> suda,</w:t>
      </w:r>
      <w:r w:rsidRPr="00C175AC">
        <w:t xml:space="preserve"> soba </w:t>
      </w:r>
      <w:r>
        <w:t>11/I, o čemu će stranke biti obaviještene kopijom raspravnog zapisnika.</w:t>
      </w:r>
    </w:p>
    <w:p w:rsidRDefault="00887B7E" w:rsidP="00887B7E" w:rsidR="00887B7E">
      <w:pPr>
        <w:jc w:val="both"/>
      </w:pPr>
    </w:p>
    <w:p w:rsidRDefault="00887B7E" w:rsidP="00887B7E" w:rsidR="00887B7E" w:rsidRPr="003408AE">
      <w:pPr>
        <w:jc w:val="both"/>
      </w:pPr>
      <w:r>
        <w:t>II</w:t>
      </w:r>
      <w:r>
        <w:tab/>
        <w:t>Ponovno se nalaže osobama koje vode poslove dužnika da u roku od 15 dana od dana dostave ovog rješenja, pozivom na posl. br. 7 St-716/2016 predaju sudu pisano izvješće o financijsko-gospodarskom stanju dužnika te popis imovine.</w:t>
      </w:r>
    </w:p>
    <w:p w:rsidRDefault="006C3A87" w:rsidP="006C3A87" w:rsidR="006C3A87">
      <w:pPr>
        <w:jc w:val="both"/>
      </w:pPr>
    </w:p>
    <w:p w:rsidRDefault="006C3A87" w:rsidP="006C3A87" w:rsidR="006C3A87">
      <w:pPr>
        <w:ind w:firstLine="708" w:left="2832"/>
        <w:jc w:val="both"/>
      </w:pPr>
      <w:r>
        <w:t xml:space="preserve">Dovršeno u </w:t>
      </w:r>
      <w:r w:rsidR="009B2F1F">
        <w:t>9.3</w:t>
      </w:r>
      <w:r w:rsidR="00A53A7D">
        <w:t>5</w:t>
      </w:r>
      <w:r>
        <w:t xml:space="preserve"> sati</w:t>
      </w:r>
    </w:p>
    <w:p w:rsidRDefault="006C3A87" w:rsidP="009B2F1F" w:rsidR="006C3A87"/>
    <w:p w:rsidRDefault="006C3A87" w:rsidP="006C3A87" w:rsidR="006C3A87"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  <w:t xml:space="preserve">Sudac     </w:t>
      </w:r>
      <w:r>
        <w:tab/>
      </w:r>
      <w:r>
        <w:tab/>
      </w:r>
    </w:p>
    <w:p w:rsidRDefault="006C3A87" w:rsidP="009B2F1F" w:rsidR="009B2F1F">
      <w:r>
        <w:tab/>
      </w:r>
      <w:r>
        <w:tab/>
      </w:r>
      <w:r>
        <w:tab/>
      </w:r>
      <w:r>
        <w:tab/>
        <w:t xml:space="preserve">           </w:t>
      </w:r>
    </w:p>
    <w:p w:rsidRDefault="009B2F1F" w:rsidP="009B2F1F" w:rsidR="00887B7E">
      <w:pPr>
        <w:ind w:left="2832"/>
      </w:pPr>
      <w:r>
        <w:t xml:space="preserve">         </w:t>
      </w:r>
      <w:r w:rsidR="006C3A87">
        <w:t xml:space="preserve"> </w:t>
      </w:r>
    </w:p>
    <w:p w:rsidRDefault="00887B7E" w:rsidP="009B2F1F" w:rsidR="00E67F75" w:rsidRPr="009B2F1F">
      <w:pPr>
        <w:ind w:left="2832"/>
        <w:rPr>
          <w:rFonts w:cs="Arial" w:hAnsi="Arial" w:ascii="Arial"/>
        </w:rPr>
      </w:pPr>
      <w:r>
        <w:t xml:space="preserve">        </w:t>
      </w:r>
      <w:r w:rsidR="006C3A87">
        <w:t xml:space="preserve">Zapisničar                     </w:t>
      </w:r>
      <w:r w:rsidR="009B2F1F">
        <w:t xml:space="preserve">              </w:t>
      </w:r>
      <w:r w:rsidR="006C3A87">
        <w:t xml:space="preserve">               </w:t>
      </w:r>
      <w:r w:rsidR="006C3A87">
        <w:tab/>
      </w:r>
      <w:r w:rsidR="006C3A87">
        <w:tab/>
      </w:r>
    </w:p>
    <w:sectPr w:rsidR="00E67F75" w:rsidRPr="009B2F1F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0293" w:rsidP="00704453" w:rsidR="00750293">
      <w:r>
        <w:separator/>
      </w:r>
    </w:p>
  </w:endnote>
  <w:endnote w:id="0" w:type="continuationSeparator">
    <w:p w:rsidRDefault="00750293" w:rsidP="00704453" w:rsidR="007502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546669"/>
      <w:docPartObj>
        <w:docPartGallery w:val="Page Numbers (Bottom of Page)"/>
        <w:docPartUnique/>
      </w:docPartObj>
    </w:sdtPr>
    <w:sdtEndPr/>
    <w:sdtContent>
      <w:p w:rsidRDefault="00D87141" w:rsidR="00D8714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4D86">
          <w:rPr>
            <w:noProof/>
          </w:rPr>
          <w:t>1</w:t>
        </w:r>
        <w:r>
          <w:fldChar w:fldCharType="end"/>
        </w:r>
      </w:p>
    </w:sdtContent>
  </w:sdt>
  <w:p w:rsidRDefault="00D87141" w:rsidR="00D871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0293" w:rsidP="00704453" w:rsidR="00750293">
      <w:r>
        <w:separator/>
      </w:r>
    </w:p>
  </w:footnote>
  <w:footnote w:id="0" w:type="continuationSeparator">
    <w:p w:rsidRDefault="00750293" w:rsidP="00704453" w:rsidR="007502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F5" w:rsidR="004E44F5">
    <w:pPr>
      <w:pStyle w:val="Zaglavlje"/>
    </w:pPr>
    <w:r>
      <w:tab/>
    </w:r>
    <w:r>
      <w:tab/>
      <w:t>Posl.br. 7 St-</w:t>
    </w:r>
    <w:r w:rsidR="00A06616">
      <w:t>716</w:t>
    </w:r>
    <w:r w:rsidR="00151BB5">
      <w:t>/</w:t>
    </w:r>
    <w:r w:rsidR="00091FC2">
      <w:t>2016</w:t>
    </w:r>
    <w:r w:rsidR="002F1FDE">
      <w:t>-</w:t>
    </w:r>
    <w:r w:rsidR="009B2F1F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24E15"/>
    <w:multiLevelType w:val="hybridMultilevel"/>
    <w:tmpl w:val="70722024"/>
    <w:lvl w:tplc="79A64C24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9967E6"/>
    <w:multiLevelType w:val="hybridMultilevel"/>
    <w:tmpl w:val="D50484CA"/>
    <w:lvl w:tplc="BED47FCA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0E2B76"/>
    <w:multiLevelType w:val="hybridMultilevel"/>
    <w:tmpl w:val="9C3636A8"/>
    <w:lvl w:tplc="23B4F85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A557D2"/>
    <w:multiLevelType w:val="hybridMultilevel"/>
    <w:tmpl w:val="DC6A71C2"/>
    <w:lvl w:tplc="0C985F48" w:ilvl="0">
      <w:numFmt w:val="bullet"/>
      <w:lvlText w:val="-"/>
      <w:lvlJc w:val="left"/>
      <w:pPr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626"/>
    <w:rsid w:val="00000339"/>
    <w:rsid w:val="000011A9"/>
    <w:rsid w:val="00001AF7"/>
    <w:rsid w:val="000021EB"/>
    <w:rsid w:val="00010822"/>
    <w:rsid w:val="00014B97"/>
    <w:rsid w:val="00015035"/>
    <w:rsid w:val="00015C35"/>
    <w:rsid w:val="00015E7F"/>
    <w:rsid w:val="0002047C"/>
    <w:rsid w:val="00021FDD"/>
    <w:rsid w:val="00022341"/>
    <w:rsid w:val="00022710"/>
    <w:rsid w:val="00030479"/>
    <w:rsid w:val="00033262"/>
    <w:rsid w:val="0003726E"/>
    <w:rsid w:val="000414C0"/>
    <w:rsid w:val="0004202E"/>
    <w:rsid w:val="00050E52"/>
    <w:rsid w:val="00051273"/>
    <w:rsid w:val="00054207"/>
    <w:rsid w:val="00056496"/>
    <w:rsid w:val="00057A80"/>
    <w:rsid w:val="00060611"/>
    <w:rsid w:val="000622EE"/>
    <w:rsid w:val="000633CE"/>
    <w:rsid w:val="00064AD4"/>
    <w:rsid w:val="000671F4"/>
    <w:rsid w:val="00067616"/>
    <w:rsid w:val="00070764"/>
    <w:rsid w:val="00070E91"/>
    <w:rsid w:val="00075959"/>
    <w:rsid w:val="000768EC"/>
    <w:rsid w:val="00076A1E"/>
    <w:rsid w:val="00080B3C"/>
    <w:rsid w:val="000825F0"/>
    <w:rsid w:val="000826B6"/>
    <w:rsid w:val="0008368A"/>
    <w:rsid w:val="000839B8"/>
    <w:rsid w:val="00087CD8"/>
    <w:rsid w:val="000903F3"/>
    <w:rsid w:val="0009162A"/>
    <w:rsid w:val="00091FC2"/>
    <w:rsid w:val="000A2168"/>
    <w:rsid w:val="000A2C29"/>
    <w:rsid w:val="000A2F75"/>
    <w:rsid w:val="000A3A58"/>
    <w:rsid w:val="000A3F70"/>
    <w:rsid w:val="000A5127"/>
    <w:rsid w:val="000A606C"/>
    <w:rsid w:val="000B05F8"/>
    <w:rsid w:val="000B1000"/>
    <w:rsid w:val="000B4D98"/>
    <w:rsid w:val="000C1B6D"/>
    <w:rsid w:val="000C1F21"/>
    <w:rsid w:val="000C2A9D"/>
    <w:rsid w:val="000C2EB5"/>
    <w:rsid w:val="000C5CAB"/>
    <w:rsid w:val="000D1CC1"/>
    <w:rsid w:val="000D711D"/>
    <w:rsid w:val="000D7D38"/>
    <w:rsid w:val="000E08E7"/>
    <w:rsid w:val="000E1F01"/>
    <w:rsid w:val="000E704F"/>
    <w:rsid w:val="00101014"/>
    <w:rsid w:val="00101794"/>
    <w:rsid w:val="0010293D"/>
    <w:rsid w:val="0010502F"/>
    <w:rsid w:val="001053DC"/>
    <w:rsid w:val="00105408"/>
    <w:rsid w:val="001131DA"/>
    <w:rsid w:val="001224A2"/>
    <w:rsid w:val="0012295E"/>
    <w:rsid w:val="001232DC"/>
    <w:rsid w:val="00124D40"/>
    <w:rsid w:val="0013426C"/>
    <w:rsid w:val="00135576"/>
    <w:rsid w:val="0014287D"/>
    <w:rsid w:val="00142B1D"/>
    <w:rsid w:val="00143273"/>
    <w:rsid w:val="001446B8"/>
    <w:rsid w:val="001457C1"/>
    <w:rsid w:val="00145950"/>
    <w:rsid w:val="00146FF9"/>
    <w:rsid w:val="001478EA"/>
    <w:rsid w:val="00151BB5"/>
    <w:rsid w:val="00153869"/>
    <w:rsid w:val="00154590"/>
    <w:rsid w:val="00154CDA"/>
    <w:rsid w:val="00155109"/>
    <w:rsid w:val="00156619"/>
    <w:rsid w:val="001577FF"/>
    <w:rsid w:val="001603AB"/>
    <w:rsid w:val="00163D9A"/>
    <w:rsid w:val="00167EC9"/>
    <w:rsid w:val="00171BF3"/>
    <w:rsid w:val="00176719"/>
    <w:rsid w:val="0017775C"/>
    <w:rsid w:val="00180318"/>
    <w:rsid w:val="0018476F"/>
    <w:rsid w:val="00184D3B"/>
    <w:rsid w:val="00185BCD"/>
    <w:rsid w:val="00186F31"/>
    <w:rsid w:val="001A0047"/>
    <w:rsid w:val="001A4AAA"/>
    <w:rsid w:val="001A4AF1"/>
    <w:rsid w:val="001B1674"/>
    <w:rsid w:val="001B49A2"/>
    <w:rsid w:val="001B50B1"/>
    <w:rsid w:val="001B61EE"/>
    <w:rsid w:val="001C02DD"/>
    <w:rsid w:val="001C4764"/>
    <w:rsid w:val="001C47E9"/>
    <w:rsid w:val="001C750F"/>
    <w:rsid w:val="001C7529"/>
    <w:rsid w:val="001D06E5"/>
    <w:rsid w:val="001D0C5E"/>
    <w:rsid w:val="001D1140"/>
    <w:rsid w:val="001D1242"/>
    <w:rsid w:val="001D2A70"/>
    <w:rsid w:val="001D4A47"/>
    <w:rsid w:val="001D51BB"/>
    <w:rsid w:val="001D5495"/>
    <w:rsid w:val="001D7C7C"/>
    <w:rsid w:val="001E43A0"/>
    <w:rsid w:val="001E4FAF"/>
    <w:rsid w:val="001E55CC"/>
    <w:rsid w:val="001E6BAA"/>
    <w:rsid w:val="001F027A"/>
    <w:rsid w:val="001F7158"/>
    <w:rsid w:val="001F7574"/>
    <w:rsid w:val="00204F19"/>
    <w:rsid w:val="0020685A"/>
    <w:rsid w:val="0021372A"/>
    <w:rsid w:val="00213A28"/>
    <w:rsid w:val="00221788"/>
    <w:rsid w:val="00221A96"/>
    <w:rsid w:val="00223C3F"/>
    <w:rsid w:val="00230BDA"/>
    <w:rsid w:val="00232FFB"/>
    <w:rsid w:val="00233760"/>
    <w:rsid w:val="002349BE"/>
    <w:rsid w:val="00234B3F"/>
    <w:rsid w:val="002420FF"/>
    <w:rsid w:val="0024592B"/>
    <w:rsid w:val="0024618F"/>
    <w:rsid w:val="002474CB"/>
    <w:rsid w:val="00254154"/>
    <w:rsid w:val="002544E6"/>
    <w:rsid w:val="00254ADD"/>
    <w:rsid w:val="00256116"/>
    <w:rsid w:val="00257E8D"/>
    <w:rsid w:val="00261144"/>
    <w:rsid w:val="0026175F"/>
    <w:rsid w:val="00262DC8"/>
    <w:rsid w:val="00263EFC"/>
    <w:rsid w:val="00264765"/>
    <w:rsid w:val="00265B71"/>
    <w:rsid w:val="00270907"/>
    <w:rsid w:val="00272EAC"/>
    <w:rsid w:val="00273ED1"/>
    <w:rsid w:val="00274598"/>
    <w:rsid w:val="00275A62"/>
    <w:rsid w:val="00276B04"/>
    <w:rsid w:val="00277626"/>
    <w:rsid w:val="00277E79"/>
    <w:rsid w:val="00286B15"/>
    <w:rsid w:val="00287BF0"/>
    <w:rsid w:val="00292C01"/>
    <w:rsid w:val="00293494"/>
    <w:rsid w:val="0029518B"/>
    <w:rsid w:val="002A2A66"/>
    <w:rsid w:val="002A3A56"/>
    <w:rsid w:val="002A526C"/>
    <w:rsid w:val="002B29BA"/>
    <w:rsid w:val="002B2D13"/>
    <w:rsid w:val="002B2D91"/>
    <w:rsid w:val="002B3CDC"/>
    <w:rsid w:val="002B764E"/>
    <w:rsid w:val="002C0232"/>
    <w:rsid w:val="002C0B2D"/>
    <w:rsid w:val="002C4B44"/>
    <w:rsid w:val="002C701F"/>
    <w:rsid w:val="002C7BC4"/>
    <w:rsid w:val="002D5930"/>
    <w:rsid w:val="002D6794"/>
    <w:rsid w:val="002D70DC"/>
    <w:rsid w:val="002D7851"/>
    <w:rsid w:val="002D7F11"/>
    <w:rsid w:val="002D7F16"/>
    <w:rsid w:val="002E3BC6"/>
    <w:rsid w:val="002E434F"/>
    <w:rsid w:val="002F0C29"/>
    <w:rsid w:val="002F1FDE"/>
    <w:rsid w:val="002F2143"/>
    <w:rsid w:val="002F5EAA"/>
    <w:rsid w:val="002F7429"/>
    <w:rsid w:val="002F7C77"/>
    <w:rsid w:val="00302526"/>
    <w:rsid w:val="003068CD"/>
    <w:rsid w:val="00307782"/>
    <w:rsid w:val="003138E3"/>
    <w:rsid w:val="0031476A"/>
    <w:rsid w:val="00314F67"/>
    <w:rsid w:val="00320528"/>
    <w:rsid w:val="00322CE2"/>
    <w:rsid w:val="00324E36"/>
    <w:rsid w:val="00325F10"/>
    <w:rsid w:val="00326999"/>
    <w:rsid w:val="003269F4"/>
    <w:rsid w:val="003273EC"/>
    <w:rsid w:val="0033177A"/>
    <w:rsid w:val="0033342F"/>
    <w:rsid w:val="00334337"/>
    <w:rsid w:val="00336EEB"/>
    <w:rsid w:val="00341B22"/>
    <w:rsid w:val="00342A58"/>
    <w:rsid w:val="00342C36"/>
    <w:rsid w:val="00343D3D"/>
    <w:rsid w:val="003446EB"/>
    <w:rsid w:val="00345D02"/>
    <w:rsid w:val="00345D7C"/>
    <w:rsid w:val="00346486"/>
    <w:rsid w:val="00354AA6"/>
    <w:rsid w:val="00356A8E"/>
    <w:rsid w:val="00357B42"/>
    <w:rsid w:val="0036040E"/>
    <w:rsid w:val="00360B93"/>
    <w:rsid w:val="00363CCA"/>
    <w:rsid w:val="0037584B"/>
    <w:rsid w:val="00375A0E"/>
    <w:rsid w:val="00376E9B"/>
    <w:rsid w:val="003801DC"/>
    <w:rsid w:val="003807B3"/>
    <w:rsid w:val="00381D01"/>
    <w:rsid w:val="00382DBA"/>
    <w:rsid w:val="00384DF2"/>
    <w:rsid w:val="00385470"/>
    <w:rsid w:val="003876F9"/>
    <w:rsid w:val="003911D0"/>
    <w:rsid w:val="00391C61"/>
    <w:rsid w:val="0039335B"/>
    <w:rsid w:val="003955C7"/>
    <w:rsid w:val="0039671F"/>
    <w:rsid w:val="00396BC2"/>
    <w:rsid w:val="003A102C"/>
    <w:rsid w:val="003A4BB4"/>
    <w:rsid w:val="003A5CB2"/>
    <w:rsid w:val="003A6262"/>
    <w:rsid w:val="003A6B6F"/>
    <w:rsid w:val="003B38FD"/>
    <w:rsid w:val="003B397F"/>
    <w:rsid w:val="003B5560"/>
    <w:rsid w:val="003C0905"/>
    <w:rsid w:val="003D0EEB"/>
    <w:rsid w:val="003D1021"/>
    <w:rsid w:val="003D4530"/>
    <w:rsid w:val="003E0DC4"/>
    <w:rsid w:val="003E5021"/>
    <w:rsid w:val="003E71D1"/>
    <w:rsid w:val="003E7638"/>
    <w:rsid w:val="003E7705"/>
    <w:rsid w:val="003F2593"/>
    <w:rsid w:val="003F266F"/>
    <w:rsid w:val="003F40CB"/>
    <w:rsid w:val="003F6851"/>
    <w:rsid w:val="00400486"/>
    <w:rsid w:val="00402370"/>
    <w:rsid w:val="004036F8"/>
    <w:rsid w:val="004041A8"/>
    <w:rsid w:val="004041F8"/>
    <w:rsid w:val="0041047C"/>
    <w:rsid w:val="004149FE"/>
    <w:rsid w:val="004158A9"/>
    <w:rsid w:val="00417778"/>
    <w:rsid w:val="00420B16"/>
    <w:rsid w:val="0042168C"/>
    <w:rsid w:val="004323A5"/>
    <w:rsid w:val="004344C4"/>
    <w:rsid w:val="004357FF"/>
    <w:rsid w:val="0043592F"/>
    <w:rsid w:val="00445B32"/>
    <w:rsid w:val="00445C5C"/>
    <w:rsid w:val="00457C45"/>
    <w:rsid w:val="00460813"/>
    <w:rsid w:val="0046086A"/>
    <w:rsid w:val="0046276A"/>
    <w:rsid w:val="004633BE"/>
    <w:rsid w:val="00463ADB"/>
    <w:rsid w:val="004674E2"/>
    <w:rsid w:val="00470D97"/>
    <w:rsid w:val="0047259E"/>
    <w:rsid w:val="00473012"/>
    <w:rsid w:val="004769C6"/>
    <w:rsid w:val="00481005"/>
    <w:rsid w:val="00481DCC"/>
    <w:rsid w:val="00483D3D"/>
    <w:rsid w:val="00485624"/>
    <w:rsid w:val="00487288"/>
    <w:rsid w:val="00491B85"/>
    <w:rsid w:val="004956B9"/>
    <w:rsid w:val="004A2B88"/>
    <w:rsid w:val="004A605C"/>
    <w:rsid w:val="004B224E"/>
    <w:rsid w:val="004B5DD1"/>
    <w:rsid w:val="004B7E60"/>
    <w:rsid w:val="004C395A"/>
    <w:rsid w:val="004C5F90"/>
    <w:rsid w:val="004C790F"/>
    <w:rsid w:val="004D047C"/>
    <w:rsid w:val="004D064F"/>
    <w:rsid w:val="004D3AF9"/>
    <w:rsid w:val="004D653B"/>
    <w:rsid w:val="004E44F5"/>
    <w:rsid w:val="004E455F"/>
    <w:rsid w:val="004E59DE"/>
    <w:rsid w:val="004F06A1"/>
    <w:rsid w:val="004F1802"/>
    <w:rsid w:val="004F22CA"/>
    <w:rsid w:val="004F5A71"/>
    <w:rsid w:val="00501C95"/>
    <w:rsid w:val="00501F1E"/>
    <w:rsid w:val="005034D0"/>
    <w:rsid w:val="00507C6B"/>
    <w:rsid w:val="00512A45"/>
    <w:rsid w:val="00512B0D"/>
    <w:rsid w:val="00521FB5"/>
    <w:rsid w:val="005252DE"/>
    <w:rsid w:val="0052636A"/>
    <w:rsid w:val="005273BC"/>
    <w:rsid w:val="00530F0B"/>
    <w:rsid w:val="005320B4"/>
    <w:rsid w:val="00534926"/>
    <w:rsid w:val="00536326"/>
    <w:rsid w:val="005367CF"/>
    <w:rsid w:val="005376A2"/>
    <w:rsid w:val="00540740"/>
    <w:rsid w:val="00543D0A"/>
    <w:rsid w:val="005461B4"/>
    <w:rsid w:val="005476A5"/>
    <w:rsid w:val="00556D09"/>
    <w:rsid w:val="0055752F"/>
    <w:rsid w:val="005611E5"/>
    <w:rsid w:val="00563B76"/>
    <w:rsid w:val="00563EE9"/>
    <w:rsid w:val="00564FBF"/>
    <w:rsid w:val="00565205"/>
    <w:rsid w:val="00565FDB"/>
    <w:rsid w:val="005704F1"/>
    <w:rsid w:val="00570746"/>
    <w:rsid w:val="005724B2"/>
    <w:rsid w:val="0057718D"/>
    <w:rsid w:val="005778B7"/>
    <w:rsid w:val="00590F7D"/>
    <w:rsid w:val="00590FFA"/>
    <w:rsid w:val="00593CFF"/>
    <w:rsid w:val="00594A94"/>
    <w:rsid w:val="00596437"/>
    <w:rsid w:val="00597AAD"/>
    <w:rsid w:val="005A06B4"/>
    <w:rsid w:val="005A1C4A"/>
    <w:rsid w:val="005A1C66"/>
    <w:rsid w:val="005A37D1"/>
    <w:rsid w:val="005A4493"/>
    <w:rsid w:val="005A5702"/>
    <w:rsid w:val="005A7B29"/>
    <w:rsid w:val="005B211A"/>
    <w:rsid w:val="005B3410"/>
    <w:rsid w:val="005B4545"/>
    <w:rsid w:val="005B74FB"/>
    <w:rsid w:val="005C2EEA"/>
    <w:rsid w:val="005C48D7"/>
    <w:rsid w:val="005C67B7"/>
    <w:rsid w:val="005C6BA8"/>
    <w:rsid w:val="005C755D"/>
    <w:rsid w:val="005D0034"/>
    <w:rsid w:val="005D5114"/>
    <w:rsid w:val="005D52D3"/>
    <w:rsid w:val="005D5402"/>
    <w:rsid w:val="005D73F6"/>
    <w:rsid w:val="005E2336"/>
    <w:rsid w:val="005E42FF"/>
    <w:rsid w:val="005E69E6"/>
    <w:rsid w:val="005E7040"/>
    <w:rsid w:val="005E7D44"/>
    <w:rsid w:val="005F277B"/>
    <w:rsid w:val="00604EE1"/>
    <w:rsid w:val="00606CDD"/>
    <w:rsid w:val="006100FE"/>
    <w:rsid w:val="006102FC"/>
    <w:rsid w:val="00610F1E"/>
    <w:rsid w:val="00615C03"/>
    <w:rsid w:val="00615E20"/>
    <w:rsid w:val="006208AE"/>
    <w:rsid w:val="00622357"/>
    <w:rsid w:val="006237E4"/>
    <w:rsid w:val="00623A23"/>
    <w:rsid w:val="00625230"/>
    <w:rsid w:val="00626B6B"/>
    <w:rsid w:val="00626BE6"/>
    <w:rsid w:val="00627DD4"/>
    <w:rsid w:val="006318B1"/>
    <w:rsid w:val="006345B5"/>
    <w:rsid w:val="0064216F"/>
    <w:rsid w:val="00646B4A"/>
    <w:rsid w:val="006565CB"/>
    <w:rsid w:val="00656821"/>
    <w:rsid w:val="006568D5"/>
    <w:rsid w:val="00657BFC"/>
    <w:rsid w:val="00662BBE"/>
    <w:rsid w:val="006651F0"/>
    <w:rsid w:val="006652E7"/>
    <w:rsid w:val="006657CC"/>
    <w:rsid w:val="006674EC"/>
    <w:rsid w:val="006678D0"/>
    <w:rsid w:val="0067020B"/>
    <w:rsid w:val="00676599"/>
    <w:rsid w:val="00682C0D"/>
    <w:rsid w:val="00683644"/>
    <w:rsid w:val="00683B29"/>
    <w:rsid w:val="00684490"/>
    <w:rsid w:val="00684655"/>
    <w:rsid w:val="006850D2"/>
    <w:rsid w:val="00685D42"/>
    <w:rsid w:val="00691183"/>
    <w:rsid w:val="006917B8"/>
    <w:rsid w:val="0069296F"/>
    <w:rsid w:val="00692FF9"/>
    <w:rsid w:val="00693E26"/>
    <w:rsid w:val="006954FD"/>
    <w:rsid w:val="00696A58"/>
    <w:rsid w:val="006A250F"/>
    <w:rsid w:val="006A4886"/>
    <w:rsid w:val="006A7D26"/>
    <w:rsid w:val="006B4446"/>
    <w:rsid w:val="006B65C7"/>
    <w:rsid w:val="006C1E84"/>
    <w:rsid w:val="006C3A87"/>
    <w:rsid w:val="006C46C3"/>
    <w:rsid w:val="006D46D4"/>
    <w:rsid w:val="006E05B5"/>
    <w:rsid w:val="006E26E1"/>
    <w:rsid w:val="006E53AD"/>
    <w:rsid w:val="006E54E9"/>
    <w:rsid w:val="006E5FE1"/>
    <w:rsid w:val="006E6D71"/>
    <w:rsid w:val="006E7EFF"/>
    <w:rsid w:val="006F0D87"/>
    <w:rsid w:val="006F0EAE"/>
    <w:rsid w:val="006F1389"/>
    <w:rsid w:val="006F1CFC"/>
    <w:rsid w:val="006F2104"/>
    <w:rsid w:val="006F651B"/>
    <w:rsid w:val="006F65E1"/>
    <w:rsid w:val="00702983"/>
    <w:rsid w:val="007029D2"/>
    <w:rsid w:val="00704084"/>
    <w:rsid w:val="00704453"/>
    <w:rsid w:val="00704F1B"/>
    <w:rsid w:val="00707A94"/>
    <w:rsid w:val="00711C2A"/>
    <w:rsid w:val="00714D86"/>
    <w:rsid w:val="00714FF7"/>
    <w:rsid w:val="00715850"/>
    <w:rsid w:val="00725837"/>
    <w:rsid w:val="00726DC6"/>
    <w:rsid w:val="007275D0"/>
    <w:rsid w:val="00727B7C"/>
    <w:rsid w:val="00727D9C"/>
    <w:rsid w:val="00727E2E"/>
    <w:rsid w:val="00733133"/>
    <w:rsid w:val="00735E11"/>
    <w:rsid w:val="00735F25"/>
    <w:rsid w:val="00736771"/>
    <w:rsid w:val="007378F0"/>
    <w:rsid w:val="00740909"/>
    <w:rsid w:val="00740E92"/>
    <w:rsid w:val="007419BE"/>
    <w:rsid w:val="00743FEC"/>
    <w:rsid w:val="00744DFC"/>
    <w:rsid w:val="00750293"/>
    <w:rsid w:val="00753BC6"/>
    <w:rsid w:val="00754D45"/>
    <w:rsid w:val="00760D00"/>
    <w:rsid w:val="00760E9C"/>
    <w:rsid w:val="007623DC"/>
    <w:rsid w:val="00762980"/>
    <w:rsid w:val="00766C2C"/>
    <w:rsid w:val="00772D40"/>
    <w:rsid w:val="007743B9"/>
    <w:rsid w:val="00776C13"/>
    <w:rsid w:val="00777C01"/>
    <w:rsid w:val="00787E43"/>
    <w:rsid w:val="0079035B"/>
    <w:rsid w:val="007906B8"/>
    <w:rsid w:val="00790DC7"/>
    <w:rsid w:val="007911C6"/>
    <w:rsid w:val="007920CD"/>
    <w:rsid w:val="007929B0"/>
    <w:rsid w:val="007932A1"/>
    <w:rsid w:val="00794725"/>
    <w:rsid w:val="00794B0F"/>
    <w:rsid w:val="00797D99"/>
    <w:rsid w:val="007A0272"/>
    <w:rsid w:val="007A1B56"/>
    <w:rsid w:val="007A457E"/>
    <w:rsid w:val="007A5DE8"/>
    <w:rsid w:val="007A5E0F"/>
    <w:rsid w:val="007A7896"/>
    <w:rsid w:val="007B01D8"/>
    <w:rsid w:val="007B0666"/>
    <w:rsid w:val="007B0AAA"/>
    <w:rsid w:val="007B199A"/>
    <w:rsid w:val="007B2331"/>
    <w:rsid w:val="007B354E"/>
    <w:rsid w:val="007B4320"/>
    <w:rsid w:val="007B4966"/>
    <w:rsid w:val="007B56AC"/>
    <w:rsid w:val="007B6715"/>
    <w:rsid w:val="007B6E0A"/>
    <w:rsid w:val="007C001D"/>
    <w:rsid w:val="007C5E87"/>
    <w:rsid w:val="007D02C2"/>
    <w:rsid w:val="007D14F8"/>
    <w:rsid w:val="007D1DF6"/>
    <w:rsid w:val="007D3CE8"/>
    <w:rsid w:val="007D40F6"/>
    <w:rsid w:val="007D65F2"/>
    <w:rsid w:val="007D6E0B"/>
    <w:rsid w:val="007D75CE"/>
    <w:rsid w:val="007D795F"/>
    <w:rsid w:val="007E4567"/>
    <w:rsid w:val="007E6BEE"/>
    <w:rsid w:val="007E7726"/>
    <w:rsid w:val="007E7F61"/>
    <w:rsid w:val="007F08D0"/>
    <w:rsid w:val="007F0A62"/>
    <w:rsid w:val="007F0C48"/>
    <w:rsid w:val="007F1EBA"/>
    <w:rsid w:val="007F1EF7"/>
    <w:rsid w:val="007F2316"/>
    <w:rsid w:val="007F25AF"/>
    <w:rsid w:val="007F2BB0"/>
    <w:rsid w:val="007F2DC3"/>
    <w:rsid w:val="007F4FE0"/>
    <w:rsid w:val="008001D4"/>
    <w:rsid w:val="00802960"/>
    <w:rsid w:val="00802CFC"/>
    <w:rsid w:val="008066FF"/>
    <w:rsid w:val="00821866"/>
    <w:rsid w:val="008423EF"/>
    <w:rsid w:val="00844616"/>
    <w:rsid w:val="0084727A"/>
    <w:rsid w:val="008534A6"/>
    <w:rsid w:val="008568C4"/>
    <w:rsid w:val="00860A6A"/>
    <w:rsid w:val="0086228D"/>
    <w:rsid w:val="00863B83"/>
    <w:rsid w:val="0086444B"/>
    <w:rsid w:val="00864AE4"/>
    <w:rsid w:val="008667F6"/>
    <w:rsid w:val="00870B68"/>
    <w:rsid w:val="00871761"/>
    <w:rsid w:val="008717C1"/>
    <w:rsid w:val="00871F12"/>
    <w:rsid w:val="00872D00"/>
    <w:rsid w:val="00873B8A"/>
    <w:rsid w:val="00875EB4"/>
    <w:rsid w:val="00881814"/>
    <w:rsid w:val="00886C60"/>
    <w:rsid w:val="00887B7E"/>
    <w:rsid w:val="00891036"/>
    <w:rsid w:val="008959CB"/>
    <w:rsid w:val="00895CD5"/>
    <w:rsid w:val="00897D38"/>
    <w:rsid w:val="008A0B84"/>
    <w:rsid w:val="008A36C2"/>
    <w:rsid w:val="008B3D28"/>
    <w:rsid w:val="008B5688"/>
    <w:rsid w:val="008B6AD6"/>
    <w:rsid w:val="008C4223"/>
    <w:rsid w:val="008C56D0"/>
    <w:rsid w:val="008C75FD"/>
    <w:rsid w:val="008C7C91"/>
    <w:rsid w:val="008D1236"/>
    <w:rsid w:val="008D492B"/>
    <w:rsid w:val="008D4A64"/>
    <w:rsid w:val="008D4AF1"/>
    <w:rsid w:val="008D7B88"/>
    <w:rsid w:val="008D7FEB"/>
    <w:rsid w:val="008E518A"/>
    <w:rsid w:val="008E6946"/>
    <w:rsid w:val="008E7746"/>
    <w:rsid w:val="008F1BA3"/>
    <w:rsid w:val="008F543E"/>
    <w:rsid w:val="008F6344"/>
    <w:rsid w:val="00902EAA"/>
    <w:rsid w:val="00903913"/>
    <w:rsid w:val="00903BE0"/>
    <w:rsid w:val="0090442A"/>
    <w:rsid w:val="00905190"/>
    <w:rsid w:val="00905E4B"/>
    <w:rsid w:val="00911967"/>
    <w:rsid w:val="009130C6"/>
    <w:rsid w:val="00914251"/>
    <w:rsid w:val="009254BF"/>
    <w:rsid w:val="00926AB8"/>
    <w:rsid w:val="009350F2"/>
    <w:rsid w:val="0093526A"/>
    <w:rsid w:val="00936554"/>
    <w:rsid w:val="009434DB"/>
    <w:rsid w:val="009434F1"/>
    <w:rsid w:val="009438E5"/>
    <w:rsid w:val="009450B8"/>
    <w:rsid w:val="00945BA1"/>
    <w:rsid w:val="00951E9B"/>
    <w:rsid w:val="00952801"/>
    <w:rsid w:val="0095375C"/>
    <w:rsid w:val="00954358"/>
    <w:rsid w:val="00954F7C"/>
    <w:rsid w:val="00957810"/>
    <w:rsid w:val="00957910"/>
    <w:rsid w:val="00961299"/>
    <w:rsid w:val="009624EF"/>
    <w:rsid w:val="00962AD2"/>
    <w:rsid w:val="009650CD"/>
    <w:rsid w:val="00965D30"/>
    <w:rsid w:val="00967C42"/>
    <w:rsid w:val="00967D1B"/>
    <w:rsid w:val="009710E2"/>
    <w:rsid w:val="00973B11"/>
    <w:rsid w:val="00981E71"/>
    <w:rsid w:val="009842DA"/>
    <w:rsid w:val="00985C65"/>
    <w:rsid w:val="00986807"/>
    <w:rsid w:val="00993245"/>
    <w:rsid w:val="009932D9"/>
    <w:rsid w:val="00993820"/>
    <w:rsid w:val="00993CE2"/>
    <w:rsid w:val="0099532B"/>
    <w:rsid w:val="00995800"/>
    <w:rsid w:val="00997E2C"/>
    <w:rsid w:val="009A118E"/>
    <w:rsid w:val="009A1EE2"/>
    <w:rsid w:val="009A337D"/>
    <w:rsid w:val="009A3991"/>
    <w:rsid w:val="009A4F4A"/>
    <w:rsid w:val="009A5827"/>
    <w:rsid w:val="009A7043"/>
    <w:rsid w:val="009A71BF"/>
    <w:rsid w:val="009A7912"/>
    <w:rsid w:val="009B03F1"/>
    <w:rsid w:val="009B2F1F"/>
    <w:rsid w:val="009B3A6F"/>
    <w:rsid w:val="009B533D"/>
    <w:rsid w:val="009B5548"/>
    <w:rsid w:val="009B7E47"/>
    <w:rsid w:val="009C4C94"/>
    <w:rsid w:val="009C5600"/>
    <w:rsid w:val="009D03D2"/>
    <w:rsid w:val="009D2722"/>
    <w:rsid w:val="009D3D5E"/>
    <w:rsid w:val="009D747D"/>
    <w:rsid w:val="009D7B5A"/>
    <w:rsid w:val="009E09AB"/>
    <w:rsid w:val="009E338B"/>
    <w:rsid w:val="009E469C"/>
    <w:rsid w:val="009E4C34"/>
    <w:rsid w:val="009E671E"/>
    <w:rsid w:val="009F3855"/>
    <w:rsid w:val="009F7000"/>
    <w:rsid w:val="009F7E78"/>
    <w:rsid w:val="00A01071"/>
    <w:rsid w:val="00A01D49"/>
    <w:rsid w:val="00A0216E"/>
    <w:rsid w:val="00A02868"/>
    <w:rsid w:val="00A02D34"/>
    <w:rsid w:val="00A06616"/>
    <w:rsid w:val="00A067EC"/>
    <w:rsid w:val="00A10707"/>
    <w:rsid w:val="00A1144B"/>
    <w:rsid w:val="00A12E49"/>
    <w:rsid w:val="00A13BCF"/>
    <w:rsid w:val="00A14BB9"/>
    <w:rsid w:val="00A159E0"/>
    <w:rsid w:val="00A16022"/>
    <w:rsid w:val="00A234BE"/>
    <w:rsid w:val="00A24AFF"/>
    <w:rsid w:val="00A27093"/>
    <w:rsid w:val="00A27B46"/>
    <w:rsid w:val="00A31036"/>
    <w:rsid w:val="00A349A4"/>
    <w:rsid w:val="00A37316"/>
    <w:rsid w:val="00A3794B"/>
    <w:rsid w:val="00A426D8"/>
    <w:rsid w:val="00A50926"/>
    <w:rsid w:val="00A50FF2"/>
    <w:rsid w:val="00A51A36"/>
    <w:rsid w:val="00A533D4"/>
    <w:rsid w:val="00A53A7D"/>
    <w:rsid w:val="00A60DE7"/>
    <w:rsid w:val="00A627D2"/>
    <w:rsid w:val="00A703BD"/>
    <w:rsid w:val="00A720EB"/>
    <w:rsid w:val="00A72143"/>
    <w:rsid w:val="00A75726"/>
    <w:rsid w:val="00A774EE"/>
    <w:rsid w:val="00A80DAF"/>
    <w:rsid w:val="00A81D4B"/>
    <w:rsid w:val="00A868A1"/>
    <w:rsid w:val="00A870DE"/>
    <w:rsid w:val="00A90744"/>
    <w:rsid w:val="00A9510D"/>
    <w:rsid w:val="00A95D1A"/>
    <w:rsid w:val="00A96FFF"/>
    <w:rsid w:val="00A978B2"/>
    <w:rsid w:val="00A97FB9"/>
    <w:rsid w:val="00AA012D"/>
    <w:rsid w:val="00AA3B0A"/>
    <w:rsid w:val="00AA47AC"/>
    <w:rsid w:val="00AA71B4"/>
    <w:rsid w:val="00AA74DE"/>
    <w:rsid w:val="00AA7867"/>
    <w:rsid w:val="00AB21B3"/>
    <w:rsid w:val="00AB337A"/>
    <w:rsid w:val="00AB3EA9"/>
    <w:rsid w:val="00AB45C2"/>
    <w:rsid w:val="00AB50BB"/>
    <w:rsid w:val="00AB7472"/>
    <w:rsid w:val="00AC3942"/>
    <w:rsid w:val="00AC5CF0"/>
    <w:rsid w:val="00AC77E6"/>
    <w:rsid w:val="00AC7C4D"/>
    <w:rsid w:val="00AD1BF0"/>
    <w:rsid w:val="00AD4DD8"/>
    <w:rsid w:val="00AD660D"/>
    <w:rsid w:val="00AD6933"/>
    <w:rsid w:val="00AE1C11"/>
    <w:rsid w:val="00AE41F7"/>
    <w:rsid w:val="00AE4600"/>
    <w:rsid w:val="00AE7A73"/>
    <w:rsid w:val="00AE7A75"/>
    <w:rsid w:val="00AF11D0"/>
    <w:rsid w:val="00AF29DD"/>
    <w:rsid w:val="00AF3344"/>
    <w:rsid w:val="00AF7B7B"/>
    <w:rsid w:val="00B0078E"/>
    <w:rsid w:val="00B026F7"/>
    <w:rsid w:val="00B03BD6"/>
    <w:rsid w:val="00B03E9E"/>
    <w:rsid w:val="00B055F1"/>
    <w:rsid w:val="00B05EBE"/>
    <w:rsid w:val="00B1148E"/>
    <w:rsid w:val="00B12E29"/>
    <w:rsid w:val="00B1673D"/>
    <w:rsid w:val="00B171B6"/>
    <w:rsid w:val="00B21C67"/>
    <w:rsid w:val="00B33716"/>
    <w:rsid w:val="00B33EF5"/>
    <w:rsid w:val="00B34ABF"/>
    <w:rsid w:val="00B43F86"/>
    <w:rsid w:val="00B47FF3"/>
    <w:rsid w:val="00B50FA0"/>
    <w:rsid w:val="00B516C8"/>
    <w:rsid w:val="00B53595"/>
    <w:rsid w:val="00B53991"/>
    <w:rsid w:val="00B53BE7"/>
    <w:rsid w:val="00B53D66"/>
    <w:rsid w:val="00B57045"/>
    <w:rsid w:val="00B57509"/>
    <w:rsid w:val="00B57DD4"/>
    <w:rsid w:val="00B6117D"/>
    <w:rsid w:val="00B7054E"/>
    <w:rsid w:val="00B75C90"/>
    <w:rsid w:val="00B763ED"/>
    <w:rsid w:val="00B76492"/>
    <w:rsid w:val="00B813AA"/>
    <w:rsid w:val="00B877FA"/>
    <w:rsid w:val="00B906CA"/>
    <w:rsid w:val="00B92088"/>
    <w:rsid w:val="00B94264"/>
    <w:rsid w:val="00B947D1"/>
    <w:rsid w:val="00B95792"/>
    <w:rsid w:val="00B95B9D"/>
    <w:rsid w:val="00B9752C"/>
    <w:rsid w:val="00BA14A9"/>
    <w:rsid w:val="00BB3CA5"/>
    <w:rsid w:val="00BB48D2"/>
    <w:rsid w:val="00BB525E"/>
    <w:rsid w:val="00BC051D"/>
    <w:rsid w:val="00BC27B7"/>
    <w:rsid w:val="00BC31A0"/>
    <w:rsid w:val="00BC4383"/>
    <w:rsid w:val="00BC4E16"/>
    <w:rsid w:val="00BC729B"/>
    <w:rsid w:val="00BC73CB"/>
    <w:rsid w:val="00BD0691"/>
    <w:rsid w:val="00BD0A3E"/>
    <w:rsid w:val="00BD3A61"/>
    <w:rsid w:val="00BE1036"/>
    <w:rsid w:val="00BE2B6B"/>
    <w:rsid w:val="00BE3141"/>
    <w:rsid w:val="00BE45C6"/>
    <w:rsid w:val="00BE4F14"/>
    <w:rsid w:val="00BE6454"/>
    <w:rsid w:val="00BE70B8"/>
    <w:rsid w:val="00BE7449"/>
    <w:rsid w:val="00BE7D06"/>
    <w:rsid w:val="00BF0219"/>
    <w:rsid w:val="00BF317B"/>
    <w:rsid w:val="00BF3DC2"/>
    <w:rsid w:val="00BF5376"/>
    <w:rsid w:val="00C0037C"/>
    <w:rsid w:val="00C00D8F"/>
    <w:rsid w:val="00C00DFE"/>
    <w:rsid w:val="00C0336C"/>
    <w:rsid w:val="00C0384F"/>
    <w:rsid w:val="00C03B8C"/>
    <w:rsid w:val="00C07BAD"/>
    <w:rsid w:val="00C114CB"/>
    <w:rsid w:val="00C14C1D"/>
    <w:rsid w:val="00C14C27"/>
    <w:rsid w:val="00C171C2"/>
    <w:rsid w:val="00C2437E"/>
    <w:rsid w:val="00C24643"/>
    <w:rsid w:val="00C262C1"/>
    <w:rsid w:val="00C26300"/>
    <w:rsid w:val="00C26FC6"/>
    <w:rsid w:val="00C27392"/>
    <w:rsid w:val="00C2753A"/>
    <w:rsid w:val="00C41C36"/>
    <w:rsid w:val="00C44A2A"/>
    <w:rsid w:val="00C45B01"/>
    <w:rsid w:val="00C46EB1"/>
    <w:rsid w:val="00C52581"/>
    <w:rsid w:val="00C53BD2"/>
    <w:rsid w:val="00C53F3C"/>
    <w:rsid w:val="00C54500"/>
    <w:rsid w:val="00C57316"/>
    <w:rsid w:val="00C60745"/>
    <w:rsid w:val="00C60D00"/>
    <w:rsid w:val="00C622B8"/>
    <w:rsid w:val="00C63740"/>
    <w:rsid w:val="00C704E9"/>
    <w:rsid w:val="00C75D35"/>
    <w:rsid w:val="00C76715"/>
    <w:rsid w:val="00C80E77"/>
    <w:rsid w:val="00C81E2C"/>
    <w:rsid w:val="00C83CC6"/>
    <w:rsid w:val="00C83ED2"/>
    <w:rsid w:val="00C879ED"/>
    <w:rsid w:val="00C913B9"/>
    <w:rsid w:val="00C92D97"/>
    <w:rsid w:val="00C935D7"/>
    <w:rsid w:val="00C957F8"/>
    <w:rsid w:val="00C96FB8"/>
    <w:rsid w:val="00C97111"/>
    <w:rsid w:val="00CA1D6C"/>
    <w:rsid w:val="00CA3215"/>
    <w:rsid w:val="00CA3517"/>
    <w:rsid w:val="00CB0294"/>
    <w:rsid w:val="00CB3B20"/>
    <w:rsid w:val="00CB574B"/>
    <w:rsid w:val="00CB6180"/>
    <w:rsid w:val="00CB79F2"/>
    <w:rsid w:val="00CC14BB"/>
    <w:rsid w:val="00CC7C5E"/>
    <w:rsid w:val="00CD0D46"/>
    <w:rsid w:val="00CD0E7A"/>
    <w:rsid w:val="00CD39A1"/>
    <w:rsid w:val="00CD4546"/>
    <w:rsid w:val="00CD5003"/>
    <w:rsid w:val="00CE227A"/>
    <w:rsid w:val="00CE2802"/>
    <w:rsid w:val="00CE7C82"/>
    <w:rsid w:val="00CF00C6"/>
    <w:rsid w:val="00CF0185"/>
    <w:rsid w:val="00CF0293"/>
    <w:rsid w:val="00CF2154"/>
    <w:rsid w:val="00CF4144"/>
    <w:rsid w:val="00CF426D"/>
    <w:rsid w:val="00CF75C7"/>
    <w:rsid w:val="00D00D66"/>
    <w:rsid w:val="00D03CEE"/>
    <w:rsid w:val="00D07C2A"/>
    <w:rsid w:val="00D1401A"/>
    <w:rsid w:val="00D210E8"/>
    <w:rsid w:val="00D2244B"/>
    <w:rsid w:val="00D24A3F"/>
    <w:rsid w:val="00D2501A"/>
    <w:rsid w:val="00D325C6"/>
    <w:rsid w:val="00D359F9"/>
    <w:rsid w:val="00D36309"/>
    <w:rsid w:val="00D46F19"/>
    <w:rsid w:val="00D50042"/>
    <w:rsid w:val="00D5131C"/>
    <w:rsid w:val="00D527F8"/>
    <w:rsid w:val="00D52AB1"/>
    <w:rsid w:val="00D52F7B"/>
    <w:rsid w:val="00D56DB5"/>
    <w:rsid w:val="00D571E8"/>
    <w:rsid w:val="00D57696"/>
    <w:rsid w:val="00D6001B"/>
    <w:rsid w:val="00D6165F"/>
    <w:rsid w:val="00D617A4"/>
    <w:rsid w:val="00D61FF0"/>
    <w:rsid w:val="00D65A91"/>
    <w:rsid w:val="00D67962"/>
    <w:rsid w:val="00D67A05"/>
    <w:rsid w:val="00D709B1"/>
    <w:rsid w:val="00D76D20"/>
    <w:rsid w:val="00D81848"/>
    <w:rsid w:val="00D825F2"/>
    <w:rsid w:val="00D845BE"/>
    <w:rsid w:val="00D853A4"/>
    <w:rsid w:val="00D87141"/>
    <w:rsid w:val="00D9113B"/>
    <w:rsid w:val="00D9284A"/>
    <w:rsid w:val="00D92C56"/>
    <w:rsid w:val="00D92EFC"/>
    <w:rsid w:val="00DA24B8"/>
    <w:rsid w:val="00DA2E8D"/>
    <w:rsid w:val="00DA6900"/>
    <w:rsid w:val="00DA733E"/>
    <w:rsid w:val="00DA7FEB"/>
    <w:rsid w:val="00DB0A7D"/>
    <w:rsid w:val="00DB3E31"/>
    <w:rsid w:val="00DC0493"/>
    <w:rsid w:val="00DC2977"/>
    <w:rsid w:val="00DC320A"/>
    <w:rsid w:val="00DC388E"/>
    <w:rsid w:val="00DC39E8"/>
    <w:rsid w:val="00DC7B82"/>
    <w:rsid w:val="00DD3A2D"/>
    <w:rsid w:val="00DD3ABE"/>
    <w:rsid w:val="00DD3F41"/>
    <w:rsid w:val="00DE2F0B"/>
    <w:rsid w:val="00DE5529"/>
    <w:rsid w:val="00DE5643"/>
    <w:rsid w:val="00DE661B"/>
    <w:rsid w:val="00DE6BB1"/>
    <w:rsid w:val="00DE6FEE"/>
    <w:rsid w:val="00DF0DBA"/>
    <w:rsid w:val="00DF34F8"/>
    <w:rsid w:val="00DF3C56"/>
    <w:rsid w:val="00DF71C8"/>
    <w:rsid w:val="00E012B1"/>
    <w:rsid w:val="00E01F3A"/>
    <w:rsid w:val="00E02BA8"/>
    <w:rsid w:val="00E04A93"/>
    <w:rsid w:val="00E119DF"/>
    <w:rsid w:val="00E121C8"/>
    <w:rsid w:val="00E12B5D"/>
    <w:rsid w:val="00E15831"/>
    <w:rsid w:val="00E168C5"/>
    <w:rsid w:val="00E16D04"/>
    <w:rsid w:val="00E2409B"/>
    <w:rsid w:val="00E24C18"/>
    <w:rsid w:val="00E26745"/>
    <w:rsid w:val="00E31140"/>
    <w:rsid w:val="00E32C62"/>
    <w:rsid w:val="00E3660A"/>
    <w:rsid w:val="00E368EB"/>
    <w:rsid w:val="00E46097"/>
    <w:rsid w:val="00E521BC"/>
    <w:rsid w:val="00E53F51"/>
    <w:rsid w:val="00E54460"/>
    <w:rsid w:val="00E55441"/>
    <w:rsid w:val="00E55C0F"/>
    <w:rsid w:val="00E61385"/>
    <w:rsid w:val="00E6159C"/>
    <w:rsid w:val="00E65216"/>
    <w:rsid w:val="00E65DCF"/>
    <w:rsid w:val="00E65FF0"/>
    <w:rsid w:val="00E66DD6"/>
    <w:rsid w:val="00E67F75"/>
    <w:rsid w:val="00E7367F"/>
    <w:rsid w:val="00E75A6F"/>
    <w:rsid w:val="00E76BA1"/>
    <w:rsid w:val="00E805D2"/>
    <w:rsid w:val="00E81269"/>
    <w:rsid w:val="00E82F39"/>
    <w:rsid w:val="00E83CA8"/>
    <w:rsid w:val="00E92E77"/>
    <w:rsid w:val="00E9480E"/>
    <w:rsid w:val="00E958FB"/>
    <w:rsid w:val="00E978BA"/>
    <w:rsid w:val="00EA18F4"/>
    <w:rsid w:val="00EA1C4C"/>
    <w:rsid w:val="00EA323C"/>
    <w:rsid w:val="00EA390B"/>
    <w:rsid w:val="00EA458F"/>
    <w:rsid w:val="00EA5EB0"/>
    <w:rsid w:val="00EA7DBF"/>
    <w:rsid w:val="00EB0853"/>
    <w:rsid w:val="00EB0F67"/>
    <w:rsid w:val="00EB18E6"/>
    <w:rsid w:val="00EB1D05"/>
    <w:rsid w:val="00EB289D"/>
    <w:rsid w:val="00EB3636"/>
    <w:rsid w:val="00EC2A31"/>
    <w:rsid w:val="00EC3304"/>
    <w:rsid w:val="00EC3513"/>
    <w:rsid w:val="00EC3FAC"/>
    <w:rsid w:val="00ED29F9"/>
    <w:rsid w:val="00ED36A7"/>
    <w:rsid w:val="00ED5595"/>
    <w:rsid w:val="00ED6647"/>
    <w:rsid w:val="00ED688F"/>
    <w:rsid w:val="00EE00A9"/>
    <w:rsid w:val="00EE46CC"/>
    <w:rsid w:val="00EE62FB"/>
    <w:rsid w:val="00EE661C"/>
    <w:rsid w:val="00EE6FD9"/>
    <w:rsid w:val="00EE76E3"/>
    <w:rsid w:val="00EE77E8"/>
    <w:rsid w:val="00EE7BBE"/>
    <w:rsid w:val="00EF15FC"/>
    <w:rsid w:val="00EF436A"/>
    <w:rsid w:val="00EF4566"/>
    <w:rsid w:val="00EF6041"/>
    <w:rsid w:val="00EF6A67"/>
    <w:rsid w:val="00F02172"/>
    <w:rsid w:val="00F02F3D"/>
    <w:rsid w:val="00F04ADF"/>
    <w:rsid w:val="00F05EAE"/>
    <w:rsid w:val="00F0627C"/>
    <w:rsid w:val="00F07A31"/>
    <w:rsid w:val="00F1445B"/>
    <w:rsid w:val="00F166C3"/>
    <w:rsid w:val="00F20F27"/>
    <w:rsid w:val="00F22F3B"/>
    <w:rsid w:val="00F23D16"/>
    <w:rsid w:val="00F25F39"/>
    <w:rsid w:val="00F27808"/>
    <w:rsid w:val="00F35D69"/>
    <w:rsid w:val="00F410DF"/>
    <w:rsid w:val="00F419A5"/>
    <w:rsid w:val="00F448C2"/>
    <w:rsid w:val="00F54FE6"/>
    <w:rsid w:val="00F56010"/>
    <w:rsid w:val="00F56AD2"/>
    <w:rsid w:val="00F6039B"/>
    <w:rsid w:val="00F64A7D"/>
    <w:rsid w:val="00F67BEF"/>
    <w:rsid w:val="00F71E6E"/>
    <w:rsid w:val="00F72EB0"/>
    <w:rsid w:val="00F730A7"/>
    <w:rsid w:val="00F73B68"/>
    <w:rsid w:val="00F81B54"/>
    <w:rsid w:val="00F81BC7"/>
    <w:rsid w:val="00F825DE"/>
    <w:rsid w:val="00F8323D"/>
    <w:rsid w:val="00F8589D"/>
    <w:rsid w:val="00F8602F"/>
    <w:rsid w:val="00F86C3A"/>
    <w:rsid w:val="00F87422"/>
    <w:rsid w:val="00F902C8"/>
    <w:rsid w:val="00F9081A"/>
    <w:rsid w:val="00F90955"/>
    <w:rsid w:val="00F92ECC"/>
    <w:rsid w:val="00F94195"/>
    <w:rsid w:val="00FA18F5"/>
    <w:rsid w:val="00FA35BF"/>
    <w:rsid w:val="00FA56EB"/>
    <w:rsid w:val="00FA61D0"/>
    <w:rsid w:val="00FB00C1"/>
    <w:rsid w:val="00FB0405"/>
    <w:rsid w:val="00FB2123"/>
    <w:rsid w:val="00FB32B0"/>
    <w:rsid w:val="00FB3C4D"/>
    <w:rsid w:val="00FB3C5C"/>
    <w:rsid w:val="00FB7342"/>
    <w:rsid w:val="00FC1288"/>
    <w:rsid w:val="00FD39E3"/>
    <w:rsid w:val="00FD4AB2"/>
    <w:rsid w:val="00FD6A23"/>
    <w:rsid w:val="00FD6F1F"/>
    <w:rsid w:val="00FE0006"/>
    <w:rsid w:val="00FE432B"/>
    <w:rsid w:val="00FE4E23"/>
    <w:rsid w:val="00FE616B"/>
    <w:rsid w:val="00FF2428"/>
    <w:rsid w:val="00FF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704453"/>
    <w:rPr>
      <w:rFonts w:cs="Courier New" w:hAnsi="Courier New" w:asci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14D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4D86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4D86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4D86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4D86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704453"/>
    <w:rPr>
      <w:rFonts w:ascii="Courier New" w:cs="Courier New" w:hAns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14D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4D86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4D86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4D86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4D86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6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126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573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530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327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9. svibnja 2017.</izvorni_sadrzaj>
    <derivirana_varijabla naziv="DomainObject.PlaniraniZavrsetakDatum_1">9. svibnja 2017.</derivirana_varijabla>
  </DomainObject.PlaniraniZavrsetakDatum>
  <DomainObject.PlaniraniPocetakDatum>
    <izvorni_sadrzaj>9. svibnja 2017.</izvorni_sadrzaj>
    <derivirana_varijabla naziv="DomainObject.PlaniraniPocetakDatum_1">9. svibnja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svibnja 2017.</izvorni_sadrzaj>
    <derivirana_varijabla naziv="DomainObject.Zapisnik.DatumKreiranja_1">9. svibnja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St-716/2016-12</izvorni_sadrzaj>
    <derivirana_varijabla naziv="DomainObject.Zapisnik.Oznaka_1">St-716/2016-12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</izvorni_sadrzaj>
    <derivirana_varijabla naziv="DomainObject.Predmet.Broj_1">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St-716/2016</izvorni_sadrzaj>
    <derivirana_varijabla naziv="DomainObject.Predmet.OznakaBroj_1">St-716/2016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LAEMA j.d.o.o. zastupanog po punomoćniku Marina Milovac</izvorni_sadrzaj>
    <derivirana_varijabla naziv="DomainObject.Predmet.ProtustrankaFormated_1">  LAEMA j.d.o.o. zastupanog po punomoćniku Marina Milovac</derivirana_varijabla>
  </DomainObject.Predmet.ProtustrankaFormated>
  <DomainObject.Predmet.ProtustrankaFormatedOIB>
    <izvorni_sadrzaj>  LAEMA j.d.o.o., OIB 11763589692 zastupanog po punomoćniku Marina Milovac</izvorni_sadrzaj>
    <derivirana_varijabla naziv="DomainObject.Predmet.ProtustrankaFormatedOIB_1">  LAEMA j.d.o.o., OIB 11763589692 zastupanog po punomoćniku Marina Milovac</derivirana_varijabla>
  </DomainObject.Predmet.ProtustrankaFormatedOIB>
  <DomainObject.Predmet.ProtustrankaFormatedWithAdress>
    <izvorni_sadrzaj> LAEMA j.d.o.o., Vele Dražice 72, 51218 Dražice zastupanog po punomoćniku Marina Milovac</izvorni_sadrzaj>
    <derivirana_varijabla naziv="DomainObject.Predmet.ProtustrankaFormatedWithAdress_1"> LAEMA j.d.o.o., Vele Dražice 72, 51218 Dražice zastupanog po punomoćniku Marina Milovac</derivirana_varijabla>
  </DomainObject.Predmet.ProtustrankaFormatedWithAdress>
  <DomainObject.Predmet.ProtustrankaFormatedWithAdressOIB>
    <izvorni_sadrzaj> LAEMA j.d.o.o., OIB 11763589692, Vele Dražice 72, 51218 Dražice zastupanog po punomoćniku Marina Milovac</izvorni_sadrzaj>
    <derivirana_varijabla naziv="DomainObject.Predmet.ProtustrankaFormatedWithAdressOIB_1"> LAEMA j.d.o.o., OIB 11763589692, Vele Dražice 72, 51218 Dražice zastupanog po punomoćniku Marina Milovac</derivirana_varijabla>
  </DomainObject.Predmet.ProtustrankaFormatedWithAdressOIB>
  <DomainObject.Predmet.ProtustrankaWithAdress>
    <izvorni_sadrzaj>LAEMA j.d.o.o. Vele Dražice 72, 51218 Dražice</izvorni_sadrzaj>
    <derivirana_varijabla naziv="DomainObject.Predmet.ProtustrankaWithAdress_1">LAEMA j.d.o.o. Vele Dražice 72, 51218 Dražice</derivirana_varijabla>
  </DomainObject.Predmet.ProtustrankaWithAdress>
  <DomainObject.Predmet.ProtustrankaWithAdressOIB>
    <izvorni_sadrzaj>LAEMA j.d.o.o., OIB 11763589692, Vele Dražice 72, 51218 Dražice</izvorni_sadrzaj>
    <derivirana_varijabla naziv="DomainObject.Predmet.ProtustrankaWithAdressOIB_1">LAEMA j.d.o.o., OIB 11763589692, Vele Dražice 72, 51218 Dražice</derivirana_varijabla>
  </DomainObject.Predmet.ProtustrankaWithAdressOIB>
  <DomainObject.Predmet.ProtustrankaNazivFormated>
    <izvorni_sadrzaj>LAEMA j.d.o.o.</izvorni_sadrzaj>
    <derivirana_varijabla naziv="DomainObject.Predmet.ProtustrankaNazivFormated_1">LAEMA j.d.o.o.</derivirana_varijabla>
  </DomainObject.Predmet.ProtustrankaNazivFormated>
  <DomainObject.Predmet.ProtustrankaNazivFormatedOIB>
    <izvorni_sadrzaj>LAEMA j.d.o.o., OIB 11763589692</izvorni_sadrzaj>
    <derivirana_varijabla naziv="DomainObject.Predmet.ProtustrankaNazivFormatedOIB_1">LAEMA j.d.o.o., OIB 11763589692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LAEMA j.d.o.o. zastupanog po punomoćniku Marina Milovac</item>
    </izvorni_sadrzaj>
    <derivirana_varijabla naziv="DomainObject.Predmet.ProtuStrankaListFormated_1">
      <item>LAEMA j.d.o.o. zastupanog po punomoćniku Marina Milovac</item>
    </derivirana_varijabla>
  </DomainObject.Predmet.ProtuStrankaListFormated>
  <DomainObject.Predmet.ProtuStrankaListFormatedOIB>
    <izvorni_sadrzaj>
      <item>LAEMA j.d.o.o., OIB 11763589692 zastupanog po punomoćniku Marina Milovac</item>
    </izvorni_sadrzaj>
    <derivirana_varijabla naziv="DomainObject.Predmet.ProtuStrankaListFormatedOIB_1">
      <item>LAEMA j.d.o.o., OIB 11763589692 zastupanog po punomoćniku Marina Milovac</item>
    </derivirana_varijabla>
  </DomainObject.Predmet.ProtuStrankaListFormatedOIB>
  <DomainObject.Predmet.ProtuStrankaListFormatedWithAdress>
    <izvorni_sadrzaj>
      <item>LAEMA j.d.o.o., Vele Dražice 72, 51218 Dražice zastupanog po punomoćniku Marina Milovac</item>
    </izvorni_sadrzaj>
    <derivirana_varijabla naziv="DomainObject.Predmet.ProtuStrankaListFormatedWithAdress_1">
      <item>LAEMA j.d.o.o., Vele Dražice 72, 51218 Dražice zastupanog po punomoćniku Marina Milovac</item>
    </derivirana_varijabla>
  </DomainObject.Predmet.ProtuStrankaListFormatedWithAdress>
  <DomainObject.Predmet.ProtuStrankaListFormatedWithAdressOIB>
    <izvorni_sadrzaj>
      <item>LAEMA j.d.o.o., OIB 11763589692, Vele Dražice 72, 51218 Dražice zastupanog po punomoćniku Marina Milovac</item>
    </izvorni_sadrzaj>
    <derivirana_varijabla naziv="DomainObject.Predmet.ProtuStrankaListFormatedWithAdressOIB_1">
      <item>LAEMA j.d.o.o., OIB 11763589692, Vele Dražice 72, 51218 Dražice zastupanog po punomoćniku Marina Milovac</item>
    </derivirana_varijabla>
  </DomainObject.Predmet.ProtuStrankaListFormatedWithAdressOIB>
  <DomainObject.Predmet.ProtuStrankaListNazivFormated>
    <izvorni_sadrzaj>
      <item>LAEMA j.d.o.o.</item>
    </izvorni_sadrzaj>
    <derivirana_varijabla naziv="DomainObject.Predmet.ProtuStrankaListNazivFormated_1">
      <item>LAEMA j.d.o.o.</item>
    </derivirana_varijabla>
  </DomainObject.Predmet.ProtuStrankaListNazivFormated>
  <DomainObject.Predmet.ProtuStrankaListNazivFormatedOIB>
    <izvorni_sadrzaj>
      <item>LAEMA j.d.o.o., OIB 11763589692</item>
    </izvorni_sadrzaj>
    <derivirana_varijabla naziv="DomainObject.Predmet.ProtuStrankaListNazivFormatedOIB_1">
      <item>LAEMA j.d.o.o., OIB 11763589692</item>
    </derivirana_varijabla>
  </DomainObject.Predmet.ProtuStrankaListNazivFormatedOIB>
  <DomainObject.Predmet.OstaliListFormated>
    <izvorni_sadrzaj>
      <item>Marina Milovac punomoćnik sudionika u postupku LAEMA j.d.o.o.</item>
    </izvorni_sadrzaj>
    <derivirana_varijabla naziv="DomainObject.Predmet.OstaliListFormated_1">
      <item>Marina Milovac punomoćnik sudionika u postupku LAEMA j.d.o.o.</item>
    </derivirana_varijabla>
  </DomainObject.Predmet.OstaliListFormated>
  <DomainObject.Predmet.OstaliListFormatedOIB>
    <izvorni_sadrzaj>
      <item>Marina Milovac, OIB 33571840567 punomoćnik sudionika u postupku LAEMA j.d.o.o.</item>
    </izvorni_sadrzaj>
    <derivirana_varijabla naziv="DomainObject.Predmet.OstaliListFormatedOIB_1">
      <item>Marina Milovac, OIB 33571840567 punomoćnik sudionika u postupku LAEMA j.d.o.o.</item>
    </derivirana_varijabla>
  </DomainObject.Predmet.OstaliListFormatedOIB>
  <DomainObject.Predmet.OstaliListFormatedWithAdress>
    <izvorni_sadrzaj>
      <item>Marina Milovac, Vele Dražice 72, 51218 Dražice punomoćnik sudionika u postupku LAEMA j.d.o.o.</item>
    </izvorni_sadrzaj>
    <derivirana_varijabla naziv="DomainObject.Predmet.OstaliListFormatedWithAdress_1">
      <item>Marina Milovac, Vele Dražice 72, 51218 Dražice punomoćnik sudionika u postupku LAEMA j.d.o.o.</item>
    </derivirana_varijabla>
  </DomainObject.Predmet.OstaliListFormatedWithAdress>
  <DomainObject.Predmet.OstaliListFormatedWithAdressOIB>
    <izvorni_sadrzaj>
      <item>Marina Milovac, OIB 33571840567, Vele Dražice 72, 51218 Dražice punomoćnik sudionika u postupku LAEMA j.d.o.o.</item>
    </izvorni_sadrzaj>
    <derivirana_varijabla naziv="DomainObject.Predmet.OstaliListFormatedWithAdressOIB_1">
      <item>Marina Milovac, OIB 33571840567, Vele Dražice 72, 51218 Dražice punomoćnik sudionika u postupku LAEMA j.d.o.o.</item>
    </derivirana_varijabla>
  </DomainObject.Predmet.OstaliListFormatedWithAdressOIB>
  <DomainObject.Predmet.OstaliListNazivFormated>
    <izvorni_sadrzaj>
      <item>Marina Milovac</item>
    </izvorni_sadrzaj>
    <derivirana_varijabla naziv="DomainObject.Predmet.OstaliListNazivFormated_1">
      <item>Marina Milovac</item>
    </derivirana_varijabla>
  </DomainObject.Predmet.OstaliListNazivFormated>
  <DomainObject.Predmet.OstaliListNazivFormatedOIB>
    <izvorni_sadrzaj>
      <item>Marina Milovac, OIB 33571840567</item>
    </izvorni_sadrzaj>
    <derivirana_varijabla naziv="DomainObject.Predmet.OstaliListNazivFormatedOIB_1">
      <item>Marina Milovac, OIB 33571840567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>St-716/2016-12</izvorni_sadrzaj>
    <derivirana_varijabla naziv="DomainObject.PoslovniBrojDokumenta_1">St-716/2016-12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LAEMA j.d.o.o.</izvorni_sadrzaj>
    <derivirana_varijabla naziv="DomainObject.Predmet.ProtustrankaIDrugi_1">LAEMA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LAEMA j.d.o.o., OIB 11763589692, Vele Dražice 72, 51218 Dražice</izvorni_sadrzaj>
    <derivirana_varijabla naziv="DomainObject.Predmet.ProtustrankaIDrugiAdressOIB_1">LAEMA j.d.o.o., OIB 11763589692, Vele Dražice 72,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LAEMA j.d.o.o.</item>
      <item>Marina Milovac</item>
    </izvorni_sadrzaj>
    <derivirana_varijabla naziv="DomainObject.Predmet.SudioniciListNaziv_1">
      <item>FINA  Rijeka</item>
      <item>LAEMA j.d.o.o.</item>
      <item>Marina Milovac</item>
    </derivirana_varijabla>
  </DomainObject.Predmet.SudioniciListNaziv>
  <DomainObject.Predmet.SudioniciListAdressOIB>
    <izvorni_sadrzaj>
      <item>FINA  Rijeka, OIB 85821130368, Frana Kurelca 8,51000 Rijeka</item>
      <item>LAEMA j.d.o.o., OIB 11763589692, Vele Dražice 72,51218 Dražice</item>
      <item>Marina Milovac, OIB 33571840567, Vele Dražice 72,51218 Dražice</item>
    </izvorni_sadrzaj>
    <derivirana_varijabla naziv="DomainObject.Predmet.SudioniciListAdressOIB_1">
      <item>FINA  Rijeka, OIB 85821130368, Frana Kurelca 8,51000 Rijeka</item>
      <item>LAEMA j.d.o.o., OIB 11763589692, Vele Dražice 72,51218 Dražice</item>
      <item>Marina Milovac, OIB 33571840567, Vele Dražice 72,51218 Dražice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11763589692</item>
      <item>, OIB 33571840567</item>
    </izvorni_sadrzaj>
    <derivirana_varijabla naziv="DomainObject.Predmet.SudioniciListNazivOIB_1">
      <item>, OIB 85821130368</item>
      <item>, OIB 11763589692</item>
      <item>, OIB 33571840567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40B0D2-F645-4AB9-98CA-C8E24E662C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246</properties:Words>
  <properties:Characters>1286</properties:Characters>
  <properties:Lines>50</properties:Lines>
  <properties:Paragraphs>25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Predmet današnjeg ročišta sukladno odredbi članka 49</vt:lpstr>
      <vt:lpstr>Predmet današnjeg ročišta sukladno odredbi članka 49</vt:lpstr>
    </vt:vector>
  </properties:TitlesOfParts>
  <properties:LinksUpToDate>false</properties:LinksUpToDate>
  <properties:CharactersWithSpaces>1668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2017-05-08T13:25:00Z</dcterms:created>
  <dc:creator>Korisnik</dc:creator>
  <cp:lastModifiedBy>Tanja Fidel</cp:lastModifiedBy>
  <cp:lastPrinted>2016-06-16T08:50:00Z</cp:lastPrinted>
  <dcterms:modified xmlns:xsi="http://www.w3.org/2001/XMLSchema-instance" xsi:type="dcterms:W3CDTF">2017-05-09T07:38:00Z</dcterms:modified>
  <cp:revision>7</cp:revision>
  <dc:title>Predmet današnjeg ročišta sukladno odredbi članka 49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St-716/2016-12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