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14146" w14:paraId="1a14146" w:rsidRDefault="00212DFE" w:rsidR="001411E1" w:rsidRPr="001875E7">
      <w:pPr>
        <w15:collapsed w:val="false"/>
      </w:pPr>
      <w:bookmarkStart w:name="_GoBack" w:id="0"/>
      <w:bookmarkEnd w:id="0"/>
      <w:r w:rsidRPr="001875E7">
        <w:tab/>
      </w:r>
      <w:r w:rsidRPr="001875E7">
        <w:tab/>
      </w:r>
      <w:r w:rsidRPr="001875E7">
        <w:tab/>
      </w:r>
      <w:r w:rsidRPr="001875E7">
        <w:tab/>
      </w:r>
      <w:r w:rsidRPr="001875E7">
        <w:tab/>
      </w:r>
      <w:r w:rsidRPr="001875E7">
        <w:tab/>
      </w:r>
      <w:r w:rsidRPr="001875E7">
        <w:tab/>
      </w:r>
      <w:r w:rsidRPr="001875E7">
        <w:tab/>
      </w:r>
      <w:r w:rsidRPr="001875E7">
        <w:tab/>
      </w:r>
      <w:r w:rsidR="00F43077" w:rsidRPr="001875E7">
        <w:t xml:space="preserve">       </w:t>
      </w:r>
      <w:r w:rsidR="00B73B8C" w:rsidRPr="001875E7">
        <w:t xml:space="preserve">    4</w:t>
      </w:r>
      <w:r w:rsidR="00F43077" w:rsidRPr="001875E7">
        <w:t xml:space="preserve">  </w:t>
      </w:r>
      <w:r w:rsidR="00A40082">
        <w:t>St</w:t>
      </w:r>
      <w:r w:rsidR="001B405A">
        <w:t>-</w:t>
      </w:r>
      <w:r w:rsidR="00CD5E23">
        <w:t>6105</w:t>
      </w:r>
      <w:r w:rsidR="00893102">
        <w:t>/1</w:t>
      </w:r>
      <w:r w:rsidR="003C0799">
        <w:t>6</w:t>
      </w:r>
    </w:p>
    <w:p w:rsidRDefault="009F233A" w:rsidR="001411E1" w:rsidRPr="001875E7">
      <w:r w:rsidRPr="001875E7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3B8C" w:rsidR="001411E1" w:rsidRPr="001875E7">
      <w:r w:rsidRPr="001875E7">
        <w:t xml:space="preserve">REPUBLIKA HRVATSKA </w:t>
      </w:r>
    </w:p>
    <w:p w:rsidRDefault="00B73B8C" w:rsidR="00B73B8C" w:rsidRPr="001875E7">
      <w:r w:rsidRPr="001875E7">
        <w:t xml:space="preserve">TRGOVAČKI SUD U ZAGREBU </w:t>
      </w:r>
    </w:p>
    <w:p w:rsidRDefault="00B73B8C" w:rsidR="00B73B8C" w:rsidRPr="001875E7">
      <w:r w:rsidRPr="001875E7">
        <w:t xml:space="preserve">STALNA SLUŽBA </w:t>
      </w:r>
    </w:p>
    <w:p w:rsidRDefault="000A2AAB" w:rsidR="000A2AAB" w:rsidRPr="001875E7">
      <w:r w:rsidRPr="001875E7">
        <w:t xml:space="preserve">Karlovac, </w:t>
      </w:r>
      <w:r w:rsidR="003C0799">
        <w:t>Trg hrvatskih branitelja 1</w:t>
      </w:r>
    </w:p>
    <w:p w:rsidRDefault="000A2AAB" w:rsidR="000A2AAB" w:rsidRPr="001875E7"/>
    <w:p w:rsidRDefault="000A2AAB" w:rsidP="000A2AAB" w:rsidR="001411E1" w:rsidRPr="001875E7">
      <w:pPr>
        <w:jc w:val="center"/>
      </w:pPr>
      <w:r w:rsidRPr="001875E7">
        <w:t xml:space="preserve">REPUBLIKA HRVATSKA </w:t>
      </w:r>
    </w:p>
    <w:p w:rsidRDefault="00550B99" w:rsidP="00B73B8C" w:rsidR="001411E1" w:rsidRPr="001875E7">
      <w:pPr>
        <w:jc w:val="center"/>
      </w:pPr>
      <w:r w:rsidRPr="001875E7">
        <w:t>Z A K L J U Č A K</w:t>
      </w:r>
    </w:p>
    <w:p w:rsidRDefault="001411E1" w:rsidR="001411E1" w:rsidRPr="001875E7"/>
    <w:p w:rsidRDefault="00212DFE" w:rsidR="00212DFE" w:rsidRPr="001875E7"/>
    <w:p w:rsidRDefault="003606D0" w:rsidP="000A2AAB" w:rsidR="000A2AAB" w:rsidRPr="001875E7">
      <w:pPr>
        <w:jc w:val="both"/>
      </w:pPr>
      <w:r w:rsidRPr="001875E7">
        <w:t xml:space="preserve">           </w:t>
      </w:r>
      <w:r w:rsidR="00E70420">
        <w:t>Trgovački sud u Zagrebu, Stalna služba</w:t>
      </w:r>
      <w:r w:rsidR="00BA7EA7" w:rsidRPr="001875E7">
        <w:t xml:space="preserve">, </w:t>
      </w:r>
      <w:r w:rsidR="00A73933" w:rsidRPr="001875E7">
        <w:t>po sucu</w:t>
      </w:r>
      <w:r w:rsidR="00EB171E" w:rsidRPr="001875E7">
        <w:t xml:space="preserve"> </w:t>
      </w:r>
      <w:r w:rsidR="00475BEA" w:rsidRPr="001875E7">
        <w:t>Goranka Boljkovac</w:t>
      </w:r>
      <w:r w:rsidR="00A33D12" w:rsidRPr="001875E7">
        <w:t xml:space="preserve">, </w:t>
      </w:r>
      <w:r w:rsidR="000A2AAB" w:rsidRPr="001875E7">
        <w:t xml:space="preserve">u postupku sklapanja </w:t>
      </w:r>
      <w:proofErr w:type="spellStart"/>
      <w:r w:rsidR="000A2AAB" w:rsidRPr="001875E7">
        <w:t>predstečajne</w:t>
      </w:r>
      <w:proofErr w:type="spellEnd"/>
      <w:r w:rsidR="000A2AAB" w:rsidRPr="001875E7">
        <w:t xml:space="preserve"> nagodbe nad </w:t>
      </w:r>
      <w:r w:rsidR="00CD5E23">
        <w:t>MARHI d.o.o., Zagreb, Nova cesta 52, OIB 51784158397</w:t>
      </w:r>
      <w:r w:rsidR="00C35028">
        <w:t>, dana</w:t>
      </w:r>
      <w:r w:rsidR="000A2AAB" w:rsidRPr="001875E7">
        <w:t xml:space="preserve"> </w:t>
      </w:r>
      <w:r w:rsidR="00CD5E23">
        <w:t>1</w:t>
      </w:r>
      <w:r w:rsidR="009D00AA">
        <w:t>3</w:t>
      </w:r>
      <w:r w:rsidR="00CD5E23">
        <w:t>. prosinca</w:t>
      </w:r>
      <w:r w:rsidR="001B405A">
        <w:t xml:space="preserve"> 2017</w:t>
      </w:r>
      <w:r w:rsidR="000A2AAB" w:rsidRPr="001875E7">
        <w:t>. godine</w:t>
      </w:r>
    </w:p>
    <w:p w:rsidRDefault="00F23AE3" w:rsidP="00212DFE" w:rsidR="00F23AE3" w:rsidRPr="001875E7">
      <w:pPr>
        <w:jc w:val="both"/>
      </w:pPr>
    </w:p>
    <w:p w:rsidRDefault="00550B99" w:rsidP="00316968" w:rsidR="00212DFE" w:rsidRPr="001875E7">
      <w:pPr>
        <w:jc w:val="center"/>
      </w:pPr>
      <w:r w:rsidRPr="001875E7">
        <w:t xml:space="preserve">z a k l j u č i o </w:t>
      </w:r>
      <w:r w:rsidR="006800A4" w:rsidRPr="001875E7">
        <w:t xml:space="preserve"> j e</w:t>
      </w:r>
    </w:p>
    <w:p w:rsidRDefault="009F233A" w:rsidP="009F233A" w:rsidR="009F233A" w:rsidRPr="001875E7">
      <w:pPr>
        <w:jc w:val="both"/>
      </w:pPr>
    </w:p>
    <w:p w:rsidRDefault="00550B99" w:rsidP="00893102" w:rsidR="00550B99" w:rsidRPr="001875E7">
      <w:pPr>
        <w:pStyle w:val="Odlomakpopisa"/>
        <w:numPr>
          <w:ilvl w:val="0"/>
          <w:numId w:val="9"/>
        </w:numPr>
        <w:jc w:val="both"/>
      </w:pPr>
      <w:r w:rsidRPr="001875E7">
        <w:t>Utvrđuje se da je rješenje ovog suda poslovni broj</w:t>
      </w:r>
      <w:r w:rsidR="001875E7">
        <w:t xml:space="preserve"> 4</w:t>
      </w:r>
      <w:r w:rsidRPr="001875E7">
        <w:t xml:space="preserve"> </w:t>
      </w:r>
      <w:r w:rsidR="00893102">
        <w:t>St-</w:t>
      </w:r>
      <w:r w:rsidR="00CD5E23">
        <w:t>6105</w:t>
      </w:r>
      <w:r w:rsidR="00893102">
        <w:t>/1</w:t>
      </w:r>
      <w:r w:rsidR="003C0799">
        <w:t>6</w:t>
      </w:r>
      <w:r w:rsidRPr="001875E7">
        <w:t xml:space="preserve"> od </w:t>
      </w:r>
      <w:r w:rsidR="00CD5E23">
        <w:t>9. studenog</w:t>
      </w:r>
      <w:r w:rsidR="003C0799">
        <w:t xml:space="preserve"> </w:t>
      </w:r>
      <w:r w:rsidR="00BA7EA7" w:rsidRPr="001875E7">
        <w:t>201</w:t>
      </w:r>
      <w:r w:rsidR="003C0799">
        <w:t>7</w:t>
      </w:r>
      <w:r w:rsidRPr="001875E7">
        <w:t xml:space="preserve">. godine kojim je odobreno sklapanje </w:t>
      </w:r>
      <w:proofErr w:type="spellStart"/>
      <w:r w:rsidRPr="001875E7">
        <w:t>predstečajne</w:t>
      </w:r>
      <w:proofErr w:type="spellEnd"/>
      <w:r w:rsidRPr="001875E7">
        <w:t xml:space="preserve"> nagodbe </w:t>
      </w:r>
      <w:r w:rsidR="002967F2" w:rsidRPr="001875E7">
        <w:t xml:space="preserve">u postupku </w:t>
      </w:r>
      <w:r w:rsidR="002126E1" w:rsidRPr="001875E7">
        <w:t>nad</w:t>
      </w:r>
      <w:r w:rsidRPr="001875E7">
        <w:t xml:space="preserve"> </w:t>
      </w:r>
      <w:r w:rsidR="003D4227" w:rsidRPr="001875E7">
        <w:t xml:space="preserve">dužnikom </w:t>
      </w:r>
      <w:r w:rsidR="00CD5E23">
        <w:t>MARHI d.o.o., Zagreb, Nova cesta 52, OIB 51784158397</w:t>
      </w:r>
      <w:r w:rsidR="00151C40">
        <w:t xml:space="preserve">, </w:t>
      </w:r>
      <w:r w:rsidRPr="001875E7">
        <w:t xml:space="preserve">postalo pravomoćno dana </w:t>
      </w:r>
      <w:r w:rsidR="00CD5E23">
        <w:t>1. prosinca</w:t>
      </w:r>
      <w:r w:rsidR="001B405A">
        <w:t xml:space="preserve"> 2017</w:t>
      </w:r>
      <w:r w:rsidRPr="001875E7">
        <w:t xml:space="preserve">. godine. </w:t>
      </w:r>
    </w:p>
    <w:p w:rsidRDefault="00550B99" w:rsidP="00550B99" w:rsidR="00550B99" w:rsidRPr="001875E7">
      <w:pPr>
        <w:jc w:val="both"/>
      </w:pPr>
    </w:p>
    <w:p w:rsidRDefault="002967F2" w:rsidP="00550B99" w:rsidR="00550B99" w:rsidRPr="001875E7">
      <w:pPr>
        <w:pStyle w:val="Odlomakpopisa"/>
        <w:numPr>
          <w:ilvl w:val="0"/>
          <w:numId w:val="9"/>
        </w:numPr>
        <w:jc w:val="both"/>
      </w:pPr>
      <w:r w:rsidRPr="001875E7">
        <w:t xml:space="preserve">Predstečajna nagodba stekla je svojstvo pravomoćnosti. Predstečajna nagodba je ovršna ako je tražbina koju prema njoj treba ispuniti dospjela. Dospijeće tražbine dokazuje se zapisnikom o predstečajnoj nagodbi. Na temelju predstečajne nagodbe koja je postala ovršna u jednom dijelu, ovrha se može odrediti samo u odnosu na taj dio (čl. 27. st. 1., 2. i 4. Ovršnog zakona).     </w:t>
      </w:r>
    </w:p>
    <w:p w:rsidRDefault="00550B99" w:rsidP="00FB0DC3" w:rsidR="00FB0DC3" w:rsidRPr="001875E7">
      <w:pPr>
        <w:ind w:firstLine="708"/>
        <w:jc w:val="both"/>
      </w:pPr>
      <w:r w:rsidRPr="001875E7">
        <w:t xml:space="preserve"> </w:t>
      </w:r>
    </w:p>
    <w:p w:rsidRDefault="00FB0DC3" w:rsidP="00FB0DC3" w:rsidR="00212DFE" w:rsidRPr="001875E7">
      <w:pPr>
        <w:jc w:val="center"/>
      </w:pPr>
      <w:r w:rsidRPr="001875E7">
        <w:t xml:space="preserve">U Karlovcu </w:t>
      </w:r>
      <w:r w:rsidR="00CD5E23">
        <w:t>13. prosinca</w:t>
      </w:r>
      <w:r w:rsidR="001B405A">
        <w:t xml:space="preserve"> 2017</w:t>
      </w:r>
      <w:r w:rsidR="000836FA" w:rsidRPr="001875E7">
        <w:t>. godine</w:t>
      </w:r>
    </w:p>
    <w:p w:rsidRDefault="00212DFE" w:rsidR="00212DFE" w:rsidRPr="001875E7"/>
    <w:p w:rsidRDefault="00333CAD" w:rsidP="00212DFE" w:rsidR="00212DFE" w:rsidRPr="001875E7">
      <w:pPr>
        <w:ind w:left="6372"/>
      </w:pPr>
      <w:r w:rsidRPr="001875E7">
        <w:t xml:space="preserve">               </w:t>
      </w:r>
      <w:r w:rsidR="00212DFE" w:rsidRPr="001875E7">
        <w:t>Sudac:</w:t>
      </w:r>
    </w:p>
    <w:p w:rsidRDefault="007B22C6" w:rsidP="00CB54E1" w:rsidR="003D4227" w:rsidRPr="001875E7">
      <w:pPr>
        <w:jc w:val="center"/>
      </w:pPr>
      <w:r w:rsidRPr="001875E7">
        <w:t xml:space="preserve"> </w:t>
      </w:r>
      <w:r w:rsidRPr="001875E7">
        <w:tab/>
      </w:r>
      <w:r w:rsidRPr="001875E7">
        <w:tab/>
      </w:r>
      <w:r w:rsidRPr="001875E7">
        <w:tab/>
      </w:r>
      <w:r w:rsidRPr="001875E7">
        <w:tab/>
      </w:r>
      <w:r w:rsidRPr="001875E7">
        <w:tab/>
      </w:r>
      <w:r w:rsidRPr="001875E7">
        <w:tab/>
      </w:r>
      <w:r w:rsidRPr="001875E7">
        <w:tab/>
      </w:r>
      <w:r w:rsidRPr="001875E7">
        <w:tab/>
      </w:r>
      <w:r w:rsidRPr="001875E7">
        <w:tab/>
      </w:r>
      <w:r w:rsidR="00475BEA" w:rsidRPr="001875E7">
        <w:t xml:space="preserve">    Goranka Boljkovac</w:t>
      </w:r>
      <w:r w:rsidR="00162070" w:rsidRPr="001875E7">
        <w:t>, v.r.</w:t>
      </w:r>
    </w:p>
    <w:p w:rsidRDefault="008F4E26" w:rsidP="00CB54E1" w:rsidR="008F4E26" w:rsidRPr="001875E7">
      <w:pPr>
        <w:jc w:val="center"/>
      </w:pPr>
    </w:p>
    <w:p w:rsidRDefault="00162070" w:rsidP="00162070" w:rsidR="00CB54E1" w:rsidRPr="001875E7">
      <w:pPr>
        <w:tabs>
          <w:tab w:pos="6946" w:val="left"/>
        </w:tabs>
      </w:pPr>
      <w:r w:rsidRPr="001875E7">
        <w:tab/>
        <w:t xml:space="preserve">Za točnost </w:t>
      </w:r>
      <w:proofErr w:type="spellStart"/>
      <w:r w:rsidRPr="001875E7">
        <w:t>otpravka</w:t>
      </w:r>
      <w:proofErr w:type="spellEnd"/>
      <w:r w:rsidRPr="001875E7">
        <w:t>-</w:t>
      </w:r>
    </w:p>
    <w:p w:rsidRDefault="008F4E26" w:rsidP="009F233A" w:rsidR="009F233A" w:rsidRPr="001875E7">
      <w:pPr>
        <w:tabs>
          <w:tab w:pos="6900" w:val="left"/>
        </w:tabs>
        <w:jc w:val="both"/>
      </w:pPr>
      <w:r w:rsidRPr="001875E7">
        <w:tab/>
      </w:r>
      <w:r w:rsidR="00162070" w:rsidRPr="001875E7">
        <w:t>ovlašteni službenik:</w:t>
      </w:r>
    </w:p>
    <w:p w:rsidRDefault="00162070" w:rsidP="00162070" w:rsidR="00893479" w:rsidRPr="001875E7">
      <w:pPr>
        <w:tabs>
          <w:tab w:pos="6900" w:val="left"/>
        </w:tabs>
      </w:pPr>
      <w:r w:rsidRPr="001875E7">
        <w:tab/>
      </w:r>
      <w:r w:rsidR="003C0799">
        <w:t>Marina Markić</w:t>
      </w:r>
    </w:p>
    <w:p w:rsidRDefault="002967F2" w:rsidP="002967F2" w:rsidR="002967F2" w:rsidRPr="001875E7">
      <w:pPr>
        <w:jc w:val="center"/>
      </w:pPr>
    </w:p>
    <w:p w:rsidRDefault="00550B99" w:rsidP="00893479" w:rsidR="00550B99" w:rsidRPr="001875E7">
      <w:pPr>
        <w:jc w:val="both"/>
      </w:pPr>
      <w:r w:rsidRPr="001875E7">
        <w:t>PRAVNA POUKA:</w:t>
      </w:r>
    </w:p>
    <w:p w:rsidRDefault="00550B99" w:rsidP="00893479" w:rsidR="00550B99" w:rsidRPr="001875E7">
      <w:pPr>
        <w:jc w:val="both"/>
      </w:pPr>
      <w:r w:rsidRPr="001875E7">
        <w:t>Protiv ovog zaključka nije dopuštena žalba.</w:t>
      </w:r>
    </w:p>
    <w:p w:rsidRDefault="00550B99" w:rsidP="00893479" w:rsidR="00550B99" w:rsidRPr="001875E7">
      <w:pPr>
        <w:jc w:val="both"/>
      </w:pPr>
    </w:p>
    <w:p w:rsidRDefault="00550B99" w:rsidP="00893479" w:rsidR="00550B99" w:rsidRPr="001875E7">
      <w:pPr>
        <w:jc w:val="both"/>
      </w:pPr>
    </w:p>
    <w:p w:rsidRDefault="006800A4" w:rsidR="006800A4" w:rsidRPr="001875E7"/>
    <w:p w:rsidRDefault="001411E1" w:rsidR="001411E1" w:rsidRPr="001875E7"/>
    <w:sectPr w:rsidSect="000836FA" w:rsidR="001411E1" w:rsidRPr="001875E7">
      <w:headerReference w:type="even" r:id="rId11"/>
      <w:headerReference w:type="defaul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7C40" w:rsidR="00F47C40">
      <w:r>
        <w:separator/>
      </w:r>
    </w:p>
  </w:endnote>
  <w:endnote w:id="0" w:type="continuationSeparator">
    <w:p w:rsidRDefault="00F47C40" w:rsidR="00F47C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7C40" w:rsidR="00F47C40">
      <w:r>
        <w:separator/>
      </w:r>
    </w:p>
  </w:footnote>
  <w:footnote w:id="0" w:type="continuationSeparator">
    <w:p w:rsidRDefault="00F47C40" w:rsidR="00F47C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A54" w:rsidP="00212DFE" w:rsidR="00BC6A5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C6A54" w:rsidR="00BC6A5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A54" w:rsidP="00212DFE" w:rsidR="00BC6A5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75E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836FA" w:rsidP="000836FA" w:rsidR="00BC6A54">
    <w:pPr>
      <w:pStyle w:val="Zaglavlje"/>
      <w:jc w:val="right"/>
    </w:pPr>
    <w:r>
      <w:t>4Stpn-</w:t>
    </w:r>
    <w:r w:rsidR="00C93F2F">
      <w:t>419</w:t>
    </w:r>
    <w:r>
      <w:t>/</w:t>
    </w:r>
    <w:r w:rsidR="00C93F2F">
      <w:t>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A5A47"/>
    <w:multiLevelType w:val="hybridMultilevel"/>
    <w:tmpl w:val="30A0E1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B77F92"/>
    <w:multiLevelType w:val="hybridMultilevel"/>
    <w:tmpl w:val="C2F4A2D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3186"/>
    <w:multiLevelType w:val="hybridMultilevel"/>
    <w:tmpl w:val="484879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E7E56F2"/>
    <w:multiLevelType w:val="hybridMultilevel"/>
    <w:tmpl w:val="002049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25B69F6"/>
    <w:multiLevelType w:val="hybridMultilevel"/>
    <w:tmpl w:val="8D0462FC"/>
    <w:lvl w:tplc="3CF25FEE" w:ilvl="0">
      <w:start w:val="1"/>
      <w:numFmt w:val="upperRoman"/>
      <w:lvlText w:val="%1."/>
      <w:lvlJc w:val="left"/>
      <w:pPr>
        <w:tabs>
          <w:tab w:pos="960" w:val="num"/>
        </w:tabs>
        <w:ind w:hanging="72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5">
    <w:nsid w:val="5FA92D0E"/>
    <w:multiLevelType w:val="hybridMultilevel"/>
    <w:tmpl w:val="472E16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B8634A8"/>
    <w:multiLevelType w:val="hybridMultilevel"/>
    <w:tmpl w:val="5CDCC3E4"/>
    <w:lvl w:tplc="797C2E8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BA4126"/>
    <w:multiLevelType w:val="hybridMultilevel"/>
    <w:tmpl w:val="FCAAA19E"/>
    <w:lvl w:tplc="3CF25FEE" w:ilvl="0">
      <w:start w:val="1"/>
      <w:numFmt w:val="upperRoman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BAB307D"/>
    <w:multiLevelType w:val="hybridMultilevel"/>
    <w:tmpl w:val="74BCB12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8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6"/>
  </w:num>
  <w:num w:numId="7">
    <w:abstractNumId w:val="5"/>
  </w:num>
  <w:num w:numId="8">
    <w:abstractNumId w:val="1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22A2B"/>
    <w:rsid w:val="000836FA"/>
    <w:rsid w:val="00086F7F"/>
    <w:rsid w:val="00094D87"/>
    <w:rsid w:val="000A2AAB"/>
    <w:rsid w:val="00105F58"/>
    <w:rsid w:val="001117B8"/>
    <w:rsid w:val="0013793D"/>
    <w:rsid w:val="001411E1"/>
    <w:rsid w:val="00151C40"/>
    <w:rsid w:val="00162070"/>
    <w:rsid w:val="001622E8"/>
    <w:rsid w:val="00163186"/>
    <w:rsid w:val="00180269"/>
    <w:rsid w:val="001875E7"/>
    <w:rsid w:val="0019487A"/>
    <w:rsid w:val="001B405A"/>
    <w:rsid w:val="001B70BC"/>
    <w:rsid w:val="001F0BB3"/>
    <w:rsid w:val="002002ED"/>
    <w:rsid w:val="002126E1"/>
    <w:rsid w:val="00212DFE"/>
    <w:rsid w:val="002317BE"/>
    <w:rsid w:val="00231A09"/>
    <w:rsid w:val="0026792F"/>
    <w:rsid w:val="002967F2"/>
    <w:rsid w:val="002E4033"/>
    <w:rsid w:val="003158BD"/>
    <w:rsid w:val="00316068"/>
    <w:rsid w:val="00316968"/>
    <w:rsid w:val="00325C7B"/>
    <w:rsid w:val="00333CAD"/>
    <w:rsid w:val="003606D0"/>
    <w:rsid w:val="003A6732"/>
    <w:rsid w:val="003B18DE"/>
    <w:rsid w:val="003B4D5F"/>
    <w:rsid w:val="003C0799"/>
    <w:rsid w:val="003D4227"/>
    <w:rsid w:val="00400A9F"/>
    <w:rsid w:val="00407929"/>
    <w:rsid w:val="004275C5"/>
    <w:rsid w:val="004333B9"/>
    <w:rsid w:val="00456870"/>
    <w:rsid w:val="004718DB"/>
    <w:rsid w:val="00475BEA"/>
    <w:rsid w:val="00512D25"/>
    <w:rsid w:val="00544C1F"/>
    <w:rsid w:val="00550B99"/>
    <w:rsid w:val="006168F0"/>
    <w:rsid w:val="00661BA2"/>
    <w:rsid w:val="006800A4"/>
    <w:rsid w:val="0069774E"/>
    <w:rsid w:val="006A3365"/>
    <w:rsid w:val="006D51EC"/>
    <w:rsid w:val="00711BAE"/>
    <w:rsid w:val="007859CF"/>
    <w:rsid w:val="007A0690"/>
    <w:rsid w:val="007B22C6"/>
    <w:rsid w:val="007C3A07"/>
    <w:rsid w:val="00800477"/>
    <w:rsid w:val="008337B2"/>
    <w:rsid w:val="008606AE"/>
    <w:rsid w:val="00893102"/>
    <w:rsid w:val="00893479"/>
    <w:rsid w:val="008C57B0"/>
    <w:rsid w:val="008F4E26"/>
    <w:rsid w:val="009012E5"/>
    <w:rsid w:val="00954FB0"/>
    <w:rsid w:val="009D00AA"/>
    <w:rsid w:val="009D3E58"/>
    <w:rsid w:val="009F233A"/>
    <w:rsid w:val="00A166AF"/>
    <w:rsid w:val="00A32BCA"/>
    <w:rsid w:val="00A33D12"/>
    <w:rsid w:val="00A40082"/>
    <w:rsid w:val="00A42815"/>
    <w:rsid w:val="00A649EC"/>
    <w:rsid w:val="00A73933"/>
    <w:rsid w:val="00A93942"/>
    <w:rsid w:val="00AA3E60"/>
    <w:rsid w:val="00AF691B"/>
    <w:rsid w:val="00B73B8C"/>
    <w:rsid w:val="00B74DA8"/>
    <w:rsid w:val="00B81753"/>
    <w:rsid w:val="00B82C81"/>
    <w:rsid w:val="00B90885"/>
    <w:rsid w:val="00BA7EA7"/>
    <w:rsid w:val="00BB0081"/>
    <w:rsid w:val="00BC6A54"/>
    <w:rsid w:val="00C05653"/>
    <w:rsid w:val="00C35028"/>
    <w:rsid w:val="00C93F2F"/>
    <w:rsid w:val="00CB54E1"/>
    <w:rsid w:val="00CD5E23"/>
    <w:rsid w:val="00D15A99"/>
    <w:rsid w:val="00D961D1"/>
    <w:rsid w:val="00DF4C7C"/>
    <w:rsid w:val="00E07810"/>
    <w:rsid w:val="00E44151"/>
    <w:rsid w:val="00E70420"/>
    <w:rsid w:val="00E73E3F"/>
    <w:rsid w:val="00EA6111"/>
    <w:rsid w:val="00EB171E"/>
    <w:rsid w:val="00ED1E25"/>
    <w:rsid w:val="00F05D5A"/>
    <w:rsid w:val="00F1006C"/>
    <w:rsid w:val="00F112BF"/>
    <w:rsid w:val="00F23AE3"/>
    <w:rsid w:val="00F43077"/>
    <w:rsid w:val="00F44F4A"/>
    <w:rsid w:val="00F47C40"/>
    <w:rsid w:val="00F5523B"/>
    <w:rsid w:val="00F8325E"/>
    <w:rsid w:val="00FB0DC3"/>
    <w:rsid w:val="00FE2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2D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2DFE"/>
  </w:style>
  <w:style w:styleId="Tekstbalonia" w:type="paragraph">
    <w:name w:val="Balloon Text"/>
    <w:basedOn w:val="Normal"/>
    <w:link w:val="TekstbaloniaChar"/>
    <w:rsid w:val="000836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0836F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0836F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836F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0B9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5F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5F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5F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5F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5F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2D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2DFE"/>
  </w:style>
  <w:style w:styleId="Tekstbalonia" w:type="paragraph">
    <w:name w:val="Balloon Text"/>
    <w:basedOn w:val="Normal"/>
    <w:link w:val="TekstbaloniaChar"/>
    <w:rsid w:val="000836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0836F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0836F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836F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0B9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5F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5F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5F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5F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5F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313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4482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4576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8525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127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3977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0496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88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077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77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442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9715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57959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5755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3115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598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574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2017.</izvorni_sadrzaj>
    <derivirana_varijabla naziv="DomainObject.DatumDonosenjaOdluke_1">13.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St-6105/2016-13</izvorni_sadrzaj>
    <derivirana_varijabla naziv="DomainObject.Oznaka_1">St-6105/2016-13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6105</izvorni_sadrzaj>
    <derivirana_varijabla naziv="DomainObject.Predmet.Broj_1">6105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2016.</izvorni_sadrzaj>
    <derivirana_varijabla naziv="DomainObject.Predmet.DatumOsnivanja_1">23.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studenog 2017.</izvorni_sadrzaj>
    <derivirana_varijabla naziv="DomainObject.Predmet.DatumRjesavanja_1">9. studenog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St-6105/2016</izvorni_sadrzaj>
    <derivirana_varijabla naziv="DomainObject.Predmet.OznakaBroj_1">St-6105/2016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Goranka</izvorni_sadrzaj>
    <derivirana_varijabla naziv="DomainObject.Predmet.PredmetRijesio.Ime_1">Goranka</derivirana_varijabla>
  </DomainObject.Predmet.PredmetRijesio.Ime>
  <DomainObject.Predmet.PredmetRijesio.Oib>
    <izvorni_sadrzaj>56479697604</izvorni_sadrzaj>
    <derivirana_varijabla naziv="DomainObject.Predmet.PredmetRijesio.Oib_1">56479697604</derivirana_varijabla>
  </DomainObject.Predmet.PredmetRijesio.Oib>
  <DomainObject.Predmet.PredmetRijesio.Prezime>
    <izvorni_sadrzaj>Boljkovac</izvorni_sadrzaj>
    <derivirana_varijabla naziv="DomainObject.Predmet.PredmetRijesio.Prezime_1">Boljkovac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MARHI d.o.o. zastupanog po punomoćniku Odvjetnik HRVOJE KUPREŠAK; MARIJANA SABLJIĆ</izvorni_sadrzaj>
    <derivirana_varijabla naziv="DomainObject.Predmet.ProtustrankaFormated_1">  MARHI d.o.o. zastupanog po punomoćniku Odvjetnik HRVOJE KUPREŠAK; MARIJANA SABLJIĆ</derivirana_varijabla>
  </DomainObject.Predmet.ProtustrankaFormated>
  <DomainObject.Predmet.ProtustrankaFormatedOIB>
    <izvorni_sadrzaj>  MARHI d.o.o., OIB 51784158397 zastupanog po punomoćniku Odvjetnik HRVOJE KUPREŠAK; MARIJANA SABLJIĆ</izvorni_sadrzaj>
    <derivirana_varijabla naziv="DomainObject.Predmet.ProtustrankaFormatedOIB_1">  MARHI d.o.o., OIB 51784158397 zastupanog po punomoćniku Odvjetnik HRVOJE KUPREŠAK; MARIJANA SABLJIĆ</derivirana_varijabla>
  </DomainObject.Predmet.ProtustrankaFormatedOIB>
  <DomainObject.Predmet.ProtustrankaFormatedWithAdress>
    <izvorni_sadrzaj> MARHI d.o.o., Nova cesta 52, 10000 Zagreb zastupanog po punomoćniku Odvjetnik HRVOJE KUPREŠAK; MARIJANA SABLJIĆ</izvorni_sadrzaj>
    <derivirana_varijabla naziv="DomainObject.Predmet.ProtustrankaFormatedWithAdress_1"> MARHI d.o.o., Nova cesta 52, 10000 Zagreb zastupanog po punomoćniku Odvjetnik HRVOJE KUPREŠAK; MARIJANA SABLJIĆ</derivirana_varijabla>
  </DomainObject.Predmet.ProtustrankaFormatedWithAdress>
  <DomainObject.Predmet.ProtustrankaFormatedWithAdressOIB>
    <izvorni_sadrzaj> MARHI d.o.o., OIB 51784158397, Nova cesta 52, 10000 Zagreb zastupanog po punomoćniku Odvjetnik HRVOJE KUPREŠAK; MARIJANA SABLJIĆ</izvorni_sadrzaj>
    <derivirana_varijabla naziv="DomainObject.Predmet.ProtustrankaFormatedWithAdressOIB_1"> MARHI d.o.o., OIB 51784158397, Nova cesta 52, 10000 Zagreb zastupanog po punomoćniku Odvjetnik HRVOJE KUPREŠAK; MARIJANA SABLJIĆ</derivirana_varijabla>
  </DomainObject.Predmet.ProtustrankaFormatedWithAdressOIB>
  <DomainObject.Predmet.ProtustrankaWithAdress>
    <izvorni_sadrzaj>MARHI d.o.o. Nova cesta 52, 10000 Zagreb</izvorni_sadrzaj>
    <derivirana_varijabla naziv="DomainObject.Predmet.ProtustrankaWithAdress_1">MARHI d.o.o. Nova cesta 52, 10000 Zagreb</derivirana_varijabla>
  </DomainObject.Predmet.ProtustrankaWithAdress>
  <DomainObject.Predmet.ProtustrankaWithAdressOIB>
    <izvorni_sadrzaj>MARHI d.o.o., OIB 51784158397, Nova cesta 52, 10000 Zagreb</izvorni_sadrzaj>
    <derivirana_varijabla naziv="DomainObject.Predmet.ProtustrankaWithAdressOIB_1">MARHI d.o.o., OIB 51784158397, Nova cesta 52, 10000 Zagreb</derivirana_varijabla>
  </DomainObject.Predmet.ProtustrankaWithAdressOIB>
  <DomainObject.Predmet.ProtustrankaNazivFormated>
    <izvorni_sadrzaj>MARHI d.o.o.</izvorni_sadrzaj>
    <derivirana_varijabla naziv="DomainObject.Predmet.ProtustrankaNazivFormated_1">MARHI d.o.o.</derivirana_varijabla>
  </DomainObject.Predmet.ProtustrankaNazivFormated>
  <DomainObject.Predmet.ProtustrankaNazivFormatedOIB>
    <izvorni_sadrzaj>MARHI d.o.o., OIB 51784158397</izvorni_sadrzaj>
    <derivirana_varijabla naziv="DomainObject.Predmet.ProtustrankaNazivFormatedOIB_1">MARHI d.o.o., OIB 51784158397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MARHI d.o.o.</izvorni_sadrzaj>
    <derivirana_varijabla naziv="DomainObject.Predmet.StrankaFormated_1">  MARHI d.o.o.</derivirana_varijabla>
  </DomainObject.Predmet.StrankaFormated>
  <DomainObject.Predmet.StrankaFormatedOIB>
    <izvorni_sadrzaj>  MARHI d.o.o., OIB 51784158397</izvorni_sadrzaj>
    <derivirana_varijabla naziv="DomainObject.Predmet.StrankaFormatedOIB_1">  MARHI d.o.o., OIB 51784158397</derivirana_varijabla>
  </DomainObject.Predmet.StrankaFormatedOIB>
  <DomainObject.Predmet.StrankaFormatedWithAdress>
    <izvorni_sadrzaj> MARHI d.o.o., Nova cesta 52, 10000 Zagreb</izvorni_sadrzaj>
    <derivirana_varijabla naziv="DomainObject.Predmet.StrankaFormatedWithAdress_1"> MARHI d.o.o., Nova cesta 52, 10000 Zagreb</derivirana_varijabla>
  </DomainObject.Predmet.StrankaFormatedWithAdress>
  <DomainObject.Predmet.StrankaFormatedWithAdressOIB>
    <izvorni_sadrzaj> MARHI d.o.o., OIB 51784158397, Nova cesta 52, 10000 Zagreb</izvorni_sadrzaj>
    <derivirana_varijabla naziv="DomainObject.Predmet.StrankaFormatedWithAdressOIB_1"> MARHI d.o.o., OIB 51784158397, Nova cesta 52, 10000 Zagreb</derivirana_varijabla>
  </DomainObject.Predmet.StrankaFormatedWithAdressOIB>
  <DomainObject.Predmet.StrankaWithAdress>
    <izvorni_sadrzaj>MARHI d.o.o. Nova cesta 52,10000 Zagreb</izvorni_sadrzaj>
    <derivirana_varijabla naziv="DomainObject.Predmet.StrankaWithAdress_1">MARHI d.o.o. Nova cesta 52,10000 Zagreb</derivirana_varijabla>
  </DomainObject.Predmet.StrankaWithAdress>
  <DomainObject.Predmet.StrankaWithAdressOIB>
    <izvorni_sadrzaj>MARHI d.o.o., OIB 51784158397, Nova cesta 52,10000 Zagreb</izvorni_sadrzaj>
    <derivirana_varijabla naziv="DomainObject.Predmet.StrankaWithAdressOIB_1">MARHI d.o.o., OIB 51784158397, Nova cesta 52,10000 Zagreb</derivirana_varijabla>
  </DomainObject.Predmet.StrankaWithAdressOIB>
  <DomainObject.Predmet.StrankaNazivFormated>
    <izvorni_sadrzaj>MARHI d.o.o.</izvorni_sadrzaj>
    <derivirana_varijabla naziv="DomainObject.Predmet.StrankaNazivFormated_1">MARHI d.o.o.</derivirana_varijabla>
  </DomainObject.Predmet.StrankaNazivFormated>
  <DomainObject.Predmet.StrankaNazivFormatedOIB>
    <izvorni_sadrzaj>MARHI d.o.o., OIB 51784158397</izvorni_sadrzaj>
    <derivirana_varijabla naziv="DomainObject.Predmet.StrankaNazivFormatedOIB_1">MARHI d.o.o., OIB 51784158397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SSKA</izvorni_sadrzaj>
    <derivirana_varijabla naziv="DomainObject.Predmet.TrenutnaLokacijaSpisa.Naziv_1">Izvanparnična pisarnica SSKA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MARHI d.o.o.</item>
    </izvorni_sadrzaj>
    <derivirana_varijabla naziv="DomainObject.Predmet.StrankaListFormated_1">
      <item>MARHI d.o.o.</item>
    </derivirana_varijabla>
  </DomainObject.Predmet.StrankaListFormated>
  <DomainObject.Predmet.StrankaListFormatedOIB>
    <izvorni_sadrzaj>
      <item>MARHI d.o.o., OIB 51784158397</item>
    </izvorni_sadrzaj>
    <derivirana_varijabla naziv="DomainObject.Predmet.StrankaListFormatedOIB_1">
      <item>MARHI d.o.o., OIB 51784158397</item>
    </derivirana_varijabla>
  </DomainObject.Predmet.StrankaListFormatedOIB>
  <DomainObject.Predmet.StrankaListFormatedWithAdress>
    <izvorni_sadrzaj>
      <item>MARHI d.o.o., Nova cesta 52, 10000 Zagreb</item>
    </izvorni_sadrzaj>
    <derivirana_varijabla naziv="DomainObject.Predmet.StrankaListFormatedWithAdress_1">
      <item>MARHI d.o.o., Nova cesta 52, 10000 Zagreb</item>
    </derivirana_varijabla>
  </DomainObject.Predmet.StrankaListFormatedWithAdress>
  <DomainObject.Predmet.StrankaListFormatedWithAdressOIB>
    <izvorni_sadrzaj>
      <item>MARHI d.o.o., OIB 51784158397, Nova cesta 52, 10000 Zagreb</item>
    </izvorni_sadrzaj>
    <derivirana_varijabla naziv="DomainObject.Predmet.StrankaListFormatedWithAdressOIB_1">
      <item>MARHI d.o.o., OIB 51784158397, Nova cesta 52, 10000 Zagreb</item>
    </derivirana_varijabla>
  </DomainObject.Predmet.StrankaListFormatedWithAdressOIB>
  <DomainObject.Predmet.StrankaListNazivFormated>
    <izvorni_sadrzaj>
      <item>MARHI d.o.o.</item>
    </izvorni_sadrzaj>
    <derivirana_varijabla naziv="DomainObject.Predmet.StrankaListNazivFormated_1">
      <item>MARHI d.o.o.</item>
    </derivirana_varijabla>
  </DomainObject.Predmet.StrankaListNazivFormated>
  <DomainObject.Predmet.StrankaListNazivFormatedOIB>
    <izvorni_sadrzaj>
      <item>MARHI d.o.o., OIB 51784158397</item>
    </izvorni_sadrzaj>
    <derivirana_varijabla naziv="DomainObject.Predmet.StrankaListNazivFormatedOIB_1">
      <item>MARHI d.o.o., OIB 51784158397</item>
    </derivirana_varijabla>
  </DomainObject.Predmet.StrankaListNazivFormatedOIB>
  <DomainObject.Predmet.ProtuStrankaListFormated>
    <izvorni_sadrzaj>
      <item>MARHI d.o.o. zastupanog po punomoćniku Odvjetnik HRVOJE KUPREŠAK; MARIJANA SABLJIĆ</item>
    </izvorni_sadrzaj>
    <derivirana_varijabla naziv="DomainObject.Predmet.ProtuStrankaListFormated_1">
      <item>MARHI d.o.o. zastupanog po punomoćniku Odvjetnik HRVOJE KUPREŠAK; MARIJANA SABLJIĆ</item>
    </derivirana_varijabla>
  </DomainObject.Predmet.ProtuStrankaListFormated>
  <DomainObject.Predmet.ProtuStrankaListFormatedOIB>
    <izvorni_sadrzaj>
      <item>MARHI d.o.o., OIB 51784158397 zastupanog po punomoćniku Odvjetnik HRVOJE KUPREŠAK; MARIJANA SABLJIĆ</item>
    </izvorni_sadrzaj>
    <derivirana_varijabla naziv="DomainObject.Predmet.ProtuStrankaListFormatedOIB_1">
      <item>MARHI d.o.o., OIB 51784158397 zastupanog po punomoćniku Odvjetnik HRVOJE KUPREŠAK; MARIJANA SABLJIĆ</item>
    </derivirana_varijabla>
  </DomainObject.Predmet.ProtuStrankaListFormatedOIB>
  <DomainObject.Predmet.ProtuStrankaListFormatedWithAdress>
    <izvorni_sadrzaj>
      <item>MARHI d.o.o., Nova cesta 52, 10000 Zagreb zastupanog po punomoćniku Odvjetnik HRVOJE KUPREŠAK; MARIJANA SABLJIĆ</item>
    </izvorni_sadrzaj>
    <derivirana_varijabla naziv="DomainObject.Predmet.ProtuStrankaListFormatedWithAdress_1">
      <item>MARHI d.o.o., Nova cesta 52, 10000 Zagreb zastupanog po punomoćniku Odvjetnik HRVOJE KUPREŠAK; MARIJANA SABLJIĆ</item>
    </derivirana_varijabla>
  </DomainObject.Predmet.ProtuStrankaListFormatedWithAdress>
  <DomainObject.Predmet.ProtuStrankaListFormatedWithAdressOIB>
    <izvorni_sadrzaj>
      <item>MARHI d.o.o., OIB 51784158397, Nova cesta 52, 10000 Zagreb zastupanog po punomoćniku Odvjetnik HRVOJE KUPREŠAK; MARIJANA SABLJIĆ</item>
    </izvorni_sadrzaj>
    <derivirana_varijabla naziv="DomainObject.Predmet.ProtuStrankaListFormatedWithAdressOIB_1">
      <item>MARHI d.o.o., OIB 51784158397, Nova cesta 52, 10000 Zagreb zastupanog po punomoćniku Odvjetnik HRVOJE KUPREŠAK; MARIJANA SABLJIĆ</item>
    </derivirana_varijabla>
  </DomainObject.Predmet.ProtuStrankaListFormatedWithAdressOIB>
  <DomainObject.Predmet.ProtuStrankaListNazivFormated>
    <izvorni_sadrzaj>
      <item>MARHI d.o.o.</item>
    </izvorni_sadrzaj>
    <derivirana_varijabla naziv="DomainObject.Predmet.ProtuStrankaListNazivFormated_1">
      <item>MARHI d.o.o.</item>
    </derivirana_varijabla>
  </DomainObject.Predmet.ProtuStrankaListNazivFormated>
  <DomainObject.Predmet.ProtuStrankaListNazivFormatedOIB>
    <izvorni_sadrzaj>
      <item>MARHI d.o.o., OIB 51784158397</item>
    </izvorni_sadrzaj>
    <derivirana_varijabla naziv="DomainObject.Predmet.ProtuStrankaListNazivFormatedOIB_1">
      <item>MARHI d.o.o., OIB 51784158397</item>
    </derivirana_varijabla>
  </DomainObject.Predmet.ProtuStrankaListNazivFormatedOIB>
  <DomainObject.Predmet.OstaliListFormated>
    <izvorni_sadrzaj>
      <item>Odvjetnik HRVOJE KUPREŠAK punomoćnik sudionika u postupku MARHI d.o.o.</item>
      <item>MARIJANA SABLJIĆ punomoćnik sudionika u postupku MARHI d.o.o.</item>
    </izvorni_sadrzaj>
    <derivirana_varijabla naziv="DomainObject.Predmet.OstaliListFormated_1">
      <item>Odvjetnik HRVOJE KUPREŠAK punomoćnik sudionika u postupku MARHI d.o.o.</item>
      <item>MARIJANA SABLJIĆ punomoćnik sudionika u postupku MARHI d.o.o.</item>
    </derivirana_varijabla>
  </DomainObject.Predmet.OstaliListFormated>
  <DomainObject.Predmet.OstaliListFormatedOIB>
    <izvorni_sadrzaj>
      <item>Odvjetnik HRVOJE KUPREŠAK punomoćnik sudionika u postupku MARHI d.o.o.</item>
      <item>MARIJANA SABLJIĆ punomoćnik sudionika u postupku MARHI d.o.o.</item>
    </izvorni_sadrzaj>
    <derivirana_varijabla naziv="DomainObject.Predmet.OstaliListFormatedOIB_1">
      <item>Odvjetnik HRVOJE KUPREŠAK punomoćnik sudionika u postupku MARHI d.o.o.</item>
      <item>MARIJANA SABLJIĆ punomoćnik sudionika u postupku MARHI d.o.o.</item>
    </derivirana_varijabla>
  </DomainObject.Predmet.OstaliListFormatedOIB>
  <DomainObject.Predmet.OstaliListFormatedWithAdress>
    <izvorni_sadrzaj>
      <item>Odvjetnik HRVOJE KUPREŠAK, Meštrovićeva trg 2, 10000 Zagreb punomoćnik sudionika u postupku MARHI d.o.o.</item>
      <item>MARIJANA SABLJIĆ, Ulica grada Chicaga 18, 10000 Zagreb punomoćnik sudionika u postupku MARHI d.o.o.</item>
    </izvorni_sadrzaj>
    <derivirana_varijabla naziv="DomainObject.Predmet.OstaliListFormatedWithAdress_1">
      <item>Odvjetnik HRVOJE KUPREŠAK, Meštrovićeva trg 2, 10000 Zagreb punomoćnik sudionika u postupku MARHI d.o.o.</item>
      <item>MARIJANA SABLJIĆ, Ulica grada Chicaga 18, 10000 Zagreb punomoćnik sudionika u postupku MARHI d.o.o.</item>
    </derivirana_varijabla>
  </DomainObject.Predmet.OstaliListFormatedWithAdress>
  <DomainObject.Predmet.OstaliListFormatedWithAdressOIB>
    <izvorni_sadrzaj>
      <item>Odvjetnik HRVOJE KUPREŠAK, Meštrovićeva trg 2, 10000 Zagreb punomoćnik sudionika u postupku MARHI d.o.o.</item>
      <item>MARIJANA SABLJIĆ, Ulica grada Chicaga 18, 10000 Zagreb punomoćnik sudionika u postupku MARHI d.o.o.</item>
    </izvorni_sadrzaj>
    <derivirana_varijabla naziv="DomainObject.Predmet.OstaliListFormatedWithAdressOIB_1">
      <item>Odvjetnik HRVOJE KUPREŠAK, Meštrovićeva trg 2, 10000 Zagreb punomoćnik sudionika u postupku MARHI d.o.o.</item>
      <item>MARIJANA SABLJIĆ, Ulica grada Chicaga 18, 10000 Zagreb punomoćnik sudionika u postupku MARHI d.o.o.</item>
    </derivirana_varijabla>
  </DomainObject.Predmet.OstaliListFormatedWithAdressOIB>
  <DomainObject.Predmet.OstaliListNazivFormated>
    <izvorni_sadrzaj>
      <item>Odvjetnik HRVOJE KUPREŠAK</item>
      <item>MARIJANA SABLJIĆ</item>
    </izvorni_sadrzaj>
    <derivirana_varijabla naziv="DomainObject.Predmet.OstaliListNazivFormated_1">
      <item>Odvjetnik HRVOJE KUPREŠAK</item>
      <item>MARIJANA SABLJIĆ</item>
    </derivirana_varijabla>
  </DomainObject.Predmet.OstaliListNazivFormated>
  <DomainObject.Predmet.OstaliListNazivFormatedOIB>
    <izvorni_sadrzaj>
      <item>Odvjetnik HRVOJE KUPREŠAK</item>
      <item>MARIJANA SABLJIĆ</item>
    </izvorni_sadrzaj>
    <derivirana_varijabla naziv="DomainObject.Predmet.OstaliListNazivFormatedOIB_1">
      <item>Odvjetnik HRVOJE KUPREŠAK</item>
      <item>MARIJANA SABLJIĆ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>St-6105/2016-13</izvorni_sadrzaj>
    <derivirana_varijabla naziv="DomainObject.PoslovniBrojDokumenta_1">St-6105/2016-13</derivirana_varijabla>
  </DomainObject.PoslovniBrojDokumenta>
  <DomainObject.Predmet.StrankaIDrugi>
    <izvorni_sadrzaj>MARHI d.o.o.</izvorni_sadrzaj>
    <derivirana_varijabla naziv="DomainObject.Predmet.StrankaIDrugi_1">MARHI d.o.o.</derivirana_varijabla>
  </DomainObject.Predmet.StrankaIDrugi>
  <DomainObject.Predmet.ProtustrankaIDrugi>
    <izvorni_sadrzaj>MARHI d.o.o.</izvorni_sadrzaj>
    <derivirana_varijabla naziv="DomainObject.Predmet.ProtustrankaIDrugi_1">MARHI d.o.o.</derivirana_varijabla>
  </DomainObject.Predmet.ProtustrankaIDrugi>
  <DomainObject.Predmet.StrankaIDrugiAdressOIB>
    <izvorni_sadrzaj>MARHI d.o.o., OIB 51784158397, Nova cesta 52, 10000 Zagreb</izvorni_sadrzaj>
    <derivirana_varijabla naziv="DomainObject.Predmet.StrankaIDrugiAdressOIB_1">MARHI d.o.o., OIB 51784158397, Nova cesta 52, 10000 Zagreb</derivirana_varijabla>
  </DomainObject.Predmet.StrankaIDrugiAdressOIB>
  <DomainObject.Predmet.ProtustrankaIDrugiAdressOIB>
    <izvorni_sadrzaj>MARHI d.o.o., OIB 51784158397, Nova cesta 52, 10000 Zagreb</izvorni_sadrzaj>
    <derivirana_varijabla naziv="DomainObject.Predmet.ProtustrankaIDrugiAdressOIB_1">MARHI d.o.o., OIB 51784158397, Nova cesta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studenog 2017.</izvorni_sadrzaj>
    <derivirana_varijabla naziv="DomainObject.Predmet.OdlukaRjesenje.DatumDonosenjaOdluke_1">9. studenog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St-6105/2016-11</izvorni_sadrzaj>
    <derivirana_varijabla naziv="DomainObject.Predmet.OdlukaRjesenje.Oznaka_1">St-6105/2016-11</derivirana_varijabla>
  </DomainObject.Predmet.OdlukaRjesenje.Oznaka>
  <DomainObject.Predmet.SudioniciListNaziv>
    <izvorni_sadrzaj>
      <item>MARHI d.o.o.</item>
      <item>MARHI d.o.o.</item>
      <item>Odvjetnik HRVOJE KUPREŠAK</item>
      <item>MARIJANA SABLJIĆ</item>
    </izvorni_sadrzaj>
    <derivirana_varijabla naziv="DomainObject.Predmet.SudioniciListNaziv_1">
      <item>MARHI d.o.o.</item>
      <item>MARHI d.o.o.</item>
      <item>Odvjetnik HRVOJE KUPREŠAK</item>
      <item>MARIJANA SABLJIĆ</item>
    </derivirana_varijabla>
  </DomainObject.Predmet.SudioniciListNaziv>
  <DomainObject.Predmet.SudioniciListAdressOIB>
    <izvorni_sadrzaj>
      <item>MARHI d.o.o., OIB 51784158397, Nova cesta 52,10000 Zagreb</item>
      <item>MARHI d.o.o., OIB 51784158397, Nova cesta 52,10000 Zagreb</item>
      <item>Odvjetnik HRVOJE KUPREŠAK, Meštrovićeva trg 2,10000 Zagreb</item>
      <item>MARIJANA SABLJIĆ, Ulica grada Chicaga 18,10000 Zagreb</item>
    </izvorni_sadrzaj>
    <derivirana_varijabla naziv="DomainObject.Predmet.SudioniciListAdressOIB_1">
      <item>MARHI d.o.o., OIB 51784158397, Nova cesta 52,10000 Zagreb</item>
      <item>MARHI d.o.o., OIB 51784158397, Nova cesta 52,10000 Zagreb</item>
      <item>Odvjetnik HRVOJE KUPREŠAK, Meštrovićeva trg 2,10000 Zagreb</item>
      <item>MARIJANA SABLJIĆ, Ulica grada Chicaga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51784158397</item>
      <item>, OIB 51784158397</item>
      <item>, OIB null</item>
      <item>, OIB null</item>
    </izvorni_sadrzaj>
    <derivirana_varijabla naziv="DomainObject.Predmet.SudioniciListNazivOIB_1">
      <item>, OIB 51784158397</item>
      <item>, OIB 51784158397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478657-FBE2-4044-8619-497A2523DF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191</properties:Words>
  <properties:Characters>1003</properties:Characters>
  <properties:Lines>42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KARLOVCU po sucu Frani Prpiću, kao sucu pojedincu, u ovršnoj stvari  ovrhovoditelja KARLOVAČKA PIVOVAR</vt:lpstr>
    </vt:vector>
  </properties:TitlesOfParts>
  <properties:LinksUpToDate>false</properties:LinksUpToDate>
  <properties:CharactersWithSpaces>1251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2017-12-13T11:14:00Z</dcterms:created>
  <dc:creator>Korisnik</dc:creator>
  <cp:lastModifiedBy>Goranka Boljkovac</cp:lastModifiedBy>
  <cp:lastPrinted>2017-12-13T11:16:00Z</cp:lastPrinted>
  <dcterms:modified xmlns:xsi="http://www.w3.org/2001/XMLSchema-instance" xsi:type="dcterms:W3CDTF">2017-12-13T11:16:00Z</dcterms:modified>
  <cp:revision>6</cp:revision>
  <dc:title>TRGOVAČKI SUD U KARLOVCU po sucu Frani Prpiću, kao sucu pojedincu, u ovršnoj stvari  ovrhovoditelja KARLOVAČKA PIVOVAR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St-6105/2016-13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