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69b3b" w14:paraId="c869b3b" w:rsidRDefault="00937DB3" w:rsidP="00937DB3" w:rsidR="00937DB3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>
        <w:rPr>
          <w:rFonts w:eastAsia="Calibri"/>
          <w:noProof/>
          <w:szCs w:val="24"/>
        </w:rPr>
        <w:t xml:space="preserve">                    </w:t>
      </w:r>
      <w:r>
        <w:rPr>
          <w:rFonts w:eastAsia="Calibri"/>
          <w:noProof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7DB3" w:rsidP="00937DB3" w:rsidR="00937DB3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REPUBLIKA HRVATSKA</w:t>
      </w:r>
    </w:p>
    <w:p w:rsidRDefault="00937DB3" w:rsidP="00937DB3" w:rsidR="00937DB3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TRGOVAČKI SUD U VARAŽDINU</w:t>
      </w:r>
    </w:p>
    <w:p w:rsidRDefault="00937DB3" w:rsidP="00937DB3" w:rsidR="00937DB3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  Braće Radić 2, Varaždin</w:t>
      </w:r>
    </w:p>
    <w:p w:rsidRDefault="00937DB3" w:rsidP="00937DB3" w:rsidR="00937DB3">
      <w:pPr>
        <w:rPr>
          <w:rFonts w:eastAsia="Calibri"/>
          <w:szCs w:val="24"/>
          <w:lang w:eastAsia="en-US"/>
        </w:rPr>
      </w:pPr>
    </w:p>
    <w:p w:rsidRDefault="00937DB3" w:rsidP="00937DB3" w:rsidR="00937DB3">
      <w:pPr>
        <w:rPr>
          <w:szCs w:val="24"/>
        </w:rPr>
      </w:pPr>
    </w:p>
    <w:p w:rsidRDefault="00937DB3" w:rsidP="00937DB3" w:rsidR="00937DB3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937DB3" w:rsidP="00937DB3" w:rsidR="00937DB3">
      <w:pPr>
        <w:rPr>
          <w:szCs w:val="24"/>
        </w:rPr>
      </w:pPr>
    </w:p>
    <w:p w:rsidRDefault="00937DB3" w:rsidP="00937DB3" w:rsidR="00937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937DB3" w:rsidP="00937DB3" w:rsidR="00937DB3">
      <w:pPr>
        <w:rPr>
          <w:szCs w:val="24"/>
        </w:rPr>
      </w:pPr>
    </w:p>
    <w:p w:rsidRDefault="00937DB3" w:rsidP="00937DB3" w:rsidR="00937DB3">
      <w:pPr>
        <w:jc w:val="both"/>
      </w:pPr>
      <w:r>
        <w:rPr>
          <w:szCs w:val="24"/>
        </w:rPr>
        <w:tab/>
      </w:r>
      <w:r>
        <w:t xml:space="preserve">Trgovački sud u Varaždinu po sucu toga suda Hugu Wedemeyeru, kao stečajnom sucu u predmetu povodom zahtjeva Financijske agencije Regionalni centar Zagreb, Podružnica Varaždin, Augusta Cesarca 2, Varaždin, za pokretanje skraćenog stečajnog postupka protiv dužnika POLY TEH d.o.o., Prelog, JUG II 10, OIB: 46221258413, dana 23. ožujka 2016. </w:t>
      </w:r>
    </w:p>
    <w:p w:rsidRDefault="00937DB3" w:rsidP="00937DB3" w:rsidR="00937DB3">
      <w:pPr>
        <w:jc w:val="both"/>
      </w:pPr>
    </w:p>
    <w:p w:rsidRDefault="00937DB3" w:rsidP="00937DB3" w:rsidR="00937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937DB3" w:rsidP="00937DB3" w:rsidR="00937DB3">
      <w:pPr>
        <w:rPr>
          <w:szCs w:val="24"/>
        </w:rPr>
      </w:pPr>
    </w:p>
    <w:p w:rsidRDefault="00937DB3" w:rsidP="00937DB3" w:rsidR="00937DB3">
      <w:pPr>
        <w:ind w:firstLine="708"/>
        <w:jc w:val="both"/>
        <w:rPr>
          <w:szCs w:val="24"/>
        </w:rPr>
      </w:pPr>
      <w:r>
        <w:rPr>
          <w:szCs w:val="24"/>
        </w:rPr>
        <w:t>I/ Otvara se stečajni postupak nad stečajnim dužnikom</w:t>
      </w:r>
      <w:r>
        <w:t xml:space="preserve"> POLY TEH d.o.o., Prelog, JUG II 10, OIB: 46221258413,</w:t>
      </w:r>
      <w:r>
        <w:rPr>
          <w:szCs w:val="24"/>
        </w:rPr>
        <w:t xml:space="preserve"> s danom 23. ožujka 2016. u 15,00 sati.</w:t>
      </w:r>
    </w:p>
    <w:p w:rsidRDefault="00937DB3" w:rsidP="00937DB3" w:rsidR="00937DB3">
      <w:pPr>
        <w:jc w:val="both"/>
        <w:rPr>
          <w:szCs w:val="24"/>
        </w:rPr>
      </w:pPr>
    </w:p>
    <w:p w:rsidRDefault="00937DB3" w:rsidP="00937DB3" w:rsidR="00937DB3">
      <w:pPr>
        <w:ind w:firstLine="708"/>
        <w:jc w:val="both"/>
      </w:pPr>
      <w:r>
        <w:rPr>
          <w:szCs w:val="24"/>
        </w:rPr>
        <w:t>II/ Zaključuje se stečajni postupak nad stečajnim dužnikom</w:t>
      </w:r>
      <w:r>
        <w:t xml:space="preserve"> POLY TEH d.o.o., Prelog, JUG II 10, OIB: 46221258413.</w:t>
      </w:r>
    </w:p>
    <w:p w:rsidRDefault="00937DB3" w:rsidP="00937DB3" w:rsidR="00937DB3">
      <w:pPr>
        <w:jc w:val="both"/>
      </w:pPr>
    </w:p>
    <w:p w:rsidRDefault="00937DB3" w:rsidP="00937DB3" w:rsidR="00937DB3">
      <w:pPr>
        <w:ind w:firstLine="708"/>
        <w:jc w:val="both"/>
      </w:pPr>
      <w:r>
        <w:t>III/ Za stečajnog upravitelja imenuje se Marijan Drljanovčan, Miholjanec, Antuna Mihanovića 131, OIB: 49708160625.</w:t>
      </w:r>
    </w:p>
    <w:p w:rsidRDefault="00937DB3" w:rsidP="00937DB3" w:rsidR="00937DB3">
      <w:pPr>
        <w:jc w:val="both"/>
        <w:rPr>
          <w:color w:val="FF0000"/>
        </w:rPr>
      </w:pPr>
    </w:p>
    <w:p w:rsidRDefault="00937DB3" w:rsidP="00937DB3" w:rsidR="00937DB3">
      <w:pPr>
        <w:ind w:firstLine="708"/>
        <w:jc w:val="both"/>
        <w:rPr>
          <w:szCs w:val="24"/>
        </w:rPr>
      </w:pPr>
      <w:r>
        <w:rPr>
          <w:szCs w:val="24"/>
        </w:rPr>
        <w:t>IV/ Ovo rješenje objavit će se na e-oglasnoj ploči suda.</w:t>
      </w:r>
    </w:p>
    <w:p w:rsidRDefault="00937DB3" w:rsidP="00937DB3" w:rsidR="00937DB3">
      <w:pPr>
        <w:jc w:val="both"/>
        <w:rPr>
          <w:szCs w:val="24"/>
        </w:rPr>
      </w:pPr>
    </w:p>
    <w:p w:rsidRDefault="00937DB3" w:rsidP="00937DB3" w:rsidR="00937DB3">
      <w:pPr>
        <w:ind w:firstLine="708"/>
        <w:jc w:val="both"/>
        <w:rPr>
          <w:szCs w:val="24"/>
        </w:rPr>
      </w:pPr>
      <w:r>
        <w:rPr>
          <w:szCs w:val="24"/>
        </w:rPr>
        <w:t>V/ Po pravomoćnosti ovoga rješenja stečajni dužnik</w:t>
      </w:r>
      <w:r>
        <w:t xml:space="preserve"> POLY TEH d.o.o., Prelog, JUG II 10, OIB: 46221258413,</w:t>
      </w:r>
      <w:r>
        <w:rPr>
          <w:szCs w:val="24"/>
        </w:rPr>
        <w:t xml:space="preserve"> biti će brisan iz sudskog registra.</w:t>
      </w:r>
    </w:p>
    <w:p w:rsidRDefault="00937DB3" w:rsidP="00937DB3" w:rsidR="00937DB3">
      <w:pPr>
        <w:rPr>
          <w:szCs w:val="24"/>
        </w:rPr>
      </w:pPr>
    </w:p>
    <w:p w:rsidRDefault="00937DB3" w:rsidP="00937DB3" w:rsidR="00937DB3">
      <w:pPr>
        <w:rPr>
          <w:szCs w:val="24"/>
        </w:rPr>
      </w:pPr>
    </w:p>
    <w:p w:rsidRDefault="00937DB3" w:rsidP="00937DB3" w:rsidR="00937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937DB3" w:rsidP="00937DB3" w:rsidR="00937DB3">
      <w:pPr>
        <w:rPr>
          <w:szCs w:val="24"/>
        </w:rPr>
      </w:pPr>
    </w:p>
    <w:p w:rsidRDefault="00937DB3" w:rsidP="00937DB3" w:rsidR="00937DB3">
      <w:pPr>
        <w:jc w:val="both"/>
        <w:rPr>
          <w:szCs w:val="24"/>
        </w:rPr>
      </w:pPr>
      <w:r>
        <w:rPr>
          <w:szCs w:val="24"/>
        </w:rPr>
        <w:tab/>
        <w:t>Predlagatelj je dana 27.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937DB3" w:rsidP="00937DB3" w:rsidR="00937DB3">
      <w:pPr>
        <w:rPr>
          <w:szCs w:val="24"/>
        </w:rPr>
      </w:pPr>
    </w:p>
    <w:p w:rsidRDefault="00937DB3" w:rsidP="00937DB3" w:rsidR="00937DB3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od dana objave oglasa na e-oglasnoj ploči suda nije podnijela javnobilježnički ovjerovljeni prokazni popis imovine i obveza dužnika te kako u roku od četrdeset pet dana od dana objave oglasa na </w:t>
      </w:r>
      <w:r>
        <w:rPr>
          <w:szCs w:val="24"/>
        </w:rPr>
        <w:lastRenderedPageBreak/>
        <w:t>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937DB3" w:rsidP="00937DB3" w:rsidR="00937DB3">
      <w:pPr>
        <w:rPr>
          <w:szCs w:val="24"/>
        </w:rPr>
      </w:pPr>
    </w:p>
    <w:p w:rsidRDefault="00937DB3" w:rsidP="00937DB3" w:rsidR="00937DB3">
      <w:pPr>
        <w:rPr>
          <w:szCs w:val="24"/>
        </w:rPr>
      </w:pPr>
    </w:p>
    <w:p w:rsidRDefault="00937DB3" w:rsidP="00937DB3" w:rsidR="00937DB3">
      <w:pPr>
        <w:jc w:val="center"/>
        <w:rPr>
          <w:szCs w:val="24"/>
        </w:rPr>
      </w:pPr>
      <w:r>
        <w:rPr>
          <w:szCs w:val="24"/>
        </w:rPr>
        <w:t>U Varaždinu, 23. ožujka 2016.</w:t>
      </w:r>
    </w:p>
    <w:p w:rsidRDefault="00937DB3" w:rsidP="00937DB3" w:rsidR="00937DB3">
      <w:pPr>
        <w:jc w:val="center"/>
        <w:rPr>
          <w:szCs w:val="24"/>
        </w:rPr>
      </w:pPr>
    </w:p>
    <w:p w:rsidRDefault="00937DB3" w:rsidP="00937DB3" w:rsidR="00937DB3">
      <w:pPr>
        <w:jc w:val="center"/>
        <w:rPr>
          <w:szCs w:val="24"/>
        </w:rPr>
      </w:pPr>
    </w:p>
    <w:p w:rsidRDefault="00937DB3" w:rsidP="00937DB3" w:rsidR="00937DB3">
      <w:pPr>
        <w:ind w:left="4956"/>
        <w:jc w:val="center"/>
        <w:rPr>
          <w:szCs w:val="24"/>
        </w:rPr>
      </w:pPr>
      <w:r>
        <w:rPr>
          <w:szCs w:val="24"/>
        </w:rPr>
        <w:t>Sudac</w:t>
      </w:r>
    </w:p>
    <w:p w:rsidRDefault="00937DB3" w:rsidP="00937DB3" w:rsidR="00937DB3">
      <w:pPr>
        <w:ind w:left="4956"/>
        <w:jc w:val="center"/>
        <w:rPr>
          <w:szCs w:val="24"/>
        </w:rPr>
      </w:pPr>
    </w:p>
    <w:p w:rsidRDefault="00937DB3" w:rsidP="00937DB3" w:rsidR="00937DB3">
      <w:pPr>
        <w:ind w:left="4956"/>
        <w:jc w:val="center"/>
        <w:rPr>
          <w:szCs w:val="24"/>
        </w:rPr>
      </w:pPr>
      <w:r>
        <w:rPr>
          <w:szCs w:val="24"/>
        </w:rPr>
        <w:t>Hugo Wedemeyer</w:t>
      </w:r>
    </w:p>
    <w:p w:rsidRDefault="00937DB3" w:rsidP="00937DB3" w:rsidR="00937DB3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937DB3" w:rsidP="00937DB3" w:rsidR="00937DB3">
      <w:pPr>
        <w:rPr>
          <w:szCs w:val="24"/>
        </w:rPr>
      </w:pPr>
      <w:r>
        <w:rPr>
          <w:szCs w:val="24"/>
        </w:rPr>
        <w:t xml:space="preserve">                                               </w:t>
      </w:r>
    </w:p>
    <w:p w:rsidRDefault="00937DB3" w:rsidP="00937DB3" w:rsidR="00937DB3">
      <w:pPr>
        <w:rPr>
          <w:szCs w:val="24"/>
        </w:rPr>
      </w:pPr>
      <w:r>
        <w:rPr>
          <w:szCs w:val="24"/>
        </w:rPr>
        <w:tab/>
        <w:t xml:space="preserve">UPUTA O PRAVNOM LIJEKU: </w:t>
      </w:r>
    </w:p>
    <w:p w:rsidRDefault="00937DB3" w:rsidP="00937DB3" w:rsidR="00937DB3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937DB3" w:rsidP="00937DB3" w:rsidR="00937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937DB3" w:rsidP="00937DB3" w:rsidR="00937DB3">
      <w:pPr>
        <w:rPr>
          <w:szCs w:val="24"/>
        </w:rPr>
      </w:pPr>
    </w:p>
    <w:p w:rsidRDefault="00937DB3" w:rsidP="00937DB3" w:rsidR="00937DB3">
      <w:pPr>
        <w:rPr>
          <w:szCs w:val="24"/>
        </w:rPr>
      </w:pPr>
    </w:p>
    <w:p w:rsidRDefault="00937DB3" w:rsidP="00937DB3" w:rsidR="00937DB3">
      <w:pPr>
        <w:rPr>
          <w:szCs w:val="24"/>
        </w:rPr>
      </w:pPr>
      <w:r>
        <w:rPr>
          <w:szCs w:val="24"/>
        </w:rPr>
        <w:t>DNA:</w:t>
      </w:r>
    </w:p>
    <w:p w:rsidRDefault="00937DB3" w:rsidP="00937DB3" w:rsidR="00937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937DB3" w:rsidP="00937DB3" w:rsidR="00937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937DB3" w:rsidP="00937DB3" w:rsidR="00937DB3">
      <w:pPr>
        <w:numPr>
          <w:ilvl w:val="0"/>
          <w:numId w:val="1"/>
        </w:numPr>
        <w:jc w:val="both"/>
      </w:pPr>
      <w:r>
        <w:rPr>
          <w:szCs w:val="24"/>
        </w:rPr>
        <w:t xml:space="preserve">Dužnik </w:t>
      </w:r>
      <w:r>
        <w:t>POLY TEH d.o.o., Prelog, JUG II 10</w:t>
      </w:r>
    </w:p>
    <w:p w:rsidRDefault="00937DB3" w:rsidP="00937DB3" w:rsidR="00937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Sudski registar ovog suda</w:t>
      </w:r>
    </w:p>
    <w:p w:rsidRDefault="00937DB3" w:rsidP="00937DB3" w:rsidR="00937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Čakovec, O. Keršovanija 11         </w:t>
      </w:r>
    </w:p>
    <w:p w:rsidRDefault="00937DB3" w:rsidP="00937DB3" w:rsidR="00937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Stečajni upravitelj </w:t>
      </w:r>
      <w:r>
        <w:t>Marijan Drljanovčan, Miholjanec, Antuna Mihanovića 131</w:t>
      </w:r>
    </w:p>
    <w:p w:rsidRDefault="00937DB3" w:rsidP="00937DB3" w:rsidR="00937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937DB3" w:rsidP="00937DB3" w:rsidR="00937DB3">
      <w:pPr>
        <w:pStyle w:val="Odlomakpopisa"/>
        <w:numPr>
          <w:ilvl w:val="0"/>
          <w:numId w:val="1"/>
        </w:numPr>
      </w:pPr>
      <w:r>
        <w:rPr>
          <w:szCs w:val="24"/>
        </w:rPr>
        <w:t>Pisarnica – kal. 20 dana</w:t>
      </w:r>
    </w:p>
    <w:p w:rsidRDefault="00937DB3" w:rsidP="00937DB3" w:rsidR="00937DB3"/>
    <w:p w:rsidRDefault="00937DB3" w:rsidP="00937DB3" w:rsidR="00937DB3"/>
    <w:p w:rsidRDefault="00C914A3" w:rsidR="00C914A3"/>
    <w:sectPr w:rsidSect="00937DB3" w:rsidR="00C914A3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58C6" w:rsidP="00937DB3" w:rsidR="007A58C6">
      <w:r>
        <w:separator/>
      </w:r>
    </w:p>
  </w:endnote>
  <w:endnote w:id="0" w:type="continuationSeparator">
    <w:p w:rsidRDefault="007A58C6" w:rsidP="00937DB3" w:rsidR="007A58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58C6" w:rsidP="00937DB3" w:rsidR="007A58C6">
      <w:r>
        <w:separator/>
      </w:r>
    </w:p>
  </w:footnote>
  <w:footnote w:id="0" w:type="continuationSeparator">
    <w:p w:rsidRDefault="007A58C6" w:rsidP="00937DB3" w:rsidR="007A58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DB3" w:rsidP="00937DB3" w:rsidR="00937DB3">
    <w:pPr>
      <w:pStyle w:val="Zaglavlje"/>
    </w:pPr>
    <w:r>
      <w:tab/>
      <w:t>2</w:t>
    </w:r>
    <w:r>
      <w:tab/>
      <w:t>Poslovni broj: 6 St-928/15-5</w:t>
    </w:r>
  </w:p>
  <w:p w:rsidRDefault="00937DB3" w:rsidR="00937D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DB3" w:rsidP="00937DB3" w:rsidR="00937DB3">
    <w:pPr>
      <w:pStyle w:val="Zaglavlje"/>
      <w:jc w:val="right"/>
    </w:pPr>
    <w:r>
      <w:t>Poslovni broj: 6 St-928/15-5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F94"/>
    <w:rsid w:val="007A58C6"/>
    <w:rsid w:val="00937DB3"/>
    <w:rsid w:val="00AB61A5"/>
    <w:rsid w:val="00B70F94"/>
    <w:rsid w:val="00C914A3"/>
    <w:rsid w:val="00D5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7DB3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37DB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37D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7DB3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7DB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DB3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7D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7DB3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61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B61A5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61A5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1A5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1A5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7DB3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37DB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37D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7DB3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7DB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DB3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7D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7DB3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61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B61A5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61A5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1A5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1A5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198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St-928/2015</izvorni_sadrzaj>
    <derivirana_varijabla naziv="DomainObject.Predmet.OznakaBroj_1">St-928/2015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POLY TEH društvo s ograničenom odgovornošću za proizvodnju, trgovinu i usluge</izvorni_sadrzaj>
    <derivirana_varijabla naziv="DomainObject.Predmet.ProtustrankaFormated_1">  POLY TEH društvo s ograničenom odgovornošću za proizvodnju, trgovinu i usluge</derivirana_varijabla>
  </DomainObject.Predmet.ProtustrankaFormated>
  <DomainObject.Predmet.ProtustrankaFormatedOIB>
    <izvorni_sadrzaj>  POLY TEH društvo s ograničenom odgovornošću za proizvodnju, trgovinu i usluge, OIB 46221258413</izvorni_sadrzaj>
    <derivirana_varijabla naziv="DomainObject.Predmet.ProtustrankaFormatedOIB_1">  POLY TEH društvo s ograničenom odgovornošću za proizvodnju, trgovinu i usluge, OIB 46221258413</derivirana_varijabla>
  </DomainObject.Predmet.ProtustrankaFormatedOIB>
  <DomainObject.Predmet.ProtustrankaFormatedWithAdress>
    <izvorni_sadrzaj> POLY TEH društvo s ograničenom odgovornošću za proizvodnju, trgovinu i usluge, Jug Ii 10, 40323 Prelog</izvorni_sadrzaj>
    <derivirana_varijabla naziv="DomainObject.Predmet.ProtustrankaFormatedWithAdress_1"> POLY TEH društvo s ograničenom odgovornošću za proizvodnju, trgovinu i usluge, Jug Ii 10, 40323 Prelog</derivirana_varijabla>
  </DomainObject.Predmet.ProtustrankaFormatedWithAdress>
  <DomainObject.Predmet.ProtustrankaFormatedWithAdressOIB>
    <izvorni_sadrzaj> POLY TEH društvo s ograničenom odgovornošću za proizvodnju, trgovinu i usluge, OIB 46221258413, Jug Ii 10, 40323 Prelog</izvorni_sadrzaj>
    <derivirana_varijabla naziv="DomainObject.Predmet.ProtustrankaFormatedWithAdressOIB_1"> POLY TEH društvo s ograničenom odgovornošću za proizvodnju, trgovinu i usluge, OIB 46221258413, Jug Ii 10, 40323 Prelog</derivirana_varijabla>
  </DomainObject.Predmet.ProtustrankaFormatedWithAdressOIB>
  <DomainObject.Predmet.ProtustrankaWithAdress>
    <izvorni_sadrzaj>POLY TEH društvo s ograničenom odgovornošću za proizvodnju, trgovinu i usluge Jug Ii 10, 40323 Prelog</izvorni_sadrzaj>
    <derivirana_varijabla naziv="DomainObject.Predmet.ProtustrankaWithAdress_1">POLY TEH društvo s ograničenom odgovornošću za proizvodnju, trgovinu i usluge Jug Ii 10, 40323 Prelog</derivirana_varijabla>
  </DomainObject.Predmet.ProtustrankaWithAdress>
  <DomainObject.Predmet.ProtustrankaWithAdressOIB>
    <izvorni_sadrzaj>POLY TEH društvo s ograničenom odgovornošću za proizvodnju, trgovinu i usluge, OIB 46221258413, Jug Ii 10, 40323 Prelog</izvorni_sadrzaj>
    <derivirana_varijabla naziv="DomainObject.Predmet.ProtustrankaWithAdressOIB_1">POLY TEH društvo s ograničenom odgovornošću za proizvodnju, trgovinu i usluge, OIB 46221258413, Jug Ii 10, 40323 Prelog</derivirana_varijabla>
  </DomainObject.Predmet.ProtustrankaWithAdressOIB>
  <DomainObject.Predmet.ProtustrankaNazivFormated>
    <izvorni_sadrzaj>POLY TEH društvo s ograničenom odgovornošću za proizvodnju, trgovinu i usluge</izvorni_sadrzaj>
    <derivirana_varijabla naziv="DomainObject.Predmet.ProtustrankaNazivFormated_1">POLY TEH društvo s ograničenom odgovornošću za proizvodnju, trgovinu i usluge</derivirana_varijabla>
  </DomainObject.Predmet.ProtustrankaNazivFormated>
  <DomainObject.Predmet.ProtustrankaNazivFormatedOIB>
    <izvorni_sadrzaj>POLY TEH društvo s ograničenom odgovornošću za proizvodnju, trgovinu i usluge, OIB 46221258413</izvorni_sadrzaj>
    <derivirana_varijabla naziv="DomainObject.Predmet.ProtustrankaNazivFormatedOIB_1">POLY TEH društvo s ograničenom odgovornošću za proizvodnju, trgovinu i usluge, OIB 46221258413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61187.69</izvorni_sadrzaj>
    <derivirana_varijabla naziv="DomainObject.Predmet.TrenutnaVrijednost_1">61187.69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POLY TEH društvo s ograničenom odgovornošću za proizvodnju, trgovinu i usluge</item>
    </izvorni_sadrzaj>
    <derivirana_varijabla naziv="DomainObject.Predmet.ProtuStrankaListFormated_1">
      <item>POLY TEH društvo s ograničenom odgovornošću za proizvodnju, trgovinu i usluge</item>
    </derivirana_varijabla>
  </DomainObject.Predmet.ProtuStrankaListFormated>
  <DomainObject.Predmet.ProtuStrankaListFormatedOIB>
    <izvorni_sadrzaj>
      <item>POLY TEH društvo s ograničenom odgovornošću za proizvodnju, trgovinu i usluge, OIB 46221258413</item>
    </izvorni_sadrzaj>
    <derivirana_varijabla naziv="DomainObject.Predmet.ProtuStrankaListFormatedOIB_1">
      <item>POLY TEH društvo s ograničenom odgovornošću za proizvodnju, trgovinu i usluge, OIB 46221258413</item>
    </derivirana_varijabla>
  </DomainObject.Predmet.ProtuStrankaListFormatedOIB>
  <DomainObject.Predmet.ProtuStrankaListFormatedWithAdress>
    <izvorni_sadrzaj>
      <item>POLY TEH društvo s ograničenom odgovornošću za proizvodnju, trgovinu i usluge, Jug Ii 10, 40323 Prelog</item>
    </izvorni_sadrzaj>
    <derivirana_varijabla naziv="DomainObject.Predmet.ProtuStrankaListFormatedWithAdress_1">
      <item>POLY TEH društvo s ograničenom odgovornošću za proizvodnju, trgovinu i usluge, Jug Ii 10, 40323 Prelog</item>
    </derivirana_varijabla>
  </DomainObject.Predmet.ProtuStrankaListFormatedWithAdress>
  <DomainObject.Predmet.ProtuStrankaListFormatedWithAdressOIB>
    <izvorni_sadrzaj>
      <item>POLY TEH društvo s ograničenom odgovornošću za proizvodnju, trgovinu i usluge, OIB 46221258413, Jug Ii 10, 40323 Prelog</item>
    </izvorni_sadrzaj>
    <derivirana_varijabla naziv="DomainObject.Predmet.ProtuStrankaListFormatedWithAdressOIB_1">
      <item>POLY TEH društvo s ograničenom odgovornošću za proizvodnju, trgovinu i usluge, OIB 46221258413, Jug Ii 10, 40323 Prelog</item>
    </derivirana_varijabla>
  </DomainObject.Predmet.ProtuStrankaListFormatedWithAdressOIB>
  <DomainObject.Predmet.ProtuStrankaListNazivFormated>
    <izvorni_sadrzaj>
      <item>POLY TEH društvo s ograničenom odgovornošću za proizvodnju, trgovinu i usluge</item>
    </izvorni_sadrzaj>
    <derivirana_varijabla naziv="DomainObject.Predmet.ProtuStrankaListNazivFormated_1">
      <item>POLY TEH društvo s ograničenom odgovornošću za proizvodnju, trgovinu i usluge</item>
    </derivirana_varijabla>
  </DomainObject.Predmet.ProtuStrankaListNazivFormated>
  <DomainObject.Predmet.ProtuStrankaListNazivFormatedOIB>
    <izvorni_sadrzaj>
      <item>POLY TEH društvo s ograničenom odgovornošću za proizvodnju, trgovinu i usluge, OIB 46221258413</item>
    </izvorni_sadrzaj>
    <derivirana_varijabla naziv="DomainObject.Predmet.ProtuStrankaListNazivFormatedOIB_1">
      <item>POLY TEH društvo s ograničenom odgovornošću za proizvodnju, trgovinu i usluge, OIB 46221258413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POLY TEH društvo s ograničenom odgovornošću za proizvodnju, trgovinu i usluge</izvorni_sadrzaj>
    <derivirana_varijabla naziv="DomainObject.Predmet.ProtustrankaIDrugi_1">POLY TEH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POLY TEH društvo s ograničenom odgovornošću za proizvodnju, trgovinu i usluge, OIB 46221258413, Jug Ii 10, 40323 Prelog</izvorni_sadrzaj>
    <derivirana_varijabla naziv="DomainObject.Predmet.ProtustrankaIDrugiAdressOIB_1">POLY TEH društvo s ograničenom odgovornošću za proizvodnju, trgovinu i usluge, OIB 46221258413,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POLY TEH društvo s ograničenom odgovornošću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POLY TEH društvo s ograničenom odgovornošću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POLY TEH društvo s ograničenom odgovornošću za proizvodnju, trgovinu i usluge, OIB 46221258413, Jug Ii 10,40323 Prelog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POLY TEH društvo s ograničenom odgovornošću za proizvodnju, trgovinu i usluge, OIB 46221258413, Jug Ii 10,40323 Prelog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46221258413</item>
      <item>, OIB null</item>
      <item>, OIB null</item>
    </izvorni_sadrzaj>
    <derivirana_varijabla naziv="DomainObject.Predmet.SudioniciListNazivOIB_1">
      <item>, OIB 85821130368</item>
      <item>, OIB 46221258413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2708</properties:Characters>
  <properties:Lines>82</properties:Lines>
  <properties:Paragraphs>30</properties:Paragraphs>
  <properties:TotalTime>0</properties:TotalTime>
  <properties:ScaleCrop>false</properties:ScaleCrop>
  <properties:LinksUpToDate>false</properties:LinksUpToDate>
  <properties:CharactersWithSpaces>3404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2016-03-22T12:28:00Z</dcterms:created>
  <dc:creator>Maja Kovačić</dc:creator>
  <dc:description/>
  <cp:keywords/>
  <cp:lastModifiedBy>Maja Kovačić</cp:lastModifiedBy>
  <cp:lastPrinted>2016-03-22T12:33:00Z</cp:lastPrinted>
  <dcterms:modified xmlns:xsi="http://www.w3.org/2001/XMLSchema-instance" xsi:type="dcterms:W3CDTF">2016-03-23T07:56:00Z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