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a01f" w14:paraId="4a9a01f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D362F3">
        <w:t>MINET STUDIO d.o.o., OIB: 69063689448, Split, Vukovarska Ulica 9</w:t>
      </w:r>
      <w:r w:rsidR="00FD72BB">
        <w:t>,</w:t>
      </w:r>
      <w:r>
        <w:t xml:space="preserve"> </w:t>
      </w:r>
      <w:r w:rsidR="007970CC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D362F3">
        <w:t>MINET STUDIO d.o.o., OIB: 69063689448, Split, Vukovarska Ulica 9</w:t>
      </w:r>
      <w:r>
        <w:t xml:space="preserve">, na dan </w:t>
      </w:r>
      <w:r w:rsidR="00D362F3">
        <w:t>8</w:t>
      </w:r>
      <w:r w:rsidR="00CF6EE7">
        <w:t>. rujna 2017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D362F3">
        <w:t>7.910,33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7970CC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F4B" w:rsidR="00E16F4B">
      <w:r>
        <w:separator/>
      </w:r>
    </w:p>
  </w:endnote>
  <w:endnote w:id="0" w:type="continuationSeparator">
    <w:p w:rsidRDefault="00E16F4B" w:rsidR="00E16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F4B" w:rsidR="00E16F4B">
      <w:r>
        <w:separator/>
      </w:r>
    </w:p>
  </w:footnote>
  <w:footnote w:id="0" w:type="continuationSeparator">
    <w:p w:rsidRDefault="00E16F4B" w:rsidR="00E16F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440DDE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CC" w:rsidP="00D959D4" w:rsidR="00DE2B55">
    <w:pPr>
      <w:pStyle w:val="Zaglavlje"/>
      <w:jc w:val="right"/>
    </w:pPr>
    <w:r>
      <w:t>Poslovni broj:</w:t>
    </w:r>
    <w:r w:rsidR="00B46C21">
      <w:t>11. St-</w:t>
    </w:r>
    <w:r w:rsidR="00D362F3">
      <w:t>903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38214D"/>
    <w:rsid w:val="003C2F22"/>
    <w:rsid w:val="00417EA6"/>
    <w:rsid w:val="00440DDE"/>
    <w:rsid w:val="004527ED"/>
    <w:rsid w:val="005C7005"/>
    <w:rsid w:val="006C4FFF"/>
    <w:rsid w:val="006F2A25"/>
    <w:rsid w:val="0071519E"/>
    <w:rsid w:val="007970CC"/>
    <w:rsid w:val="007F7A84"/>
    <w:rsid w:val="008074EA"/>
    <w:rsid w:val="00814EDB"/>
    <w:rsid w:val="00815142"/>
    <w:rsid w:val="00816867"/>
    <w:rsid w:val="00853B3E"/>
    <w:rsid w:val="009330F3"/>
    <w:rsid w:val="00981D37"/>
    <w:rsid w:val="009C22CD"/>
    <w:rsid w:val="00A51DE9"/>
    <w:rsid w:val="00AC22A4"/>
    <w:rsid w:val="00B46C21"/>
    <w:rsid w:val="00B7506F"/>
    <w:rsid w:val="00BD1274"/>
    <w:rsid w:val="00C33E17"/>
    <w:rsid w:val="00CF6EE7"/>
    <w:rsid w:val="00D362F3"/>
    <w:rsid w:val="00D8632A"/>
    <w:rsid w:val="00DD0D50"/>
    <w:rsid w:val="00E16F4B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0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D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D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D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D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0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D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D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D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D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St-903/2017</izvorni_sadrzaj>
    <derivirana_varijabla naziv="DomainObject.Predmet.OznakaBroj_1">St-903/2017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MINET STUDIO društvo s ograničenom odgovornošću za informatičke usluge</izvorni_sadrzaj>
    <derivirana_varijabla naziv="DomainObject.Predmet.ProtustrankaFormated_1">  MINET STUDIO društvo s ograničenom odgovornošću za informatičke usluge</derivirana_varijabla>
  </DomainObject.Predmet.ProtustrankaFormated>
  <DomainObject.Predmet.ProtustrankaFormatedOIB>
    <izvorni_sadrzaj>  MINET STUDIO društvo s ograničenom odgovornošću za informatičke usluge, OIB 69063689448</izvorni_sadrzaj>
    <derivirana_varijabla naziv="DomainObject.Predmet.ProtustrankaFormatedOIB_1">  MINET STUDIO društvo s ograničenom odgovornošću za informatičke usluge, OIB 69063689448</derivirana_varijabla>
  </DomainObject.Predmet.ProtustrankaFormatedOIB>
  <DomainObject.Predmet.ProtustrankaFormatedWithAdress>
    <izvorni_sadrzaj> MINET STUDIO društvo s ograničenom odgovornošću za informatičke usluge, Vukovarska ulica 9, 21000 Split</izvorni_sadrzaj>
    <derivirana_varijabla naziv="DomainObject.Predmet.ProtustrankaFormatedWithAdress_1"> MINET STUDIO društvo s ograničenom odgovornošću za informatičke usluge, Vukovarska ulica 9, 21000 Split</derivirana_varijabla>
  </DomainObject.Predmet.ProtustrankaFormatedWithAdress>
  <DomainObject.Predmet.ProtustrankaFormatedWithAdressOIB>
    <izvorni_sadrzaj> MINET STUDIO društvo s ograničenom odgovornošću za informatičke usluge, OIB 69063689448, Vukovarska ulica 9, 21000 Split</izvorni_sadrzaj>
    <derivirana_varijabla naziv="DomainObject.Predmet.ProtustrankaFormatedWithAdressOIB_1"> MINET STUDIO društvo s ograničenom odgovornošću za informatičke usluge, OIB 69063689448, Vukovarska ulica 9, 21000 Split</derivirana_varijabla>
  </DomainObject.Predmet.ProtustrankaFormatedWithAdressOIB>
  <DomainObject.Predmet.ProtustrankaWithAdress>
    <izvorni_sadrzaj>MINET STUDIO društvo s ograničenom odgovornošću za informatičke usluge Vukovarska ulica 9, 21000 Split</izvorni_sadrzaj>
    <derivirana_varijabla naziv="DomainObject.Predmet.ProtustrankaWithAdress_1">MINET STUDIO društvo s ograničenom odgovornošću za informatičke usluge Vukovarska ulica 9, 21000 Split</derivirana_varijabla>
  </DomainObject.Predmet.ProtustrankaWithAdress>
  <DomainObject.Predmet.ProtustrankaWithAdressOIB>
    <izvorni_sadrzaj>MINET STUDIO društvo s ograničenom odgovornošću za informatičke usluge, OIB 69063689448, Vukovarska ulica 9, 21000 Split</izvorni_sadrzaj>
    <derivirana_varijabla naziv="DomainObject.Predmet.ProtustrankaWithAdressOIB_1">MINET STUDIO društvo s ograničenom odgovornošću za informatičke usluge, OIB 69063689448, Vukovarska ulica 9, 21000 Split</derivirana_varijabla>
  </DomainObject.Predmet.ProtustrankaWithAdressOIB>
  <DomainObject.Predmet.ProtustrankaNazivFormated>
    <izvorni_sadrzaj>MINET STUDIO društvo s ograničenom odgovornošću za informatičke usluge</izvorni_sadrzaj>
    <derivirana_varijabla naziv="DomainObject.Predmet.ProtustrankaNazivFormated_1">MINET STUDIO društvo s ograničenom odgovornošću za informatičke usluge</derivirana_varijabla>
  </DomainObject.Predmet.ProtustrankaNazivFormated>
  <DomainObject.Predmet.ProtustrankaNazivFormatedOIB>
    <izvorni_sadrzaj>MINET STUDIO društvo s ograničenom odgovornošću za informatičke usluge, OIB 69063689448</izvorni_sadrzaj>
    <derivirana_varijabla naziv="DomainObject.Predmet.ProtustrankaNazivFormatedOIB_1">MINET STUDIO društvo s ograničenom odgovornošću za informatičke usluge, OIB 69063689448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7910.33</izvorni_sadrzaj>
    <derivirana_varijabla naziv="DomainObject.Predmet.TrenutnaVrijednost_1">7910.33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MINET STUDIO društvo s ograničenom odgovornošću za informatičke usluge</item>
    </izvorni_sadrzaj>
    <derivirana_varijabla naziv="DomainObject.Predmet.ProtuStrankaListFormated_1">
      <item>MINET STUDIO društvo s ograničenom odgovornošću za informatičke usluge</item>
    </derivirana_varijabla>
  </DomainObject.Predmet.ProtuStrankaListFormated>
  <DomainObject.Predmet.ProtuStrankaListFormatedOIB>
    <izvorni_sadrzaj>
      <item>MINET STUDIO društvo s ograničenom odgovornošću za informatičke usluge, OIB 69063689448</item>
    </izvorni_sadrzaj>
    <derivirana_varijabla naziv="DomainObject.Predmet.ProtuStrankaListFormatedOIB_1">
      <item>MINET STUDIO društvo s ograničenom odgovornošću za informatičke usluge, OIB 69063689448</item>
    </derivirana_varijabla>
  </DomainObject.Predmet.ProtuStrankaListFormatedOIB>
  <DomainObject.Predmet.ProtuStrankaListFormatedWithAdress>
    <izvorni_sadrzaj>
      <item>MINET STUDIO društvo s ograničenom odgovornošću za informatičke usluge, Vukovarska ulica 9, 21000 Split</item>
    </izvorni_sadrzaj>
    <derivirana_varijabla naziv="DomainObject.Predmet.ProtuStrankaListFormatedWithAdress_1">
      <item>MINET STUDIO društvo s ograničenom odgovornošću za informatičke usluge, Vukovarska ulica 9, 21000 Split</item>
    </derivirana_varijabla>
  </DomainObject.Predmet.ProtuStrankaListFormatedWithAdress>
  <DomainObject.Predmet.ProtuStrankaListFormatedWithAdressOIB>
    <izvorni_sadrzaj>
      <item>MINET STUDIO društvo s ograničenom odgovornošću za informatičke usluge, OIB 69063689448, Vukovarska ulica 9, 21000 Split</item>
    </izvorni_sadrzaj>
    <derivirana_varijabla naziv="DomainObject.Predmet.ProtuStrankaListFormatedWithAdressOIB_1">
      <item>MINET STUDIO društvo s ograničenom odgovornošću za informatičke usluge, OIB 69063689448, Vukovarska ulica 9, 21000 Split</item>
    </derivirana_varijabla>
  </DomainObject.Predmet.ProtuStrankaListFormatedWithAdressOIB>
  <DomainObject.Predmet.ProtuStrankaListNazivFormated>
    <izvorni_sadrzaj>
      <item>MINET STUDIO društvo s ograničenom odgovornošću za informatičke usluge</item>
    </izvorni_sadrzaj>
    <derivirana_varijabla naziv="DomainObject.Predmet.ProtuStrankaListNazivFormated_1">
      <item>MINET STUDIO društvo s ograničenom odgovornošću za informatičke usluge</item>
    </derivirana_varijabla>
  </DomainObject.Predmet.ProtuStrankaListNazivFormated>
  <DomainObject.Predmet.ProtuStrankaListNazivFormatedOIB>
    <izvorni_sadrzaj>
      <item>MINET STUDIO društvo s ograničenom odgovornošću za informatičke usluge, OIB 69063689448</item>
    </izvorni_sadrzaj>
    <derivirana_varijabla naziv="DomainObject.Predmet.ProtuStrankaListNazivFormatedOIB_1">
      <item>MINET STUDIO društvo s ograničenom odgovornošću za informatičke usluge, OIB 69063689448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MINET STUDIO društvo s ograničenom odgovornošću za informatičke usluge</izvorni_sadrzaj>
    <derivirana_varijabla naziv="DomainObject.Predmet.ProtustrankaIDrugi_1">MINET STUDIO društvo s ograničenom odgovornošću za informatičke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MINET STUDIO društvo s ograničenom odgovornošću za informatičke usluge, OIB 69063689448, Vukovarska ulica 9, 21000 Split</izvorni_sadrzaj>
    <derivirana_varijabla naziv="DomainObject.Predmet.ProtustrankaIDrugiAdressOIB_1">MINET STUDIO društvo s ograničenom odgovornošću za informatičke usluge, OIB 69063689448, Vukovarska ulica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MINET STUDIO društvo s ograničenom odgovornošću za informatičke usluge</item>
      <item>FINANCIJSKA AGENCIJA, RC SPLIT</item>
    </izvorni_sadrzaj>
    <derivirana_varijabla naziv="DomainObject.Predmet.SudioniciListNaziv_1">
      <item>MINET STUDIO društvo s ograničenom odgovornošću za informatičke usluge</item>
      <item>FINANCIJSKA AGENCIJA, RC SPLIT</item>
    </derivirana_varijabla>
  </DomainObject.Predmet.SudioniciListNaziv>
  <DomainObject.Predmet.SudioniciListAdressOIB>
    <izvorni_sadrzaj>
      <item>MINET STUDIO društvo s ograničenom odgovornošću za informatičke usluge, OIB 69063689448, Vukovarska ulica 9,21000 Split</item>
      <item>FINANCIJSKA AGENCIJA, RC SPLIT, OIB 85821130368, Mažuranićevo šetalište 24 b,21000 Split</item>
    </izvorni_sadrzaj>
    <derivirana_varijabla naziv="DomainObject.Predmet.SudioniciListAdressOIB_1">
      <item>MINET STUDIO društvo s ograničenom odgovornošću za informatičke usluge, OIB 69063689448, Vukovarska ulica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69063689448</item>
      <item>, OIB 85821130368</item>
    </izvorni_sadrzaj>
    <derivirana_varijabla naziv="DomainObject.Predmet.SudioniciListNazivOIB_1">
      <item>, OIB 69063689448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1796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2017-10-18T08:05:00Z</dcterms:created>
  <dc:creator>Katarina Mikulić</dc:creator>
  <cp:lastModifiedBy>Katarina Mikulić</cp:lastModifiedBy>
  <cp:lastPrinted>2017-10-31T07:39:00Z</cp:lastPrinted>
  <dcterms:modified xmlns:xsi="http://www.w3.org/2001/XMLSchema-instance" xsi:type="dcterms:W3CDTF">2017-10-31T09:08:00Z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