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518d" w14:paraId="296518d" w:rsidRDefault="007E511E" w:rsidP="00910611" w:rsidR="007E511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511E" w:rsidP="00910611" w:rsidR="007E511E">
      <w:r>
        <w:rPr>
          <w:rFonts w:eastAsia="MS Mincho"/>
        </w:rPr>
        <w:t>REPUBLIKA HRVATSKA</w:t>
      </w:r>
    </w:p>
    <w:p w:rsidRDefault="007E511E" w:rsidP="00910611" w:rsidR="007E511E">
      <w:r>
        <w:rPr>
          <w:rFonts w:eastAsia="MS Mincho"/>
        </w:rPr>
        <w:t>TRGOVAČKI SUD U RIJECI</w:t>
      </w:r>
    </w:p>
    <w:p w:rsidRDefault="007E511E" w:rsidR="007E511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1A2312" w:rsidP="001A2312" w:rsidR="001A2312" w:rsidRPr="001A2312">
      <w:pPr>
        <w:jc w:val="both"/>
      </w:pPr>
      <w:r w:rsidRPr="001A2312">
        <w:tab/>
      </w:r>
      <w:r w:rsidRPr="001A2312">
        <w:tab/>
        <w:t xml:space="preserve">Trgovački sud u Rijeci, po sucu Veri Jelenović, u stečajnom postupku nad </w:t>
      </w:r>
      <w:r w:rsidR="005C2FC1">
        <w:t xml:space="preserve">dužnikom </w:t>
      </w:r>
      <w:r w:rsidR="005C2FC1" w:rsidRPr="0095015C">
        <w:t>FREE - TECHNICS,društvo s ograničenom odgovornošću za poslovne usluge u stečaju Rijeka (Grad Rijeka), Lužine 1, OIB: 09086658920</w:t>
      </w:r>
      <w:r w:rsidRPr="001A2312">
        <w:t xml:space="preserve">, dana </w:t>
      </w:r>
      <w:r w:rsidR="005C2FC1">
        <w:t>9. svibnja 2017</w:t>
      </w:r>
      <w:r w:rsidRPr="001A2312">
        <w:t>. godine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5C2FC1" w:rsidRPr="00E143FD">
        <w:t>Mirjan</w:t>
      </w:r>
      <w:r w:rsidR="005C2FC1">
        <w:t>i</w:t>
      </w:r>
      <w:r w:rsidR="005C2FC1" w:rsidRPr="00E143FD">
        <w:t xml:space="preserve"> Gašparović, OIB: 36691101554, Podšupera 55, Crikvenica</w:t>
      </w:r>
      <w:r w:rsidR="003F18B5" w:rsidRPr="00EA4322">
        <w:t xml:space="preserve"> za period od</w:t>
      </w:r>
      <w:r w:rsidR="00DC2112" w:rsidRPr="00EA4322">
        <w:t xml:space="preserve"> </w:t>
      </w:r>
      <w:r w:rsidR="005C2FC1">
        <w:t>1. veljače do 30. travnja 2017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5C2FC1">
        <w:t>4.536</w:t>
      </w:r>
      <w:r w:rsidR="001A2312">
        <w:t>,00</w:t>
      </w:r>
      <w:r w:rsidR="00726E96" w:rsidRPr="00EA4322">
        <w:t xml:space="preserve"> kn neto</w:t>
      </w:r>
      <w:r w:rsidRPr="00EA4322">
        <w:t xml:space="preserve">. </w:t>
      </w:r>
    </w:p>
    <w:p w:rsidRDefault="00D2781D" w:rsidP="00B64D87" w:rsidR="00D2781D" w:rsidRPr="00EA4322">
      <w:pPr>
        <w:jc w:val="both"/>
      </w:pP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5C2FC1">
        <w:rPr>
          <w:bCs/>
        </w:rPr>
        <w:t>8. svibnja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5C2FC1">
        <w:t>4.536,00</w:t>
      </w:r>
      <w:r w:rsidR="005C2FC1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5C2FC1">
        <w:t>1. veljače do 30. travnja 2017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automobila</w:t>
      </w:r>
      <w:r w:rsidR="005C2FC1">
        <w:rPr>
          <w:bCs/>
        </w:rPr>
        <w:t xml:space="preserve"> radi upoznavanja s nekretninom dužnika u Rijeci, Pehlin, Lužine 1, računovodstvenim servisom, popisa zaliha, kontrole bilanci, utvrđivanja pristiglih tražbina dužnika za ispitno i izvještajno ročište, radi sastanaka sa zakupcima nekretnine, sklapanju ugovora o zakupu te svih ostalih radnji potrebnih za očuvanje imovine dužnika</w:t>
      </w:r>
      <w:r w:rsidR="00DB4BE6">
        <w:rPr>
          <w:bCs/>
        </w:rPr>
        <w:t>, pri čemu je 25 vožnji na relaciji Crikvenica-Rijeka-Crikvenica (2 x 72 km x 2,00 kn), 2 vožnje na relaciji Crikvenica –Lič, Lokve-Crikvenica (2 x 106 km x 2,00 kn), te 2 vožnje na relaciji Crikvenica-Gerovo-Crikvenica (2 x 128 km x 2,00 kn)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da su </w:t>
      </w:r>
      <w:r w:rsidR="00DB4BE6">
        <w:t xml:space="preserve">opisani </w:t>
      </w:r>
      <w:r w:rsidRPr="00EA4322">
        <w:t xml:space="preserve">nastali stvarni troškovi stečajnog upravitelja </w:t>
      </w:r>
      <w:r w:rsidR="00F009C5">
        <w:t xml:space="preserve">za period od </w:t>
      </w:r>
      <w:r w:rsidR="00DB4BE6">
        <w:t>1. veljače do 30. travnja 2017</w:t>
      </w:r>
      <w:r w:rsidR="00F009C5" w:rsidRPr="00EA4322">
        <w:t xml:space="preserve">. godine u iznosu od </w:t>
      </w:r>
      <w:r w:rsidR="00DB4BE6">
        <w:t>4.536,00</w:t>
      </w:r>
      <w:r w:rsidR="00DB4BE6" w:rsidRPr="00EA4322">
        <w:t xml:space="preserve"> </w:t>
      </w:r>
      <w:r w:rsidR="00F009C5" w:rsidRPr="00EA4322">
        <w:t xml:space="preserve">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DF7C30">
        <w:rPr>
          <w:bCs/>
        </w:rPr>
        <w:t>9. svibnja 2017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</w:t>
      </w:r>
      <w:r w:rsidR="00DF7C30">
        <w:t xml:space="preserve">       </w:t>
      </w:r>
      <w:r w:rsidRPr="00EA4322">
        <w:t>Sudac</w:t>
      </w:r>
    </w:p>
    <w:p w:rsidRDefault="001B0965" w:rsidR="001B0965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E718B" w:rsidR="007E718B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DF7C30">
        <w:t>9. svibnja 2017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DF7C30" w:rsidP="000C6247" w:rsidR="00DF7C30" w:rsidRPr="00DF7C30">
      <w:pPr>
        <w:jc w:val="both"/>
      </w:pPr>
      <w:r w:rsidRPr="00DF7C30">
        <w:tab/>
      </w:r>
      <w:r w:rsidRPr="00DF7C30">
        <w:tab/>
      </w:r>
      <w:r w:rsidRPr="00DF7C30">
        <w:tab/>
      </w:r>
      <w:r w:rsidRPr="00DF7C30">
        <w:tab/>
      </w:r>
      <w:r w:rsidRPr="00DF7C30">
        <w:tab/>
      </w:r>
      <w:r w:rsidRPr="00DF7C30">
        <w:tab/>
      </w:r>
      <w:r w:rsidRPr="00DF7C30">
        <w:tab/>
        <w:t xml:space="preserve">                Sudac</w:t>
      </w:r>
    </w:p>
    <w:p w:rsidRDefault="00DF7C30" w:rsidP="000C6247" w:rsidR="00DF7C30" w:rsidRPr="00DF7C30">
      <w:pPr>
        <w:jc w:val="both"/>
      </w:pPr>
      <w:r w:rsidRPr="00DF7C30">
        <w:tab/>
      </w:r>
      <w:r w:rsidRPr="00DF7C30">
        <w:tab/>
      </w:r>
      <w:r w:rsidRPr="00DF7C30">
        <w:tab/>
      </w:r>
      <w:r w:rsidRPr="00DF7C30">
        <w:tab/>
      </w:r>
      <w:r w:rsidRPr="00DF7C30">
        <w:tab/>
      </w:r>
      <w:r w:rsidRPr="00DF7C30">
        <w:tab/>
      </w:r>
      <w:r w:rsidRPr="00DF7C30">
        <w:tab/>
        <w:t xml:space="preserve">          Vera Jelenović</w:t>
      </w:r>
    </w:p>
    <w:p w:rsidRDefault="0031329D" w:rsidP="00B64D87" w:rsidR="0031329D" w:rsidRPr="00EA4322">
      <w:pPr>
        <w:jc w:val="both"/>
      </w:pP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006" w:rsidR="008D6006">
      <w:r>
        <w:separator/>
      </w:r>
    </w:p>
  </w:endnote>
  <w:endnote w:id="0" w:type="continuationSeparator">
    <w:p w:rsidRDefault="008D6006" w:rsidR="008D6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11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006" w:rsidR="008D6006">
      <w:r>
        <w:separator/>
      </w:r>
    </w:p>
  </w:footnote>
  <w:footnote w:id="0" w:type="continuationSeparator">
    <w:p w:rsidRDefault="008D6006" w:rsidR="008D60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7E718B">
      <w:t>607/2016</w:t>
    </w:r>
    <w:r w:rsidR="00DC21ED">
      <w:t>-25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2FC1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511E"/>
    <w:rsid w:val="007E65B7"/>
    <w:rsid w:val="007E718B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6006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4BE6"/>
    <w:rsid w:val="00DB5C26"/>
    <w:rsid w:val="00DB685B"/>
    <w:rsid w:val="00DC143B"/>
    <w:rsid w:val="00DC2112"/>
    <w:rsid w:val="00DC21ED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7C30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41A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7E5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1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1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1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1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7E5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1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1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1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1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- TECHNICS d.o.o.</izvorni_sadrzaj>
    <derivirana_varijabla naziv="DomainObject.Predmet.ProtustrankaFormated_1">  FREE - TECHNICS d.o.o.</derivirana_varijabla>
  </DomainObject.Predmet.ProtustrankaFormated>
  <DomainObject.Predmet.ProtustrankaFormatedOIB>
    <izvorni_sadrzaj>  FREE - TECHNICS d.o.o., OIB 09086658920</izvorni_sadrzaj>
    <derivirana_varijabla naziv="DomainObject.Predmet.ProtustrankaFormatedOIB_1">  FREE - TECHNICS d.o.o., OIB 09086658920</derivirana_varijabla>
  </DomainObject.Predmet.ProtustrankaFormatedOIB>
  <DomainObject.Predmet.ProtustrankaFormatedWithAdress>
    <izvorni_sadrzaj> FREE - TECHNICS d.o.o., Lužine 1, 51000 Rijeka</izvorni_sadrzaj>
    <derivirana_varijabla naziv="DomainObject.Predmet.ProtustrankaFormatedWithAdress_1"> FREE - TECHNICS d.o.o., Lužine 1, 51000 Rijeka</derivirana_varijabla>
  </DomainObject.Predmet.ProtustrankaFormatedWithAdress>
  <DomainObject.Predmet.ProtustrankaFormatedWithAdressOIB>
    <izvorni_sadrzaj> FREE - TECHNICS d.o.o., OIB 09086658920, Lužine 1, 51000 Rijeka</izvorni_sadrzaj>
    <derivirana_varijabla naziv="DomainObject.Predmet.ProtustrankaFormatedWithAdressOIB_1"> FREE - TECHNICS d.o.o., OIB 09086658920, Lužine 1, 51000 Rijeka</derivirana_varijabla>
  </DomainObject.Predmet.ProtustrankaFormatedWithAdressOIB>
  <DomainObject.Predmet.ProtustrankaWithAdress>
    <izvorni_sadrzaj>FREE - TECHNICS d.o.o. Lužine 1, 51000 Rijeka</izvorni_sadrzaj>
    <derivirana_varijabla naziv="DomainObject.Predmet.ProtustrankaWithAdress_1">FREE - TECHNICS d.o.o. Lužine 1, 51000 Rijeka</derivirana_varijabla>
  </DomainObject.Predmet.ProtustrankaWithAdress>
  <DomainObject.Predmet.ProtustrankaWithAdressOIB>
    <izvorni_sadrzaj>FREE - TECHNICS d.o.o., OIB 09086658920, Lužine 1, 51000 Rijeka</izvorni_sadrzaj>
    <derivirana_varijabla naziv="DomainObject.Predmet.ProtustrankaWithAdressOIB_1">FREE - TECHNICS d.o.o., OIB 09086658920, Lužine 1, 51000 Rijeka</derivirana_varijabla>
  </DomainObject.Predmet.ProtustrankaWithAdressOIB>
  <DomainObject.Predmet.ProtustrankaNazivFormated>
    <izvorni_sadrzaj>FREE - TECHNICS d.o.o.</izvorni_sadrzaj>
    <derivirana_varijabla naziv="DomainObject.Predmet.ProtustrankaNazivFormated_1">FREE - TECHNICS d.o.o.</derivirana_varijabla>
  </DomainObject.Predmet.ProtustrankaNazivFormated>
  <DomainObject.Predmet.ProtustrankaNazivFormatedOIB>
    <izvorni_sadrzaj>FREE - TECHNICS d.o.o., OIB 09086658920</izvorni_sadrzaj>
    <derivirana_varijabla naziv="DomainObject.Predmet.ProtustrankaNazivFormatedOIB_1">FREE - TECHNICS d.o.o., OIB 09086658920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BALDO KRALJEVIĆ; FINA  Rijeka</izvorni_sadrzaj>
    <derivirana_varijabla naziv="DomainObject.Predmet.StrankaFormated_1">  BALDO KRALJEVIĆ; FINA  Rijeka</derivirana_varijabla>
  </DomainObject.Predmet.StrankaFormated>
  <DomainObject.Predmet.StrankaFormatedOIB>
    <izvorni_sadrzaj>  BALDO KRALJEVIĆ, OIB 18346700453; FINA  Rijeka, OIB 85821130368</izvorni_sadrzaj>
    <derivirana_varijabla naziv="DomainObject.Predmet.StrankaFormatedOIB_1">  BALDO KRALJEVIĆ, OIB 18346700453; FINA  Rijeka, OIB 85821130368</derivirana_varijabla>
  </DomainObject.Predmet.StrankaFormatedOIB>
  <DomainObject.Predmet.StrankaFormatedWithAdress>
    <izvorni_sadrzaj> BALDO KRALJEVIĆ, Ivana Matrljana 31b, 51000 Rijeka; FINA  Rijeka, Frana Kurelca 8, 51000 Rijeka</izvorni_sadrzaj>
    <derivirana_varijabla naziv="DomainObject.Predmet.StrankaFormatedWithAdress_1"> BALDO KRALJEVIĆ, Ivana Matrljana 31b, 51000 Rijeka; FINA  Rijeka, Frana Kurelca 8, 51000 Rijeka</derivirana_varijabla>
  </DomainObject.Predmet.StrankaFormatedWithAdress>
  <DomainObject.Predmet.StrankaFormatedWithAdressOIB>
    <izvorni_sadrzaj> BALDO KRALJEVIĆ, OIB 18346700453, Ivana Matrljana 31b, 51000 Rijeka; FINA  Rijeka, OIB 85821130368, Frana Kurelca 8, 51000 Rijeka</izvorni_sadrzaj>
    <derivirana_varijabla naziv="DomainObject.Predmet.StrankaFormatedWithAdressOIB_1"> BALDO KRALJEVIĆ, OIB 18346700453, Ivana Matrljana 31b, 51000 Rijeka; FINA  Rijeka, OIB 85821130368, Frana Kurelca 8, 51000 Rijeka</derivirana_varijabla>
  </DomainObject.Predmet.StrankaFormatedWithAdressOIB>
  <DomainObject.Predmet.StrankaWithAdress>
    <izvorni_sadrzaj>BALDO KRALJEVIĆ Ivana Matrljana 31b,51000 Rijeka,FINA  Rijeka Frana Kurelca 8,51000 Rijeka</izvorni_sadrzaj>
    <derivirana_varijabla naziv="DomainObject.Predmet.StrankaWithAdress_1">BALDO KRALJEVIĆ Ivana Matrljana 31b,51000 Rijeka,FINA  Rijeka Frana Kurelca 8,51000 Rijeka</derivirana_varijabla>
  </DomainObject.Predmet.StrankaWithAdress>
  <DomainObject.Predmet.StrankaWithAdressOIB>
    <izvorni_sadrzaj>BALDO KRALJEVIĆ, OIB 18346700453, Ivana Matrljana 31b,51000 Rijeka,FINA  Rijeka, OIB 85821130368, Frana Kurelca 8,51000 Rijeka</izvorni_sadrzaj>
    <derivirana_varijabla naziv="DomainObject.Predmet.StrankaWithAdressOIB_1">BALDO KRALJEVIĆ, OIB 18346700453, Ivana Matrljana 31b,51000 Rijeka,FINA  Rijeka, OIB 85821130368, Frana Kurelca 8,51000 Rijeka</derivirana_varijabla>
  </DomainObject.Predmet.StrankaWithAdressOIB>
  <DomainObject.Predmet.StrankaNazivFormated>
    <izvorni_sadrzaj>BALDO KRALJEVIĆ,FINA  Rijeka</izvorni_sadrzaj>
    <derivirana_varijabla naziv="DomainObject.Predmet.StrankaNazivFormated_1">BALDO KRALJEVIĆ,FINA  Rijeka</derivirana_varijabla>
  </DomainObject.Predmet.StrankaNazivFormated>
  <DomainObject.Predmet.StrankaNazivFormatedOIB>
    <izvorni_sadrzaj>BALDO KRALJEVIĆ, OIB 18346700453,FINA  Rijeka, OIB 85821130368</izvorni_sadrzaj>
    <derivirana_varijabla naziv="DomainObject.Predmet.StrankaNazivFormatedOIB_1">BALDO KRALJEVIĆ, OIB 18346700453,FINA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BALDO KRALJEVIĆ</item>
      <item>FINA  Rijeka</item>
    </izvorni_sadrzaj>
    <derivirana_varijabla naziv="DomainObject.Predmet.StrankaListFormated_1">
      <item>BALDO KRALJEVIĆ</item>
      <item>FINA  Rijeka</item>
    </derivirana_varijabla>
  </DomainObject.Predmet.StrankaListFormated>
  <DomainObject.Predmet.StrankaListFormatedOIB>
    <izvorni_sadrzaj>
      <item>BALDO KRALJEVIĆ, OIB 18346700453</item>
      <item>FINA  Rijeka, OIB 85821130368</item>
    </izvorni_sadrzaj>
    <derivirana_varijabla naziv="DomainObject.Predmet.StrankaListFormatedOIB_1">
      <item>BALDO KRALJEVIĆ, OIB 18346700453</item>
      <item>FINA  Rijeka, OIB 85821130368</item>
    </derivirana_varijabla>
  </DomainObject.Predmet.StrankaListFormatedOIB>
  <DomainObject.Predmet.StrankaListFormatedWithAdress>
    <izvorni_sadrzaj>
      <item>BALDO KRALJEVIĆ, Ivana Matrljana 31b, 51000 Rijeka</item>
      <item>FINA  Rijeka, Frana Kurelca 8, 51000 Rijeka</item>
    </izvorni_sadrzaj>
    <derivirana_varijabla naziv="DomainObject.Predmet.StrankaListFormatedWithAdress_1">
      <item>BALDO KRALJEVIĆ, Ivana Matrljana 31b, 51000 Rijeka</item>
      <item>FINA  Rijeka, Frana Kurelca 8, 51000 Rijeka</item>
    </derivirana_varijabla>
  </DomainObject.Predmet.StrankaListFormatedWithAdress>
  <DomainObject.Predmet.StrankaListFormatedWithAdressOIB>
    <izvorni_sadrzaj>
      <item>BALDO KRALJEVIĆ, OIB 18346700453, Ivana Matrljana 31b, 51000 Rijeka</item>
      <item>FINA  Rijeka, OIB 85821130368, Frana Kurelca 8, 51000 Rijeka</item>
    </izvorni_sadrzaj>
    <derivirana_varijabla naziv="DomainObject.Predmet.StrankaListFormatedWithAdressOIB_1">
      <item>BALDO KRALJEVIĆ, OIB 18346700453, Ivana Matrljana 31b, 51000 Rijeka</item>
      <item>FINA  Rijeka, OIB 85821130368, Frana Kurelca 8, 51000 Rijeka</item>
    </derivirana_varijabla>
  </DomainObject.Predmet.StrankaListFormatedWithAdressOIB>
  <DomainObject.Predmet.StrankaListNazivFormated>
    <izvorni_sadrzaj>
      <item>BALDO KRALJEVIĆ</item>
      <item>FINA  Rijeka</item>
    </izvorni_sadrzaj>
    <derivirana_varijabla naziv="DomainObject.Predmet.StrankaListNazivFormated_1">
      <item>BALDO KRALJEVIĆ</item>
      <item>FINA  Rijeka</item>
    </derivirana_varijabla>
  </DomainObject.Predmet.StrankaListNazivFormated>
  <DomainObject.Predmet.StrankaListNazivFormatedOIB>
    <izvorni_sadrzaj>
      <item>BALDO KRALJEVIĆ, OIB 18346700453</item>
      <item>FINA  Rijeka, OIB 85821130368</item>
    </izvorni_sadrzaj>
    <derivirana_varijabla naziv="DomainObject.Predmet.StrankaListNazivFormatedOIB_1">
      <item>BALDO KRALJEVIĆ, OIB 18346700453</item>
      <item>FINA  Rijeka, OIB 85821130368</item>
    </derivirana_varijabla>
  </DomainObject.Predmet.StrankaListNazivFormatedOIB>
  <DomainObject.Predmet.ProtuStrankaListFormated>
    <izvorni_sadrzaj>
      <item>FREE - TECHNICS d.o.o.</item>
    </izvorni_sadrzaj>
    <derivirana_varijabla naziv="DomainObject.Predmet.ProtuStrankaListFormated_1">
      <item>FREE - TECHNICS d.o.o.</item>
    </derivirana_varijabla>
  </DomainObject.Predmet.ProtuStrankaListFormated>
  <DomainObject.Predmet.ProtuStrankaListFormatedOIB>
    <izvorni_sadrzaj>
      <item>FREE - TECHNICS d.o.o., OIB 09086658920</item>
    </izvorni_sadrzaj>
    <derivirana_varijabla naziv="DomainObject.Predmet.ProtuStrankaListFormatedOIB_1">
      <item>FREE - TECHNICS d.o.o., OIB 09086658920</item>
    </derivirana_varijabla>
  </DomainObject.Predmet.ProtuStrankaListFormatedOIB>
  <DomainObject.Predmet.ProtuStrankaListFormatedWithAdress>
    <izvorni_sadrzaj>
      <item>FREE - TECHNICS d.o.o., Lužine 1, 51000 Rijeka</item>
    </izvorni_sadrzaj>
    <derivirana_varijabla naziv="DomainObject.Predmet.ProtuStrankaListFormatedWithAdress_1">
      <item>FREE - TECHNICS d.o.o., Lužine 1, 51000 Rijeka</item>
    </derivirana_varijabla>
  </DomainObject.Predmet.ProtuStrankaListFormatedWithAdress>
  <DomainObject.Predmet.ProtuStrankaListFormatedWithAdressOIB>
    <izvorni_sadrzaj>
      <item>FREE - TECHNICS d.o.o., OIB 09086658920, Lužine 1, 51000 Rijeka</item>
    </izvorni_sadrzaj>
    <derivirana_varijabla naziv="DomainObject.Predmet.ProtuStrankaListFormatedWithAdressOIB_1">
      <item>FREE - TECHNICS d.o.o., OIB 09086658920, Lužine 1, 51000 Rijeka</item>
    </derivirana_varijabla>
  </DomainObject.Predmet.ProtuStrankaListFormatedWithAdressOIB>
  <DomainObject.Predmet.ProtuStrankaListNazivFormated>
    <izvorni_sadrzaj>
      <item>FREE - TECHNICS d.o.o.</item>
    </izvorni_sadrzaj>
    <derivirana_varijabla naziv="DomainObject.Predmet.ProtuStrankaListNazivFormated_1">
      <item>FREE - TECHNICS d.o.o.</item>
    </derivirana_varijabla>
  </DomainObject.Predmet.ProtuStrankaListNazivFormated>
  <DomainObject.Predmet.ProtuStrankaListNazivFormatedOIB>
    <izvorni_sadrzaj>
      <item>FREE - TECHNICS d.o.o., OIB 09086658920</item>
    </izvorni_sadrzaj>
    <derivirana_varijabla naziv="DomainObject.Predmet.ProtuStrankaListNazivFormatedOIB_1">
      <item>FREE - TECHNICS d.o.o., OIB 09086658920</item>
    </derivirana_varijabla>
  </DomainObject.Predmet.ProtuStrankaListNazivFormatedOIB>
  <DomainObject.Predmet.OstaliListFormated>
    <izvorni_sadrzaj>
      <item>ERSTE&amp;STEIERMÄRKISCHE BANKA dioničko društvo</item>
      <item>Sberbank d.d.</item>
    </izvorni_sadrzaj>
    <derivirana_varijabla naziv="DomainObject.Predmet.OstaliListFormated_1">
      <item>ERSTE&amp;STEIERMÄRKISCHE BANKA dioničko društvo</item>
      <item>Sberbank d.d.</item>
    </derivirana_varijabla>
  </DomainObject.Predmet.OstaliListFormated>
  <DomainObject.Predmet.OstaliListFormatedOIB>
    <izvorni_sadrzaj>
      <item>ERSTE&amp;STEIERMÄRKISCHE BANKA dioničko društvo, OIB 23057039320</item>
      <item>Sberbank d.d., OIB 78427478595</item>
    </izvorni_sadrzaj>
    <derivirana_varijabla naziv="DomainObject.Predmet.OstaliListFormatedOIB_1">
      <item>ERSTE&amp;STEIERMÄRKISCHE BANKA dioničko društvo, OIB 23057039320</item>
      <item>Sberbank d.d., OIB 78427478595</item>
    </derivirana_varijabla>
  </DomainObject.Predmet.OstaliListFormatedOIB>
  <DomainObject.Predmet.OstaliListFormatedWithAdress>
    <izvorni_sadrzaj>
      <item>ERSTE&amp;STEIERMÄRKISCHE BANKA dioničko društvo, Jadranski Trg 3/a, 51000 Rijeka</item>
      <item>Sberbank d.d., Varšavska 9, 10000 Zagreb</item>
    </izvorni_sadrzaj>
    <derivirana_varijabla naziv="DomainObject.Predmet.OstaliListFormatedWithAdress_1">
      <item>ERSTE&amp;STEIERMÄRKISCHE BANKA dioničko društvo, Jadranski Trg 3/a, 51000 Rijeka</item>
      <item>Sberbank d.d., Varšavska 9,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Sberbank d.d., OIB 78427478595, Varšavska 9, 10000 Zagreb</item>
    </izvorni_sadrzaj>
    <derivirana_varijabla naziv="DomainObject.Predmet.OstaliListFormatedWithAdressOIB_1">
      <item>ERSTE&amp;STEIERMÄRKISCHE BANKA dioničko društvo, OIB 23057039320, Jadranski Trg 3/a, 51000 Rijeka</item>
      <item>Sberbank d.d., OIB 78427478595, Varšavska 9, 10000 Zagreb</item>
    </derivirana_varijabla>
  </DomainObject.Predmet.OstaliListFormatedWithAdressOIB>
  <DomainObject.Predmet.OstaliListNazivFormated>
    <izvorni_sadrzaj>
      <item>ERSTE&amp;STEIERMÄRKISCHE BANKA dioničko društvo</item>
      <item>Sberbank d.d.</item>
    </izvorni_sadrzaj>
    <derivirana_varijabla naziv="DomainObject.Predmet.OstaliListNazivFormated_1">
      <item>ERSTE&amp;STEIERMÄRKISCHE BANKA dioničko društvo</item>
      <item>Sberbank d.d.</item>
    </derivirana_varijabla>
  </DomainObject.Predmet.OstaliListNazivFormated>
  <DomainObject.Predmet.OstaliListNazivFormatedOIB>
    <izvorni_sadrzaj>
      <item>ERSTE&amp;STEIERMÄRKISCHE BANKA dioničko društvo, OIB 23057039320</item>
      <item>Sberbank d.d., OIB 78427478595</item>
    </izvorni_sadrzaj>
    <derivirana_varijabla naziv="DomainObject.Predmet.OstaliListNazivFormatedOIB_1">
      <item>ERSTE&amp;STEIERMÄRKISCHE BANKA dioničko društvo, OIB 23057039320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BALDO KRALJEVIĆ i dr.</izvorni_sadrzaj>
    <derivirana_varijabla naziv="DomainObject.Predmet.StrankaIDrugi_1">BALDO KRALJEVIĆ i dr.</derivirana_varijabla>
  </DomainObject.Predmet.StrankaIDrugi>
  <DomainObject.Predmet.ProtustrankaIDrugi>
    <izvorni_sadrzaj>FREE - TECHNICS d.o.o.</izvorni_sadrzaj>
    <derivirana_varijabla naziv="DomainObject.Predmet.ProtustrankaIDrugi_1">FREE - TECHNICS d.o.o.</derivirana_varijabla>
  </DomainObject.Predmet.ProtustrankaIDrugi>
  <DomainObject.Predmet.StrankaIDrugiAdressOIB>
    <izvorni_sadrzaj>BALDO KRALJEVIĆ, OIB 18346700453, Ivana Matrljana 31b, 51000 Rijeka i dr.</izvorni_sadrzaj>
    <derivirana_varijabla naziv="DomainObject.Predmet.StrankaIDrugiAdressOIB_1">BALDO KRALJEVIĆ, OIB 18346700453, Ivana Matrljana 31b, 51000 Rijeka i dr.</derivirana_varijabla>
  </DomainObject.Predmet.StrankaIDrugiAdressOIB>
  <DomainObject.Predmet.ProtustrankaIDrugiAdressOIB>
    <izvorni_sadrzaj>FREE - TECHNICS d.o.o., OIB 09086658920, Lužine 1, 51000 Rijeka</izvorni_sadrzaj>
    <derivirana_varijabla naziv="DomainObject.Predmet.ProtustrankaIDrugiAdressOIB_1">FREE - TECHNICS d.o.o., OIB 09086658920,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BALDO KRALJEVIĆ</item>
      <item>FREE - TECHNICS d.o.o.</item>
      <item>FINA  Rijeka</item>
      <item>ERSTE&amp;STEIERMÄRKISCHE BANKA dioničko društvo</item>
      <item>Sberbank d.d.</item>
    </izvorni_sadrzaj>
    <derivirana_varijabla naziv="DomainObject.Predmet.SudioniciListNaziv_1">
      <item>BALDO KRALJEVIĆ</item>
      <item>FREE - TECHNICS d.o.o.</item>
      <item>FINA  Rijeka</item>
      <item>ERSTE&amp;STEIERMÄRKISCHE BANKA dioničko društvo</item>
      <item>Sberbank d.d.</item>
    </derivirana_varijabla>
  </DomainObject.Predmet.SudioniciListNaziv>
  <DomainObject.Predmet.SudioniciListAdressOIB>
    <izvorni_sadrzaj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izvorni_sadrzaj>
    <derivirana_varijabla naziv="DomainObject.Predmet.SudioniciListAdressOIB_1"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18346700453</item>
      <item>, OIB 09086658920</item>
      <item>, OIB 85821130368</item>
      <item>, OIB 23057039320</item>
      <item>, OIB 78427478595</item>
    </izvorni_sadrzaj>
    <derivirana_varijabla naziv="DomainObject.Predmet.SudioniciListNazivOIB_1">
      <item>, OIB 18346700453</item>
      <item>, OIB 09086658920</item>
      <item>, OIB 85821130368</item>
      <item>, OIB 23057039320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362</properties:Words>
  <properties:Characters>1809</properties:Characters>
  <properties:Lines>53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2017-05-09T11:57:00Z</dcterms:created>
  <dc:creator>korlevicd</dc:creator>
  <cp:lastModifiedBy>Danijela Fumić</cp:lastModifiedBy>
  <cp:lastPrinted>2017-05-09T11:57:00Z</cp:lastPrinted>
  <dcterms:modified xmlns:xsi="http://www.w3.org/2001/XMLSchema-instance" xsi:type="dcterms:W3CDTF">2017-05-09T11:58:00Z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