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0b5a" w14:paraId="8840b5a" w:rsidRDefault="007A4663" w:rsidP="007A4663" w:rsidR="007A4663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4663" w:rsidP="007A4663" w:rsidR="007A4663">
      <w:pPr>
        <w:spacing w:after="0"/>
      </w:pPr>
      <w:r>
        <w:t xml:space="preserve">         REPUBLIKA HRVATSKA</w:t>
      </w:r>
    </w:p>
    <w:p w:rsidRDefault="007A4663" w:rsidP="007A4663" w:rsidR="007A4663">
      <w:pPr>
        <w:spacing w:after="0"/>
      </w:pPr>
      <w:r>
        <w:t xml:space="preserve"> TRGOVAČKI SUD U VARAŽDINU</w:t>
      </w:r>
    </w:p>
    <w:p w:rsidRDefault="007A4663" w:rsidP="007A4663" w:rsidR="007A4663">
      <w:pPr>
        <w:spacing w:after="0"/>
      </w:pPr>
      <w:r>
        <w:t xml:space="preserve">                   Braće Radića 2</w:t>
      </w:r>
    </w:p>
    <w:p w:rsidRDefault="007A4663" w:rsidP="007A4663" w:rsidR="007A4663">
      <w:pPr>
        <w:spacing w:after="0"/>
        <w:jc w:val="center"/>
      </w:pPr>
    </w:p>
    <w:p w:rsidRDefault="007A4663" w:rsidP="007A4663" w:rsidR="007A4663">
      <w:pPr>
        <w:spacing w:after="0"/>
        <w:jc w:val="center"/>
      </w:pPr>
    </w:p>
    <w:p w:rsidRDefault="007A4663" w:rsidP="007A4663" w:rsidR="007A4663">
      <w:pPr>
        <w:spacing w:after="0"/>
        <w:jc w:val="center"/>
      </w:pPr>
    </w:p>
    <w:p w:rsidRDefault="007A4663" w:rsidP="007A4663" w:rsidR="007A4663">
      <w:pPr>
        <w:spacing w:after="0"/>
        <w:jc w:val="center"/>
      </w:pPr>
    </w:p>
    <w:p w:rsidRDefault="007A4663" w:rsidP="007A4663" w:rsidR="007A4663">
      <w:pPr>
        <w:spacing w:after="0"/>
      </w:pPr>
      <w:r>
        <w:t xml:space="preserve">                                        U  I M E  R E P U B L I K E  H R V A T S K E</w:t>
      </w:r>
    </w:p>
    <w:p w:rsidRDefault="007A4663" w:rsidP="007A4663" w:rsidR="007A4663">
      <w:pPr>
        <w:spacing w:after="0"/>
      </w:pPr>
    </w:p>
    <w:p w:rsidRDefault="007A4663" w:rsidP="007A4663" w:rsidR="007A4663">
      <w:pPr>
        <w:spacing w:after="0"/>
        <w:jc w:val="center"/>
      </w:pPr>
      <w:r>
        <w:t>R J E Š E NJ E</w:t>
      </w:r>
    </w:p>
    <w:p w:rsidRDefault="007A4663" w:rsidP="007A4663" w:rsidR="007A4663">
      <w:pPr>
        <w:spacing w:after="0"/>
      </w:pPr>
    </w:p>
    <w:p w:rsidRDefault="007A4663" w:rsidP="007A4663" w:rsidR="007A4663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PRO-CLEAN j.d.o.o. Varaždin, Vilka Novaka 48/C, OIB: 38019845416, dana 30. svibnja 2016., </w:t>
      </w:r>
    </w:p>
    <w:p w:rsidRDefault="007A4663" w:rsidP="007A4663" w:rsidR="007A4663">
      <w:pPr>
        <w:spacing w:after="0"/>
        <w:jc w:val="both"/>
      </w:pPr>
    </w:p>
    <w:p w:rsidRDefault="007A4663" w:rsidP="007A4663" w:rsidR="007A4663">
      <w:pPr>
        <w:spacing w:after="0"/>
        <w:jc w:val="center"/>
      </w:pPr>
      <w:r>
        <w:t>r i j e š i o  j e</w:t>
      </w:r>
    </w:p>
    <w:p w:rsidRDefault="007A4663" w:rsidP="007A4663" w:rsidR="007A4663">
      <w:pPr>
        <w:spacing w:after="0"/>
      </w:pPr>
    </w:p>
    <w:p w:rsidRDefault="007A4663" w:rsidP="007A4663" w:rsidR="007A4663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PRO-CLEAN j.d.o.o. Varaždin, Vilka Novaka 48/C, OIB: 38019845416, s danom 30. svibnja 2016. u 14,50 sati.</w:t>
      </w:r>
    </w:p>
    <w:p w:rsidRDefault="007A4663" w:rsidP="007A4663" w:rsidR="007A4663">
      <w:pPr>
        <w:spacing w:after="0"/>
        <w:ind w:hanging="705" w:left="1413"/>
        <w:jc w:val="both"/>
      </w:pPr>
    </w:p>
    <w:p w:rsidRDefault="007A4663" w:rsidP="007A4663" w:rsidR="007A4663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Renato Sabljić iz Zagreba, Zdenački zavoj 14, OIB: 74644810692.</w:t>
      </w:r>
    </w:p>
    <w:p w:rsidRDefault="007A4663" w:rsidP="007A4663" w:rsidR="007A4663">
      <w:pPr>
        <w:spacing w:after="0"/>
        <w:ind w:hanging="705" w:left="1413"/>
        <w:jc w:val="both"/>
      </w:pPr>
    </w:p>
    <w:p w:rsidRDefault="007A4663" w:rsidP="007A4663" w:rsidR="007A4663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PRO-CLEAN j.d.o.o. Varaždin, Vilka Novaka 48/C, OIB: 38019845416.</w:t>
      </w:r>
    </w:p>
    <w:p w:rsidRDefault="007A4663" w:rsidP="007A4663" w:rsidR="007A4663">
      <w:pPr>
        <w:spacing w:after="0"/>
        <w:ind w:hanging="705" w:left="1410"/>
        <w:jc w:val="both"/>
      </w:pPr>
    </w:p>
    <w:p w:rsidRDefault="007A4663" w:rsidP="007A4663" w:rsidR="007A4663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7A4663" w:rsidP="007A4663" w:rsidR="007A4663">
      <w:pPr>
        <w:spacing w:after="0"/>
        <w:jc w:val="both"/>
      </w:pPr>
    </w:p>
    <w:p w:rsidRDefault="007A4663" w:rsidP="007A4663" w:rsidR="007A4663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PRO-CLEAN j.d.o.o. Varaždin, Vilka Novaka 48/C, OIB: 38019845416, bit će brisan iz sudskog registra.</w:t>
      </w:r>
    </w:p>
    <w:p w:rsidRDefault="007A4663" w:rsidP="007A4663" w:rsidR="007A4663">
      <w:pPr>
        <w:spacing w:after="0"/>
        <w:jc w:val="center"/>
      </w:pPr>
    </w:p>
    <w:p w:rsidRDefault="007A4663" w:rsidP="007A4663" w:rsidR="007A4663">
      <w:pPr>
        <w:spacing w:after="0"/>
        <w:jc w:val="center"/>
      </w:pPr>
      <w:r>
        <w:t>Obrazloženje</w:t>
      </w:r>
    </w:p>
    <w:p w:rsidRDefault="007A4663" w:rsidP="007A4663" w:rsidR="007A4663">
      <w:pPr>
        <w:spacing w:after="0"/>
      </w:pPr>
    </w:p>
    <w:p w:rsidRDefault="007A4663" w:rsidP="007A4663" w:rsidR="007A4663">
      <w:pPr>
        <w:spacing w:after="0"/>
        <w:jc w:val="both"/>
      </w:pPr>
      <w:r>
        <w:tab/>
        <w:t xml:space="preserve">Predlagatelj Financijska agencija Regionalni centar Zagreb, Podružnica Varaždin je dana 30.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7A4663" w:rsidP="007A4663" w:rsidR="007A4663">
      <w:pPr>
        <w:spacing w:after="0"/>
      </w:pPr>
    </w:p>
    <w:p w:rsidRDefault="007A4663" w:rsidP="007A4663" w:rsidR="007A4663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7A4663" w:rsidP="007A4663" w:rsidR="007A4663">
      <w:pPr>
        <w:spacing w:after="0"/>
      </w:pPr>
    </w:p>
    <w:p w:rsidRDefault="007A4663" w:rsidP="007A4663" w:rsidR="007A4663">
      <w:pPr>
        <w:spacing w:after="0"/>
        <w:jc w:val="center"/>
      </w:pPr>
      <w:r>
        <w:t>U Varaždinu 30. svibnja 2016.</w:t>
      </w:r>
    </w:p>
    <w:p w:rsidRDefault="007A4663" w:rsidP="007A4663" w:rsidR="007A4663">
      <w:pPr>
        <w:spacing w:after="0"/>
        <w:jc w:val="center"/>
      </w:pPr>
    </w:p>
    <w:p w:rsidRDefault="007A4663" w:rsidP="007A4663" w:rsidR="007A46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7A4663" w:rsidP="007A4663" w:rsidR="007A4663">
      <w:pPr>
        <w:spacing w:after="0"/>
      </w:pPr>
    </w:p>
    <w:p w:rsidRDefault="007A4663" w:rsidP="007A4663" w:rsidR="007A46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7A4663" w:rsidP="007A4663" w:rsidR="007A4663">
      <w:pPr>
        <w:spacing w:after="0"/>
      </w:pPr>
    </w:p>
    <w:p w:rsidRDefault="007A4663" w:rsidP="007A4663" w:rsidR="007A46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4663" w:rsidP="007A4663" w:rsidR="007A4663">
      <w:pPr>
        <w:spacing w:after="0"/>
      </w:pPr>
      <w:r>
        <w:tab/>
      </w:r>
      <w:r>
        <w:tab/>
      </w:r>
      <w:r>
        <w:tab/>
      </w:r>
    </w:p>
    <w:p w:rsidRDefault="007A4663" w:rsidP="007A4663" w:rsidR="007A4663">
      <w:pPr>
        <w:spacing w:after="0"/>
        <w:ind w:firstLine="708"/>
      </w:pPr>
      <w:r>
        <w:t>Uputa o pravnom lijeku:</w:t>
      </w:r>
    </w:p>
    <w:p w:rsidRDefault="007A4663" w:rsidP="007A4663" w:rsidR="007A466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7A4663" w:rsidP="007A4663" w:rsidR="007A466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A4663" w:rsidP="007A4663" w:rsidR="007A4663">
      <w:pPr>
        <w:spacing w:after="0"/>
      </w:pPr>
    </w:p>
    <w:p w:rsidRDefault="007A4663" w:rsidP="007A4663" w:rsidR="007A4663">
      <w:pPr>
        <w:spacing w:after="0"/>
      </w:pPr>
    </w:p>
    <w:p w:rsidRDefault="007A4663" w:rsidP="007A4663" w:rsidR="007A4663">
      <w:pPr>
        <w:spacing w:after="0"/>
      </w:pPr>
      <w:r>
        <w:t>DNA:</w:t>
      </w:r>
    </w:p>
    <w:p w:rsidRDefault="007A4663" w:rsidP="007A4663" w:rsidR="007A466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7A4663" w:rsidP="007A4663" w:rsidR="007A466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7A4663" w:rsidP="007A4663" w:rsidR="007A4663">
      <w:pPr>
        <w:numPr>
          <w:ilvl w:val="0"/>
          <w:numId w:val="47"/>
        </w:numPr>
        <w:spacing w:after="0"/>
        <w:rPr>
          <w:i/>
        </w:rPr>
      </w:pPr>
      <w:r>
        <w:t>Dužnik PRO-CLEAN j.d.o.o. Varaždin, Vilka Novaka 48/C.</w:t>
      </w:r>
    </w:p>
    <w:p w:rsidRDefault="007A4663" w:rsidP="007A4663" w:rsidR="007A4663">
      <w:pPr>
        <w:numPr>
          <w:ilvl w:val="0"/>
          <w:numId w:val="47"/>
        </w:numPr>
        <w:spacing w:after="0"/>
        <w:rPr>
          <w:i/>
        </w:rPr>
      </w:pPr>
      <w:r>
        <w:t xml:space="preserve">Osoba ovlaštena za zastupanje dužnika- Renata Pokos, </w:t>
      </w:r>
      <w:proofErr w:type="spellStart"/>
      <w:r>
        <w:t>Tuhovec</w:t>
      </w:r>
      <w:proofErr w:type="spellEnd"/>
      <w:r>
        <w:t xml:space="preserve"> 62 D, </w:t>
      </w:r>
      <w:proofErr w:type="spellStart"/>
      <w:r>
        <w:t>Tuhovec</w:t>
      </w:r>
      <w:proofErr w:type="spellEnd"/>
      <w:r>
        <w:t>, 42 223 Varaždinske toplice.</w:t>
      </w:r>
    </w:p>
    <w:p w:rsidRDefault="007A4663" w:rsidP="007A4663" w:rsidR="007A4663">
      <w:pPr>
        <w:numPr>
          <w:ilvl w:val="0"/>
          <w:numId w:val="47"/>
        </w:numPr>
        <w:spacing w:after="0"/>
        <w:rPr>
          <w:i/>
        </w:rPr>
      </w:pPr>
      <w:r>
        <w:t xml:space="preserve">Sudski registar,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7A4663" w:rsidP="007A4663" w:rsidR="007A4663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7A4663" w:rsidP="007A4663" w:rsidR="007A4663">
      <w:pPr>
        <w:numPr>
          <w:ilvl w:val="0"/>
          <w:numId w:val="47"/>
        </w:numPr>
        <w:spacing w:after="0"/>
      </w:pPr>
      <w:r>
        <w:t>Stečajni upravitelj- Renato Sabljić iz Zagreba, Zdenački zavoj 14.</w:t>
      </w:r>
    </w:p>
    <w:p w:rsidRDefault="007A4663" w:rsidP="007A4663" w:rsidR="007A4663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7A4663" w:rsidR="00AE649C" w:rsidRPr="00B76F3C">
      <w:pPr>
        <w:pStyle w:val="SudSjedite"/>
      </w:pPr>
      <w:r>
        <w:tab/>
      </w:r>
    </w:p>
    <w:p w:rsidRDefault="00CB0EA4" w:rsidP="007A4663" w:rsidR="00CB0EA4">
      <w:pPr>
        <w:pStyle w:val="Naslovdokumenta"/>
        <w:spacing w:after="0"/>
      </w:pPr>
    </w:p>
    <w:p w:rsidRDefault="0071688E" w:rsidP="007A4663" w:rsidR="0071688E">
      <w:pPr>
        <w:pStyle w:val="Poetniodjeljak"/>
        <w:spacing w:after="0"/>
      </w:pPr>
    </w:p>
    <w:p w:rsidRDefault="00A21F0D" w:rsidP="007A4663" w:rsidR="00A21F0D">
      <w:pPr>
        <w:pStyle w:val="NormaleSPIS"/>
        <w:spacing w:after="0"/>
        <w:rPr>
          <w:noProof/>
        </w:rPr>
      </w:pPr>
    </w:p>
    <w:p w:rsidRDefault="00DA0242" w:rsidP="007A466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663" w:rsidR="008333A9">
    <w:pPr>
      <w:pStyle w:val="Zaglavlje"/>
    </w:pPr>
    <w:r>
      <w:rPr>
        <w:rStyle w:val="PozadinaSvijetloCrvena"/>
        <w:shd w:fill="auto" w:color="auto" w:val="clear"/>
      </w:rPr>
      <w:t>Poslovni broj. 7 St-1193/15-4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663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St-1193/2015-4</izvorni_sadrzaj>
    <derivirana_varijabla naziv="DomainObject.Oznaka_1">St-1193/2015-4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St-1193/2015</izvorni_sadrzaj>
    <derivirana_varijabla naziv="DomainObject.Predmet.OznakaBroj_1">St-1193/2015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PRO-CLEAN jednostavno društvo s ograničenom odgovornošću za trgovinu i usluge</izvorni_sadrzaj>
    <derivirana_varijabla naziv="DomainObject.Predmet.ProtustrankaFormated_1">  PRO-CLEAN jednostavno društvo s ograničenom odgovornošću za trgovinu i usluge</derivirana_varijabla>
  </DomainObject.Predmet.ProtustrankaFormated>
  <DomainObject.Predmet.ProtustrankaFormatedOIB>
    <izvorni_sadrzaj>  PRO-CLEAN jednostavno društvo s ograničenom odgovornošću za trgovinu i usluge, OIB 38019845416</izvorni_sadrzaj>
    <derivirana_varijabla naziv="DomainObject.Predmet.ProtustrankaFormatedOIB_1">  PRO-CLEAN jednostavno društvo s ograničenom odgovornošću za trgovinu i usluge, OIB 38019845416</derivirana_varijabla>
  </DomainObject.Predmet.ProtustrankaFormatedOIB>
  <DomainObject.Predmet.ProtustrankaFormatedWithAdress>
    <izvorni_sadrzaj> PRO-CLEAN jednostavno društvo s ograničenom odgovornošću za trgovinu i usluge, Vilka Novaka 48/C, 42000 Varaždin</izvorni_sadrzaj>
    <derivirana_varijabla naziv="DomainObject.Predmet.ProtustrankaFormatedWithAdress_1"> PRO-CLEAN jednostavno društvo s ograničenom odgovornošću za trgovinu i usluge, Vilka Novaka 48/C, 42000 Varaždin</derivirana_varijabla>
  </DomainObject.Predmet.ProtustrankaFormatedWithAdress>
  <DomainObject.Predmet.ProtustrankaFormatedWithAdressOIB>
    <izvorni_sadrzaj> PRO-CLEAN jednostavno društvo s ograničenom odgovornošću za trgovinu i usluge, OIB 38019845416, Vilka Novaka 48/C, 42000 Varaždin</izvorni_sadrzaj>
    <derivirana_varijabla naziv="DomainObject.Predmet.ProtustrankaFormatedWithAdressOIB_1"> PRO-CLEAN jednostavno društvo s ograničenom odgovornošću za trgovinu i usluge, OIB 38019845416, Vilka Novaka 48/C, 42000 Varaždin</derivirana_varijabla>
  </DomainObject.Predmet.ProtustrankaFormatedWithAdressOIB>
  <DomainObject.Predmet.ProtustrankaWithAdress>
    <izvorni_sadrzaj>PRO-CLEAN jednostavno društvo s ograničenom odgovornošću za trgovinu i usluge Vilka Novaka 48/C, 42000 Varaždin</izvorni_sadrzaj>
    <derivirana_varijabla naziv="DomainObject.Predmet.ProtustrankaWithAdress_1">PRO-CLEAN jednostavno društvo s ograničenom odgovornošću za trgovinu i usluge Vilka Novaka 48/C, 42000 Varaždin</derivirana_varijabla>
  </DomainObject.Predmet.ProtustrankaWithAdress>
  <DomainObject.Predmet.ProtustrankaWithAdressOIB>
    <izvorni_sadrzaj>PRO-CLEAN jednostavno društvo s ograničenom odgovornošću za trgovinu i usluge, OIB 38019845416, Vilka Novaka 48/C, 42000 Varaždin</izvorni_sadrzaj>
    <derivirana_varijabla naziv="DomainObject.Predmet.ProtustrankaWithAdressOIB_1">PRO-CLEAN jednostavno društvo s ograničenom odgovornošću za trgovinu i usluge, OIB 38019845416, Vilka Novaka 48/C, 42000 Varaždin</derivirana_varijabla>
  </DomainObject.Predmet.ProtustrankaWithAdressOIB>
  <DomainObject.Predmet.ProtustrankaNazivFormated>
    <izvorni_sadrzaj>PRO-CLEAN jednostavno društvo s ograničenom odgovornošću za trgovinu i usluge</izvorni_sadrzaj>
    <derivirana_varijabla naziv="DomainObject.Predmet.ProtustrankaNazivFormated_1">PRO-CLEAN jednostavno društvo s ograničenom odgovornošću za trgovinu i usluge</derivirana_varijabla>
  </DomainObject.Predmet.ProtustrankaNazivFormated>
  <DomainObject.Predmet.ProtustrankaNazivFormatedOIB>
    <izvorni_sadrzaj>PRO-CLEAN jednostavno društvo s ograničenom odgovornošću za trgovinu i usluge, OIB 38019845416</izvorni_sadrzaj>
    <derivirana_varijabla naziv="DomainObject.Predmet.ProtustrankaNazivFormatedOIB_1">PRO-CLEAN jednostavno društvo s ograničenom odgovornošću za trgovinu i usluge, OIB 38019845416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8956.73</izvorni_sadrzaj>
    <derivirana_varijabla naziv="DomainObject.Predmet.TrenutnaVrijednost_1">8956.73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PRO-CLEAN jednostavno društvo s ograničenom odgovornošću za trgovinu i usluge</item>
    </izvorni_sadrzaj>
    <derivirana_varijabla naziv="DomainObject.Predmet.ProtuStrankaListFormated_1">
      <item>PRO-CLEAN jednostavno društvo s ograničenom odgovornošću za trgovinu i usluge</item>
    </derivirana_varijabla>
  </DomainObject.Predmet.ProtuStrankaListFormated>
  <DomainObject.Predmet.ProtuStrankaListFormatedOIB>
    <izvorni_sadrzaj>
      <item>PRO-CLEAN jednostavno društvo s ograničenom odgovornošću za trgovinu i usluge, OIB 38019845416</item>
    </izvorni_sadrzaj>
    <derivirana_varijabla naziv="DomainObject.Predmet.ProtuStrankaListFormatedOIB_1">
      <item>PRO-CLEAN jednostavno društvo s ograničenom odgovornošću za trgovinu i usluge, OIB 38019845416</item>
    </derivirana_varijabla>
  </DomainObject.Predmet.ProtuStrankaListFormatedOIB>
  <DomainObject.Predmet.ProtuStrankaListFormatedWithAdress>
    <izvorni_sadrzaj>
      <item>PRO-CLEAN jednostavno društvo s ograničenom odgovornošću za trgovinu i usluge, Vilka Novaka 48/C, 42000 Varaždin</item>
    </izvorni_sadrzaj>
    <derivirana_varijabla naziv="DomainObject.Predmet.ProtuStrankaListFormatedWithAdress_1">
      <item>PRO-CLEAN jednostavno društvo s ograničenom odgovornošću za trgovinu i usluge, Vilka Novaka 48/C, 42000 Varaždin</item>
    </derivirana_varijabla>
  </DomainObject.Predmet.ProtuStrankaListFormatedWithAdress>
  <DomainObject.Predmet.ProtuStrankaListFormatedWithAdressOIB>
    <izvorni_sadrzaj>
      <item>PRO-CLEAN jednostavno društvo s ograničenom odgovornošću za trgovinu i usluge, OIB 38019845416, Vilka Novaka 48/C, 42000 Varaždin</item>
    </izvorni_sadrzaj>
    <derivirana_varijabla naziv="DomainObject.Predmet.ProtuStrankaListFormatedWithAdressOIB_1">
      <item>PRO-CLEAN jednostavno društvo s ograničenom odgovornošću za trgovinu i usluge, OIB 38019845416, Vilka Novaka 48/C, 42000 Varaždin</item>
    </derivirana_varijabla>
  </DomainObject.Predmet.ProtuStrankaListFormatedWithAdressOIB>
  <DomainObject.Predmet.ProtuStrankaListNazivFormated>
    <izvorni_sadrzaj>
      <item>PRO-CLEAN jednostavno društvo s ograničenom odgovornošću za trgovinu i usluge</item>
    </izvorni_sadrzaj>
    <derivirana_varijabla naziv="DomainObject.Predmet.ProtuStrankaListNazivFormated_1">
      <item>PRO-CLEAN jednostavno društvo s ograničenom odgovornošću za trgovinu i usluge</item>
    </derivirana_varijabla>
  </DomainObject.Predmet.ProtuStrankaListNazivFormated>
  <DomainObject.Predmet.ProtuStrankaListNazivFormatedOIB>
    <izvorni_sadrzaj>
      <item>PRO-CLEAN jednostavno društvo s ograničenom odgovornošću za trgovinu i usluge, OIB 38019845416</item>
    </izvorni_sadrzaj>
    <derivirana_varijabla naziv="DomainObject.Predmet.ProtuStrankaListNazivFormatedOIB_1">
      <item>PRO-CLEAN jednostavno društvo s ograničenom odgovornošću za trgovinu i usluge, OIB 38019845416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St-1193/2015-4</izvorni_sadrzaj>
    <derivirana_varijabla naziv="DomainObject.PoslovniBrojDokumenta_1">St-1193/2015-4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PRO-CLEAN jednostavno društvo s ograničenom odgovornošću za trgovinu i usluge</izvorni_sadrzaj>
    <derivirana_varijabla naziv="DomainObject.Predmet.ProtustrankaIDrugi_1">PRO-CLEAN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PRO-CLEAN jednostavno društvo s ograničenom odgovornošću za trgovinu i usluge, OIB 38019845416, Vilka Novaka 48/C, 42000 Varaždin</izvorni_sadrzaj>
    <derivirana_varijabla naziv="DomainObject.Predmet.ProtustrankaIDrugiAdressOIB_1">PRO-CLEAN jednostavno društvo s ograničenom odgovornošću za trgovinu i usluge, OIB 38019845416, Vilka Novaka 48/C,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PRO-CLEAN jednostavno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PRO-CLEAN jednostavno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PRO-CLEAN jednostavno društvo s ograničenom odgovornošću za trgovinu i usluge, OIB 38019845416, Vilka Novaka 48/C,42000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PRO-CLEAN jednostavno društvo s ograničenom odgovornošću za trgovinu i usluge, OIB 38019845416, Vilka Novaka 48/C,42000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2ED7A-1AD5-41BC-9659-7BF1AEC83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2796</properties:Characters>
  <properties:Lines>86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2016-05-30T13:13:00Z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St-1193/2015-4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