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483a" w14:paraId="e22483a" w:rsidRDefault="00AE649C" w:rsidP="00FA5B5E" w:rsidR="00AE649C" w:rsidRPr="00B76F3C">
      <w:pPr>
        <w:pStyle w:val="Naslov3"/>
        <w15:collapsed w:val="false"/>
      </w:pPr>
    </w:p>
    <w:p w:rsidRDefault="002237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REPUBLIKA HRVATSKA</w:t>
      </w: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TRGOVAČKI SUD U ZADRU</w:t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Zadar, Dr. Franje Tuđmana 35</w:t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jc w:val="center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U  I M E  R E P U B L I K E  H R V A T S K E</w:t>
      </w:r>
    </w:p>
    <w:p w:rsidRDefault="0022374B" w:rsidP="0022374B" w:rsidR="0022374B" w:rsidRPr="002237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jc w:val="center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R J E Š E N J E</w:t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  <w:t xml:space="preserve">Trgovački sud u Zadru, OIB: 39670464653, po sutkinji Tini Grgas, u pravnoj stvari podnositeljice zahtjeva Financijske agencije, Regionalnog centra Split, Podružnice Zadar, Ivana Danila 4, Zadar od 24. studenog 2015. za provedbu skraćenoga stečajnog postupka nad dužnikom NAUTIČKO TEHNIČKI CENTAR d.o.o. u likvidaciji sa sjedištem u </w:t>
      </w:r>
      <w:proofErr w:type="spellStart"/>
      <w:r w:rsidRPr="0022374B">
        <w:rPr>
          <w:rFonts w:cs="Times New Roman" w:eastAsia="Times New Roman"/>
          <w:lang w:eastAsia="hr-HR"/>
        </w:rPr>
        <w:t>Stankovcima</w:t>
      </w:r>
      <w:proofErr w:type="spellEnd"/>
      <w:r w:rsidRPr="0022374B">
        <w:rPr>
          <w:rFonts w:cs="Times New Roman" w:eastAsia="Times New Roman"/>
          <w:lang w:eastAsia="hr-HR"/>
        </w:rPr>
        <w:t xml:space="preserve"> (Općina </w:t>
      </w:r>
      <w:proofErr w:type="spellStart"/>
      <w:r w:rsidRPr="0022374B">
        <w:rPr>
          <w:rFonts w:cs="Times New Roman" w:eastAsia="Times New Roman"/>
          <w:lang w:eastAsia="hr-HR"/>
        </w:rPr>
        <w:t>Stankovci</w:t>
      </w:r>
      <w:proofErr w:type="spellEnd"/>
      <w:r w:rsidRPr="0022374B">
        <w:rPr>
          <w:rFonts w:cs="Times New Roman" w:eastAsia="Times New Roman"/>
          <w:lang w:eastAsia="hr-HR"/>
        </w:rPr>
        <w:t xml:space="preserve">), </w:t>
      </w:r>
      <w:proofErr w:type="spellStart"/>
      <w:r w:rsidRPr="0022374B">
        <w:rPr>
          <w:rFonts w:cs="Times New Roman" w:eastAsia="Times New Roman"/>
          <w:lang w:eastAsia="hr-HR"/>
        </w:rPr>
        <w:t>Stankovci</w:t>
      </w:r>
      <w:proofErr w:type="spellEnd"/>
      <w:r w:rsidRPr="0022374B">
        <w:rPr>
          <w:rFonts w:cs="Times New Roman" w:eastAsia="Times New Roman"/>
          <w:lang w:eastAsia="hr-HR"/>
        </w:rPr>
        <w:t xml:space="preserve"> 31, OIB: 56365586885, zastupanim po likvidatoru Goranu Bakoviću iz </w:t>
      </w:r>
      <w:proofErr w:type="spellStart"/>
      <w:r w:rsidRPr="0022374B">
        <w:rPr>
          <w:rFonts w:cs="Times New Roman" w:eastAsia="Times New Roman"/>
          <w:lang w:eastAsia="hr-HR"/>
        </w:rPr>
        <w:t>Tisnog</w:t>
      </w:r>
      <w:proofErr w:type="spellEnd"/>
      <w:r w:rsidRPr="0022374B">
        <w:rPr>
          <w:rFonts w:cs="Times New Roman" w:eastAsia="Times New Roman"/>
          <w:lang w:eastAsia="hr-HR"/>
        </w:rPr>
        <w:t xml:space="preserve">, 19. kolovoza 2016. </w:t>
      </w:r>
    </w:p>
    <w:p w:rsidRDefault="0022374B" w:rsidP="0022374B" w:rsidR="0022374B" w:rsidRPr="0022374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jc w:val="center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r i j e š i o  j e</w:t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 w:val="pt-BR"/>
        </w:rPr>
      </w:pPr>
      <w:r w:rsidRPr="0022374B">
        <w:rPr>
          <w:rFonts w:cs="Times New Roman" w:eastAsia="Times New Roman"/>
          <w:lang w:eastAsia="hr-HR" w:val="pt-BR"/>
        </w:rPr>
        <w:t xml:space="preserve">Odbacuje se zahtjev Financijske agencije od 24. studenog 2015. za provedbu skraćenoga stečajnog postupka nad dužnikom </w:t>
      </w:r>
      <w:r w:rsidRPr="0022374B">
        <w:rPr>
          <w:rFonts w:cs="Times New Roman" w:eastAsia="Times New Roman"/>
          <w:lang w:eastAsia="hr-HR"/>
        </w:rPr>
        <w:t xml:space="preserve">NAUTIČKO TEHNIČKI CENTAR d.o.o. u likvidaciji sa sjedištem u </w:t>
      </w:r>
      <w:proofErr w:type="spellStart"/>
      <w:r w:rsidRPr="0022374B">
        <w:rPr>
          <w:rFonts w:cs="Times New Roman" w:eastAsia="Times New Roman"/>
          <w:lang w:eastAsia="hr-HR"/>
        </w:rPr>
        <w:t>Stankovcima</w:t>
      </w:r>
      <w:proofErr w:type="spellEnd"/>
      <w:r w:rsidRPr="0022374B">
        <w:rPr>
          <w:rFonts w:cs="Times New Roman" w:eastAsia="Times New Roman"/>
          <w:lang w:eastAsia="hr-HR"/>
        </w:rPr>
        <w:t xml:space="preserve"> (Općina </w:t>
      </w:r>
      <w:proofErr w:type="spellStart"/>
      <w:r w:rsidRPr="0022374B">
        <w:rPr>
          <w:rFonts w:cs="Times New Roman" w:eastAsia="Times New Roman"/>
          <w:lang w:eastAsia="hr-HR"/>
        </w:rPr>
        <w:t>Stankovci</w:t>
      </w:r>
      <w:proofErr w:type="spellEnd"/>
      <w:r w:rsidRPr="0022374B">
        <w:rPr>
          <w:rFonts w:cs="Times New Roman" w:eastAsia="Times New Roman"/>
          <w:lang w:eastAsia="hr-HR"/>
        </w:rPr>
        <w:t xml:space="preserve">), </w:t>
      </w:r>
      <w:proofErr w:type="spellStart"/>
      <w:r w:rsidRPr="0022374B">
        <w:rPr>
          <w:rFonts w:cs="Times New Roman" w:eastAsia="Times New Roman"/>
          <w:lang w:eastAsia="hr-HR"/>
        </w:rPr>
        <w:t>Stankovci</w:t>
      </w:r>
      <w:proofErr w:type="spellEnd"/>
      <w:r w:rsidRPr="0022374B">
        <w:rPr>
          <w:rFonts w:cs="Times New Roman" w:eastAsia="Times New Roman"/>
          <w:lang w:eastAsia="hr-HR"/>
        </w:rPr>
        <w:t xml:space="preserve"> 31, OIB: 56365586885.</w:t>
      </w: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 w:val="pt-BR"/>
        </w:rPr>
      </w:pPr>
    </w:p>
    <w:p w:rsidRDefault="0022374B" w:rsidP="0022374B" w:rsidR="0022374B" w:rsidRPr="0022374B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22374B">
        <w:rPr>
          <w:rFonts w:cs="Times New Roman" w:eastAsia="Times New Roman"/>
          <w:lang w:eastAsia="hr-HR" w:val="pt-BR"/>
        </w:rPr>
        <w:t>Obrazloženje</w:t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 w:val="pt-BR"/>
        </w:rPr>
      </w:pPr>
      <w:r w:rsidRPr="0022374B">
        <w:rPr>
          <w:rFonts w:cs="Times New Roman" w:eastAsia="Times New Roman"/>
          <w:lang w:eastAsia="hr-HR" w:val="pt-BR"/>
        </w:rPr>
        <w:tab/>
      </w: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Financijska agencija je 24. studenog 2015. podnijela ovom sudu zahtjev za provedbu skraćenoga stečajnog postupka nad uvodno označenim dužnikom-pravnom osobom na temelju odredbe čl. 429. st. 1. Stečajnog zakona (Narodne novine broj 71/15, u nastavku teksta: SZ) u kojem u bitnom navodi da dužnik na dan 20. studenog 2015. u Očevidniku redoslijeda osnova za plaćanje ima evidentirane neizvršene osnove za plaćanje u neprekinutom razdoblju od 120 dana u ukupnom iznosu od 56.971,40 kuna te da nema zaposlenih. </w:t>
      </w: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Odredbom čl. 428. SZ-a propisano je da će sud provesti skraćeni stečajni postupak nad pravnom osobom pod pretpostavkama da nema zaposlenih, da u Očevidniku redoslijeda osnova za plaćanje ima evidentirane neizvršene osnove za plaćanje u neprekinutom razdoblju od 120 dana te da nisu ispunjene pretpostavke za pokretanje drugog postupka radi brisanja iste iz sudskoga registra. </w:t>
      </w:r>
    </w:p>
    <w:p w:rsidRDefault="0022374B" w:rsidP="0022374B" w:rsidR="0022374B" w:rsidRPr="002237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S obzirom da je uvidom u izvadak iz sudskog registra za navedenu pravnu osobu od 19. kolovoza 2016. utvrđeno da je nad istom pokrenut postupak likvidacije tj. postupak radi brisanja iste iz sudskog registra koji je u tijeku, to je razvidno da u konkretnom slučaju nije ispunjena jedna od tri kumulativno određene pretpostavke iz čl. 428. st. 1. podstavka 3. SZ-a za provedbu skraćenoga stečajnog postupka, slijedom čega je donesena odluka kao u izreci rješenja.  </w:t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 w:val="pt-BR"/>
        </w:rPr>
      </w:pP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jc w:val="center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U Zadru 19. kolovoza 2016. </w:t>
      </w:r>
    </w:p>
    <w:p w:rsidRDefault="0022374B" w:rsidP="0022374B" w:rsidR="0022374B" w:rsidRPr="0022374B">
      <w:pPr>
        <w:spacing w:after="0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ind w:firstLine="708" w:left="7080"/>
        <w:jc w:val="center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    Sutkinja</w:t>
      </w:r>
    </w:p>
    <w:p w:rsidRDefault="0022374B" w:rsidP="0022374B" w:rsidR="0022374B" w:rsidRPr="0022374B">
      <w:pPr>
        <w:spacing w:after="0"/>
        <w:jc w:val="right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Tina Grgas</w:t>
      </w:r>
    </w:p>
    <w:p w:rsidRDefault="0022374B" w:rsidP="0022374B" w:rsidR="0022374B" w:rsidRPr="0022374B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  <w:r w:rsidRPr="0022374B">
        <w:rPr>
          <w:rFonts w:cs="Times New Roman" w:eastAsia="Times New Roman"/>
          <w:lang w:eastAsia="hr-HR"/>
        </w:rPr>
        <w:tab/>
      </w:r>
    </w:p>
    <w:p w:rsidRDefault="0022374B" w:rsidP="0022374B" w:rsidR="0022374B" w:rsidRPr="00223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22374B" w:rsidP="0022374B" w:rsidR="0022374B" w:rsidRPr="0022374B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ab/>
        <w:t xml:space="preserve">Protiv ovog rješenja može se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22374B" w:rsidP="0022374B" w:rsidR="0022374B" w:rsidRPr="0022374B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ind w:firstLine="360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  </w:t>
      </w:r>
      <w:r w:rsidRPr="0022374B">
        <w:rPr>
          <w:rFonts w:cs="Times New Roman" w:eastAsia="Times New Roman"/>
          <w:lang w:eastAsia="hr-HR"/>
        </w:rPr>
        <w:tab/>
        <w:t xml:space="preserve">DNA: </w:t>
      </w:r>
    </w:p>
    <w:p w:rsidRDefault="0022374B" w:rsidP="0022374B" w:rsidR="0022374B" w:rsidRPr="00223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FINA, RC Split, Podružnica Zadar, Zadar, Ivana Danila 4 </w:t>
      </w:r>
    </w:p>
    <w:p w:rsidRDefault="0022374B" w:rsidP="0022374B" w:rsidR="0022374B" w:rsidRPr="00223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Dužniku</w:t>
      </w:r>
    </w:p>
    <w:p w:rsidRDefault="0022374B" w:rsidP="0022374B" w:rsidR="0022374B" w:rsidRPr="00223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>Svima putem e-Oglasne ploče suda</w:t>
      </w:r>
    </w:p>
    <w:p w:rsidRDefault="0022374B" w:rsidP="0022374B" w:rsidR="0022374B" w:rsidRPr="0022374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2374B">
        <w:rPr>
          <w:rFonts w:cs="Times New Roman" w:eastAsia="Times New Roman"/>
          <w:lang w:eastAsia="hr-HR"/>
        </w:rPr>
        <w:t xml:space="preserve">U spis </w:t>
      </w:r>
    </w:p>
    <w:p w:rsidRDefault="0022374B" w:rsidP="0022374B" w:rsidR="0022374B" w:rsidRPr="002237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rPr>
          <w:rFonts w:cs="Times New Roman" w:eastAsia="Times New Roman"/>
          <w:lang w:eastAsia="hr-HR"/>
        </w:rPr>
      </w:pPr>
    </w:p>
    <w:p w:rsidRDefault="0022374B" w:rsidP="0022374B" w:rsidR="0022374B" w:rsidRPr="0022374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74B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St-732/2015-5</izvorni_sadrzaj>
    <derivirana_varijabla naziv="DomainObject.Oznaka_1">St-732/2015-5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NAUTIČKO TEHNIČKI CENTAR d.o.o. za trgovinu i proizvodnju u likvidaciji</izvorni_sadrzaj>
    <derivirana_varijabla naziv="DomainObject.Predmet.ProtustrankaFormated_1">  NAUTIČKO TEHNIČKI CENTAR d.o.o. za trgovinu i proizvodnju u likvidaciji</derivirana_varijabla>
  </DomainObject.Predmet.ProtustrankaFormated>
  <DomainObject.Predmet.ProtustrankaFormatedOIB>
    <izvorni_sadrzaj>  NAUTIČKO TEHNIČKI CENTAR d.o.o. za trgovinu i proizvodnju u likvidaciji, OIB 56365586885</izvorni_sadrzaj>
    <derivirana_varijabla naziv="DomainObject.Predmet.ProtustrankaFormatedOIB_1">  NAUTIČKO TEHNIČKI CENTAR d.o.o. za trgovinu i proizvodnju u likvidaciji, OIB 56365586885</derivirana_varijabla>
  </DomainObject.Predmet.ProtustrankaFormatedOIB>
  <DomainObject.Predmet.ProtustrankaFormatedWithAdress>
    <izvorni_sadrzaj> NAUTIČKO TEHNIČKI CENTAR d.o.o. za trgovinu i proizvodnju u likvidaciji, Stankovci 131, 23422 Stankovci</izvorni_sadrzaj>
    <derivirana_varijabla naziv="DomainObject.Predmet.ProtustrankaFormatedWithAdress_1"> NAUTIČKO TEHNIČKI CENTAR d.o.o. za trgovinu i proizvodnju u likvidaciji, Stankovci 131, 23422 Stankovci</derivirana_varijabla>
  </DomainObject.Predmet.ProtustrankaFormatedWithAdress>
  <DomainObject.Predmet.ProtustrankaFormatedWithAdressOIB>
    <izvorni_sadrzaj> NAUTIČKO TEHNIČKI CENTAR d.o.o. za trgovinu i proizvodnju u likvidaciji, OIB 56365586885, Stankovci 131, 23422 Stankovci</izvorni_sadrzaj>
    <derivirana_varijabla naziv="DomainObject.Predmet.ProtustrankaFormatedWithAdressOIB_1"> NAUTIČKO TEHNIČKI CENTAR d.o.o. za trgovinu i proizvodnju u likvidaciji, OIB 56365586885, Stankovci 131, 23422 Stankovci</derivirana_varijabla>
  </DomainObject.Predmet.ProtustrankaFormatedWithAdressOIB>
  <DomainObject.Predmet.ProtustrankaWithAdress>
    <izvorni_sadrzaj>NAUTIČKO TEHNIČKI CENTAR d.o.o. za trgovinu i proizvodnju u likvidaciji Stankovci 131, 23422 Stankovci</izvorni_sadrzaj>
    <derivirana_varijabla naziv="DomainObject.Predmet.ProtustrankaWithAdress_1">NAUTIČKO TEHNIČKI CENTAR d.o.o. za trgovinu i proizvodnju u likvidaciji Stankovci 131, 23422 Stankovci</derivirana_varijabla>
  </DomainObject.Predmet.ProtustrankaWithAdress>
  <DomainObject.Predmet.ProtustrankaWithAdressOIB>
    <izvorni_sadrzaj>NAUTIČKO TEHNIČKI CENTAR d.o.o. za trgovinu i proizvodnju u likvidaciji, OIB 56365586885, Stankovci 131, 23422 Stankovci</izvorni_sadrzaj>
    <derivirana_varijabla naziv="DomainObject.Predmet.ProtustrankaWithAdressOIB_1">NAUTIČKO TEHNIČKI CENTAR d.o.o. za trgovinu i proizvodnju u likvidaciji, OIB 56365586885, Stankovci 131, 23422 Stankovci</derivirana_varijabla>
  </DomainObject.Predmet.ProtustrankaWithAdressOIB>
  <DomainObject.Predmet.ProtustrankaNazivFormated>
    <izvorni_sadrzaj>NAUTIČKO TEHNIČKI CENTAR d.o.o. za trgovinu i proizvodnju u likvidaciji</izvorni_sadrzaj>
    <derivirana_varijabla naziv="DomainObject.Predmet.ProtustrankaNazivFormated_1">NAUTIČKO TEHNIČKI CENTAR d.o.o. za trgovinu i proizvodnju u likvidaciji</derivirana_varijabla>
  </DomainObject.Predmet.ProtustrankaNazivFormated>
  <DomainObject.Predmet.ProtustrankaNazivFormatedOIB>
    <izvorni_sadrzaj>NAUTIČKO TEHNIČKI CENTAR d.o.o. za trgovinu i proizvodnju u likvidaciji, OIB 56365586885</izvorni_sadrzaj>
    <derivirana_varijabla naziv="DomainObject.Predmet.ProtustrankaNazivFormatedOIB_1">NAUTIČKO TEHNIČKI CENTAR d.o.o. za trgovinu i proizvodnju u likvidaciji, OIB 56365586885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56971.40</izvorni_sadrzaj>
    <derivirana_varijabla naziv="DomainObject.Predmet.TrenutnaVrijednost_1">56971.40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NAUTIČKO TEHNIČKI CENTAR d.o.o. za trgovinu i proizvodnju u likvidaciji</item>
    </izvorni_sadrzaj>
    <derivirana_varijabla naziv="DomainObject.Predmet.ProtuStrankaListFormated_1">
      <item>NAUTIČKO TEHNIČKI CENTAR d.o.o. za trgovinu i proizvodnju u likvidaciji</item>
    </derivirana_varijabla>
  </DomainObject.Predmet.ProtuStrankaListFormated>
  <DomainObject.Predmet.ProtuStrankaListFormatedOIB>
    <izvorni_sadrzaj>
      <item>NAUTIČKO TEHNIČKI CENTAR d.o.o. za trgovinu i proizvodnju u likvidaciji, OIB 56365586885</item>
    </izvorni_sadrzaj>
    <derivirana_varijabla naziv="DomainObject.Predmet.ProtuStrankaListFormatedOIB_1">
      <item>NAUTIČKO TEHNIČKI CENTAR d.o.o. za trgovinu i proizvodnju u likvidaciji, OIB 56365586885</item>
    </derivirana_varijabla>
  </DomainObject.Predmet.ProtuStrankaListFormatedOIB>
  <DomainObject.Predmet.ProtuStrankaListFormatedWithAdress>
    <izvorni_sadrzaj>
      <item>NAUTIČKO TEHNIČKI CENTAR d.o.o. za trgovinu i proizvodnju u likvidaciji, Stankovci 131, 23422 Stankovci</item>
    </izvorni_sadrzaj>
    <derivirana_varijabla naziv="DomainObject.Predmet.ProtuStrankaListFormatedWithAdress_1">
      <item>NAUTIČKO TEHNIČKI CENTAR d.o.o. za trgovinu i proizvodnju u likvidaciji, Stankovci 131, 23422 Stankovci</item>
    </derivirana_varijabla>
  </DomainObject.Predmet.ProtuStrankaListFormatedWithAdress>
  <DomainObject.Predmet.ProtuStrankaListFormatedWithAdressOIB>
    <izvorni_sadrzaj>
      <item>NAUTIČKO TEHNIČKI CENTAR d.o.o. za trgovinu i proizvodnju u likvidaciji, OIB 56365586885, Stankovci 131, 23422 Stankovci</item>
    </izvorni_sadrzaj>
    <derivirana_varijabla naziv="DomainObject.Predmet.ProtuStrankaListFormatedWithAdressOIB_1">
      <item>NAUTIČKO TEHNIČKI CENTAR d.o.o. za trgovinu i proizvodnju u likvidaciji, OIB 56365586885, Stankovci 131, 23422 Stankovci</item>
    </derivirana_varijabla>
  </DomainObject.Predmet.ProtuStrankaListFormatedWithAdressOIB>
  <DomainObject.Predmet.ProtuStrankaListNazivFormated>
    <izvorni_sadrzaj>
      <item>NAUTIČKO TEHNIČKI CENTAR d.o.o. za trgovinu i proizvodnju u likvidaciji</item>
    </izvorni_sadrzaj>
    <derivirana_varijabla naziv="DomainObject.Predmet.ProtuStrankaListNazivFormated_1">
      <item>NAUTIČKO TEHNIČKI CENTAR d.o.o. za trgovinu i proizvodnju u likvidaciji</item>
    </derivirana_varijabla>
  </DomainObject.Predmet.ProtuStrankaListNazivFormated>
  <DomainObject.Predmet.ProtuStrankaListNazivFormatedOIB>
    <izvorni_sadrzaj>
      <item>NAUTIČKO TEHNIČKI CENTAR d.o.o. za trgovinu i proizvodnju u likvidaciji, OIB 56365586885</item>
    </izvorni_sadrzaj>
    <derivirana_varijabla naziv="DomainObject.Predmet.ProtuStrankaListNazivFormatedOIB_1">
      <item>NAUTIČKO TEHNIČKI CENTAR d.o.o. za trgovinu i proizvodnju u likvidaciji, OIB 56365586885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St-732/2015-5</izvorni_sadrzaj>
    <derivirana_varijabla naziv="DomainObject.PoslovniBrojDokumenta_1">St-732/2015-5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NAUTIČKO TEHNIČKI CENTAR d.o.o. za trgovinu i proizvodnju u likvidaciji</izvorni_sadrzaj>
    <derivirana_varijabla naziv="DomainObject.Predmet.ProtustrankaIDrugi_1">NAUTIČKO TEHNIČKI CENTAR d.o.o. za trgovinu i proizvodnju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NAUTIČKO TEHNIČKI CENTAR d.o.o. za trgovinu i proizvodnju u likvidaciji, OIB 56365586885, Stankovci 131, 23422 Stankovci</izvorni_sadrzaj>
    <derivirana_varijabla naziv="DomainObject.Predmet.ProtustrankaIDrugiAdressOIB_1">NAUTIČKO TEHNIČKI CENTAR d.o.o. za trgovinu i proizvodnju u likvidaciji, OIB 56365586885, Stankovci 131,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NAUTIČKO TEHNIČKI CENTAR d.o.o. za trgovinu i proizvodnju u likvidaciji</item>
    </izvorni_sadrzaj>
    <derivirana_varijabla naziv="DomainObject.Predmet.SudioniciListNaziv_1">
      <item>FINA</item>
      <item>NAUTIČKO TEHNIČKI CENTAR d.o.o. za trgovinu i proizvodnju u likvidaciji</item>
    </derivirana_varijabla>
  </DomainObject.Predmet.SudioniciListNaziv>
  <DomainObject.Predmet.SudioniciListAdressOIB>
    <izvorni_sadrzaj>
      <item>FINA, OIB 85821130368</item>
      <item>NAUTIČKO TEHNIČKI CENTAR d.o.o. za trgovinu i proizvodnju u likvidaciji, OIB 56365586885, Stankovci 131,23422 Stankovci</item>
    </izvorni_sadrzaj>
    <derivirana_varijabla naziv="DomainObject.Predmet.SudioniciListAdressOIB_1">
      <item>FINA, OIB 85821130368</item>
      <item>NAUTIČKO TEHNIČKI CENTAR d.o.o. za trgovinu i proizvodnju u likvidaciji, OIB 56365586885, Stankovci 131,23422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4889C-7356-4C3B-80AA-D5B81EC54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2313</properties:Characters>
  <properties:Lines>75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2016-08-22T08:37:00Z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St-732/2015-5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