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ad0a" w14:paraId="4edad0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>
        <w:t xml:space="preserve">Broj: </w:t>
      </w:r>
      <w:r w:rsidR="00242064">
        <w:t>1/</w:t>
      </w:r>
      <w:r>
        <w:t>St-</w:t>
      </w:r>
      <w:r w:rsidR="00881180">
        <w:t>1601</w:t>
      </w:r>
      <w:r w:rsidR="00242064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AB35B6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881180">
        <w:rPr>
          <w:b/>
        </w:rPr>
        <w:t xml:space="preserve">R1 j.d.o.o. za trgovinu i usluge, OIB 30872720435, Kardinala Alojzija Stepinca 28, </w:t>
      </w:r>
      <w:proofErr w:type="spellStart"/>
      <w:r w:rsidR="00881180">
        <w:rPr>
          <w:b/>
        </w:rPr>
        <w:t>Ruščica</w:t>
      </w:r>
      <w:proofErr w:type="spellEnd"/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804CD8">
        <w:t>27</w:t>
      </w:r>
      <w:r w:rsidR="00242064">
        <w:t>.studenog</w:t>
      </w:r>
      <w:r w:rsidR="00637D8D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881180">
        <w:rPr>
          <w:b/>
        </w:rPr>
        <w:t xml:space="preserve">R1 j.d.o.o. za trgovinu i usluge, OIB 30872720435, Kardinala Alojzija Stepinca 28, </w:t>
      </w:r>
      <w:proofErr w:type="spellStart"/>
      <w:r w:rsidR="00881180">
        <w:rPr>
          <w:b/>
        </w:rPr>
        <w:t>Ruščica</w:t>
      </w:r>
      <w:proofErr w:type="spellEnd"/>
      <w:r w:rsidR="00602D55">
        <w:t>,</w:t>
      </w:r>
      <w:r w:rsidR="00513B17">
        <w:t xml:space="preserve"> </w:t>
      </w:r>
      <w:r>
        <w:t xml:space="preserve">iznosi </w:t>
      </w:r>
      <w:r w:rsidR="00881180">
        <w:rPr>
          <w:b/>
        </w:rPr>
        <w:t>38.278,81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881180">
        <w:rPr>
          <w:b/>
        </w:rPr>
        <w:t xml:space="preserve">IVAN EREŠ, OIB 65830585747, Kardinala Alojzija Stepinca 28, </w:t>
      </w:r>
      <w:proofErr w:type="spellStart"/>
      <w:r w:rsidR="00881180">
        <w:rPr>
          <w:b/>
        </w:rPr>
        <w:t>Ruščica</w:t>
      </w:r>
      <w:proofErr w:type="spellEnd"/>
      <w:r w:rsidR="006D3CF6"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CC20B3">
        <w:rPr>
          <w:b/>
        </w:rPr>
        <w:t>1</w:t>
      </w:r>
      <w:r w:rsidR="00881180">
        <w:rPr>
          <w:b/>
        </w:rPr>
        <w:t>601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1B0EF1">
        <w:t>2</w:t>
      </w:r>
      <w:r w:rsidR="00804CD8">
        <w:t>7</w:t>
      </w:r>
      <w:r w:rsidR="00242064">
        <w:t>.studenog</w:t>
      </w:r>
      <w:r w:rsidR="00637D8D">
        <w:t xml:space="preserve"> 2017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0BE" w:rsidR="000650BE">
      <w:r>
        <w:separator/>
      </w:r>
    </w:p>
  </w:endnote>
  <w:endnote w:id="0" w:type="continuationSeparator">
    <w:p w:rsidRDefault="000650BE" w:rsidR="00065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0BE" w:rsidR="000650BE">
      <w:r>
        <w:separator/>
      </w:r>
    </w:p>
  </w:footnote>
  <w:footnote w:id="0" w:type="continuationSeparator">
    <w:p w:rsidRDefault="000650BE" w:rsidR="00065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650BE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064"/>
    <w:rsid w:val="002453C4"/>
    <w:rsid w:val="0025000D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C6A2C"/>
    <w:rsid w:val="007D0AD5"/>
    <w:rsid w:val="007E68CA"/>
    <w:rsid w:val="007E7376"/>
    <w:rsid w:val="007F1C41"/>
    <w:rsid w:val="007F6CA1"/>
    <w:rsid w:val="008023F7"/>
    <w:rsid w:val="00804CD8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04D2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C20B3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38278.81</izvorni_sadrzaj>
    <derivirana_varijabla naziv="DomainObject.Predmet.InicijalnaVrijednost_1">38278.81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St-1601/2017</izvorni_sadrzaj>
    <derivirana_varijabla naziv="DomainObject.Predmet.OznakaBroj_1">St-1601/2017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R1 j.d.o.o. za trgovinu i usluge</izvorni_sadrzaj>
    <derivirana_varijabla naziv="DomainObject.Predmet.ProtustrankaFormated_1">  R1 j.d.o.o. za trgovinu i usluge</derivirana_varijabla>
  </DomainObject.Predmet.ProtustrankaFormated>
  <DomainObject.Predmet.ProtustrankaFormatedOIB>
    <izvorni_sadrzaj>  R1 j.d.o.o. za trgovinu i usluge, OIB 30872720435</izvorni_sadrzaj>
    <derivirana_varijabla naziv="DomainObject.Predmet.ProtustrankaFormatedOIB_1">  R1 j.d.o.o. za trgovinu i usluge, OIB 30872720435</derivirana_varijabla>
  </DomainObject.Predmet.ProtustrankaFormatedOIB>
  <DomainObject.Predmet.ProtustrankaFormatedWithAdress>
    <izvorni_sadrzaj> R1 j.d.o.o. za trgovinu i usluge, Kardinala Alojzija Stepinca 28, 35000 Rušćica</izvorni_sadrzaj>
    <derivirana_varijabla naziv="DomainObject.Predmet.ProtustrankaFormatedWithAdress_1"> R1 j.d.o.o. za trgovinu i usluge, Kardinala Alojzija Stepinca 28, 35000 Rušćica</derivirana_varijabla>
  </DomainObject.Predmet.ProtustrankaFormatedWithAdress>
  <DomainObject.Predmet.ProtustrankaFormatedWithAdressOIB>
    <izvorni_sadrzaj> R1 j.d.o.o. za trgovinu i usluge, OIB 30872720435, Kardinala Alojzija Stepinca 28, 35000 Rušćica</izvorni_sadrzaj>
    <derivirana_varijabla naziv="DomainObject.Predmet.ProtustrankaFormatedWithAdressOIB_1"> R1 j.d.o.o. za trgovinu i usluge, OIB 30872720435, Kardinala Alojzija Stepinca 28, 35000 Rušćica</derivirana_varijabla>
  </DomainObject.Predmet.ProtustrankaFormatedWithAdressOIB>
  <DomainObject.Predmet.ProtustrankaWithAdress>
    <izvorni_sadrzaj>R1 j.d.o.o. za trgovinu i usluge Kardinala Alojzija Stepinca 28, 35000 Rušćica</izvorni_sadrzaj>
    <derivirana_varijabla naziv="DomainObject.Predmet.ProtustrankaWithAdress_1">R1 j.d.o.o. za trgovinu i usluge Kardinala Alojzija Stepinca 28, 35000 Rušćica</derivirana_varijabla>
  </DomainObject.Predmet.ProtustrankaWithAdress>
  <DomainObject.Predmet.ProtustrankaWithAdressOIB>
    <izvorni_sadrzaj>R1 j.d.o.o. za trgovinu i usluge, OIB 30872720435, Kardinala Alojzija Stepinca 28, 35000 Rušćica</izvorni_sadrzaj>
    <derivirana_varijabla naziv="DomainObject.Predmet.ProtustrankaWithAdressOIB_1">R1 j.d.o.o. za trgovinu i usluge, OIB 30872720435, Kardinala Alojzija Stepinca 28, 35000 Rušćica</derivirana_varijabla>
  </DomainObject.Predmet.ProtustrankaWithAdressOIB>
  <DomainObject.Predmet.ProtustrankaNazivFormated>
    <izvorni_sadrzaj>R1 j.d.o.o. za trgovinu i usluge</izvorni_sadrzaj>
    <derivirana_varijabla naziv="DomainObject.Predmet.ProtustrankaNazivFormated_1">R1 j.d.o.o. za trgovinu i usluge</derivirana_varijabla>
  </DomainObject.Predmet.ProtustrankaNazivFormated>
  <DomainObject.Predmet.ProtustrankaNazivFormatedOIB>
    <izvorni_sadrzaj>R1 j.d.o.o. za trgovinu i usluge, OIB 30872720435</izvorni_sadrzaj>
    <derivirana_varijabla naziv="DomainObject.Predmet.ProtustrankaNazivFormatedOIB_1">R1 j.d.o.o. za trgovinu i usluge, OIB 30872720435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R1 j.d.o.o. za trgovinu i usluge</item>
    </izvorni_sadrzaj>
    <derivirana_varijabla naziv="DomainObject.Predmet.ProtuStrankaListFormated_1">
      <item>R1 j.d.o.o. za trgovinu i usluge</item>
    </derivirana_varijabla>
  </DomainObject.Predmet.ProtuStrankaListFormated>
  <DomainObject.Predmet.ProtuStrankaListFormatedOIB>
    <izvorni_sadrzaj>
      <item>R1 j.d.o.o. za trgovinu i usluge, OIB 30872720435</item>
    </izvorni_sadrzaj>
    <derivirana_varijabla naziv="DomainObject.Predmet.ProtuStrankaListFormatedOIB_1">
      <item>R1 j.d.o.o. za trgovinu i usluge, OIB 30872720435</item>
    </derivirana_varijabla>
  </DomainObject.Predmet.ProtuStrankaListFormatedOIB>
  <DomainObject.Predmet.ProtuStrankaListFormatedWithAdress>
    <izvorni_sadrzaj>
      <item>R1 j.d.o.o. za trgovinu i usluge, Kardinala Alojzija Stepinca 28, 35000 Rušćica</item>
    </izvorni_sadrzaj>
    <derivirana_varijabla naziv="DomainObject.Predmet.ProtuStrankaListFormatedWithAdress_1">
      <item>R1 j.d.o.o. za trgovinu i usluge, Kardinala Alojzija Stepinca 28, 35000 Rušćica</item>
    </derivirana_varijabla>
  </DomainObject.Predmet.ProtuStrankaListFormatedWithAdress>
  <DomainObject.Predmet.ProtuStrankaListFormatedWithAdressOIB>
    <izvorni_sadrzaj>
      <item>R1 j.d.o.o. za trgovinu i usluge, OIB 30872720435, Kardinala Alojzija Stepinca 28, 35000 Rušćica</item>
    </izvorni_sadrzaj>
    <derivirana_varijabla naziv="DomainObject.Predmet.ProtuStrankaListFormatedWithAdressOIB_1">
      <item>R1 j.d.o.o. za trgovinu i usluge, OIB 30872720435, Kardinala Alojzija Stepinca 28, 35000 Rušćica</item>
    </derivirana_varijabla>
  </DomainObject.Predmet.ProtuStrankaListFormatedWithAdressOIB>
  <DomainObject.Predmet.ProtuStrankaListNazivFormated>
    <izvorni_sadrzaj>
      <item>R1 j.d.o.o. za trgovinu i usluge</item>
    </izvorni_sadrzaj>
    <derivirana_varijabla naziv="DomainObject.Predmet.ProtuStrankaListNazivFormated_1">
      <item>R1 j.d.o.o. za trgovinu i usluge</item>
    </derivirana_varijabla>
  </DomainObject.Predmet.ProtuStrankaListNazivFormated>
  <DomainObject.Predmet.ProtuStrankaListNazivFormatedOIB>
    <izvorni_sadrzaj>
      <item>R1 j.d.o.o. za trgovinu i usluge, OIB 30872720435</item>
    </izvorni_sadrzaj>
    <derivirana_varijabla naziv="DomainObject.Predmet.ProtuStrankaListNazivFormatedOIB_1">
      <item>R1 j.d.o.o. za trgovinu i usluge, OIB 30872720435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R1 j.d.o.o. za trgovinu i usluge</izvorni_sadrzaj>
    <derivirana_varijabla naziv="DomainObject.Predmet.ProtustrankaIDrugi_1">R1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R1 j.d.o.o. za trgovinu i usluge, OIB 30872720435, Kardinala Alojzija Stepinca 28, 35000 Rušćica</izvorni_sadrzaj>
    <derivirana_varijabla naziv="DomainObject.Predmet.ProtustrankaIDrugiAdressOIB_1">R1 j.d.o.o. za trgovinu i usluge, OIB 30872720435, Kardinala Alojzija Stepinca 28,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R1 j.d.o.o. za trgovinu i usluge</item>
    </izvorni_sadrzaj>
    <derivirana_varijabla naziv="DomainObject.Predmet.SudioniciListNaziv_1">
      <item>Financijska agencija</item>
      <item>R1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R1 j.d.o.o. za trgovinu i usluge, OIB 30872720435, Kardinala Alojzija Stepinca 28,35000 Rušćica</item>
    </izvorni_sadrzaj>
    <derivirana_varijabla naziv="DomainObject.Predmet.SudioniciListAdressOIB_1">
      <item>Financijska agencija, OIB 85821130368, Ulica grada Vukovara 70,10000 Zagreb</item>
      <item>R1 j.d.o.o. za trgovinu i usluge, OIB 30872720435, Kardinala Alojzija Stepinca 28,35000 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30872720435</item>
    </izvorni_sadrzaj>
    <derivirana_varijabla naziv="DomainObject.Predmet.SudioniciListNazivOIB_1">
      <item>, OIB 85821130368</item>
      <item>, OIB 30872720435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369</properties:Words>
  <properties:Characters>2033</properties:Characters>
  <properties:Lines>52</properties:Lines>
  <properties:Paragraphs>17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2017-07-21T06:25:00Z</dcterms:created>
  <dc:creator>Korisnik</dc:creator>
  <cp:lastModifiedBy>wsadmin</cp:lastModifiedBy>
  <cp:lastPrinted>2017-11-24T13:24:00Z</cp:lastPrinted>
  <dcterms:modified xmlns:xsi="http://www.w3.org/2001/XMLSchema-instance" xsi:type="dcterms:W3CDTF">2017-11-28T12:50:00Z</dcterms:modified>
  <cp:revision>21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