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271c" w14:paraId="e01271c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535BDA" w:rsidRPr="00535BDA">
        <w:t>POLIPLAST j.d.o.o.</w:t>
      </w:r>
      <w:r w:rsidR="00535BDA">
        <w:t>, Luka Ludbreška 27, Luka Ludbreška</w:t>
      </w:r>
      <w:r w:rsidR="00D25082">
        <w:t xml:space="preserve">, OIB: </w:t>
      </w:r>
      <w:r w:rsidR="00535BDA" w:rsidRPr="00535BDA">
        <w:t>65086150822</w:t>
      </w:r>
      <w:r>
        <w:t xml:space="preserve">, </w:t>
      </w:r>
      <w:r w:rsidR="00535BDA">
        <w:t>8</w:t>
      </w:r>
      <w:r w:rsidR="005A1CAB">
        <w:t>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535BDA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535BDA" w:rsidRPr="00535BDA">
        <w:t>POLIPLAST j.d.o.o.</w:t>
      </w:r>
      <w:r w:rsidR="00535BDA">
        <w:t>, Luka Ludbreška</w:t>
      </w:r>
      <w:r w:rsidR="00D25082">
        <w:t>,</w:t>
      </w:r>
      <w:r w:rsidR="00365CDA">
        <w:t xml:space="preserve"> </w:t>
      </w:r>
      <w:r w:rsidR="00535BDA">
        <w:rPr>
          <w:u w:val="single"/>
        </w:rPr>
        <w:t>Josipu Šebijanu, Luka Ludbreška, Luka Ludbreška 27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535BDA" w:rsidRPr="00535BDA">
        <w:rPr>
          <w:u w:val="single"/>
        </w:rPr>
        <w:t xml:space="preserve">63853761356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35BDA">
        <w:t>28. ožujka</w:t>
      </w:r>
      <w:r w:rsidR="005A1CAB">
        <w:t xml:space="preserve">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535BDA">
        <w:t>62.589,80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</w:t>
      </w:r>
      <w:r w:rsidR="00535BDA">
        <w:t>2 zaposlena.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35BDA">
        <w:rPr>
          <w:rFonts w:eastAsia="Times New Roman"/>
          <w:lang w:eastAsia="hr-HR"/>
        </w:rPr>
        <w:t>8</w:t>
      </w:r>
      <w:r w:rsidR="005A1CAB">
        <w:rPr>
          <w:rFonts w:eastAsia="Times New Roman"/>
          <w:lang w:eastAsia="hr-HR"/>
        </w:rPr>
        <w:t>. svibnja 2017.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535BDA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535BDA">
        <w:t xml:space="preserve">dužnika, </w:t>
      </w:r>
      <w:r w:rsidR="00535BDA" w:rsidRPr="00535BDA">
        <w:t>Josipu Šebijanu, Luka Ludbreška, Luka Ludbreška 27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D61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535BDA">
      <w:t>180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D61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535BDA">
      <w:t>180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90844"/>
    <w:rsid w:val="001A069D"/>
    <w:rsid w:val="001A2133"/>
    <w:rsid w:val="001E56E4"/>
    <w:rsid w:val="00210957"/>
    <w:rsid w:val="00267D61"/>
    <w:rsid w:val="00281AFC"/>
    <w:rsid w:val="002B7ABE"/>
    <w:rsid w:val="002D5FD6"/>
    <w:rsid w:val="002E3F7D"/>
    <w:rsid w:val="00334A2B"/>
    <w:rsid w:val="003548DA"/>
    <w:rsid w:val="00365CDA"/>
    <w:rsid w:val="003A7B96"/>
    <w:rsid w:val="003C596F"/>
    <w:rsid w:val="00402657"/>
    <w:rsid w:val="00410548"/>
    <w:rsid w:val="004D2BBB"/>
    <w:rsid w:val="00500381"/>
    <w:rsid w:val="005325BE"/>
    <w:rsid w:val="00535BDA"/>
    <w:rsid w:val="005422A2"/>
    <w:rsid w:val="00554D73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C7A5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POLIPLAST jednostavno društvo s ograničenom odgovornošću za proizvodnju plastike zastupanog po punomoćniku Josip Šebijan</izvorni_sadrzaj>
    <derivirana_varijabla naziv="DomainObject.Predmet.ProtustrankaFormated_1">  POLIPLAST jednostavno društvo s ograničenom odgovornošću za proizvodnju plastike zastupanog po punomoćniku Josip Šebijan</derivirana_varijabla>
  </DomainObject.Predmet.ProtustrankaFormated>
  <DomainObject.Predmet.ProtustrankaFormatedOIB>
    <izvorni_sadrzaj>  POLIPLAST jednostavno društvo s ograničenom odgovornošću za proizvodnju plastike, OIB 65086150822 zastupanog po punomoćniku Josip Šebijan</izvorni_sadrzaj>
    <derivirana_varijabla naziv="DomainObject.Predmet.ProtustrankaFormatedOIB_1">  POLIPLAST jednostavno društvo s ograničenom odgovornošću za proizvodnju plastike, OIB 65086150822 zastupanog po punomoćniku Josip Šebijan</derivirana_varijabla>
  </DomainObject.Predmet.ProtustrankaFormatedOIB>
  <DomainObject.Predmet.ProtustrankaFormatedWithAdress>
    <izvorni_sadrzaj> POLIPLAST jednostavno društvo s ograničenom odgovornošću za proizvodnju plastike, Luka Ludbreška 27, 42230 Luka Ludbreška zastupanog po punomoćniku Josip Šebijan</izvorni_sadrzaj>
    <derivirana_varijabla naziv="DomainObject.Predmet.ProtustrankaFormatedWithAdress_1"> POLIPLAST jednostavno društvo s ograničenom odgovornošću za proizvodnju plastike, Luka Ludbreška 27, 42230 Luka Ludbreška zastupanog po punomoćniku Josip Šebijan</derivirana_varijabla>
  </DomainObject.Predmet.ProtustrankaFormatedWithAdress>
  <DomainObject.Predmet.ProtustrankaFormatedWithAdressOIB>
    <izvorni_sadrzaj> POLIPLAST jednostavno društvo s ograničenom odgovornošću za proizvodnju plastike, OIB 65086150822, Luka Ludbreška 27, 42230 Luka Ludbreška zastupanog po punomoćniku Josip Šebijan</izvorni_sadrzaj>
    <derivirana_varijabla naziv="DomainObject.Predmet.ProtustrankaFormatedWithAdressOIB_1"> POLIPLAST jednostavno društvo s ograničenom odgovornošću za proizvodnju plastike, OIB 65086150822, Luka Ludbreška 27, 42230 Luka Ludbreška zastupanog po punomoćniku Josip Šebijan</derivirana_varijabla>
  </DomainObject.Predmet.ProtustrankaFormatedWithAdressOIB>
  <DomainObject.Predmet.ProtustrankaWithAdress>
    <izvorni_sadrzaj>POLIPLAST jednostavno društvo s ograničenom odgovornošću za proizvodnju plastike Luka Ludbreška 27, 42230 Luka Ludbreška</izvorni_sadrzaj>
    <derivirana_varijabla naziv="DomainObject.Predmet.ProtustrankaWithAdress_1">POLIPLAST jednostavno društvo s ograničenom odgovornošću za proizvodnju plastike Luka Ludbreška 27, 42230 Luka Ludbreška</derivirana_varijabla>
  </DomainObject.Predmet.ProtustrankaWithAdress>
  <DomainObject.Predmet.ProtustrankaWithAdressOIB>
    <izvorni_sadrzaj>POLIPLAST jednostavno društvo s ograničenom odgovornošću za proizvodnju plastike, OIB 65086150822, Luka Ludbreška 27, 42230 Luka Ludbreška</izvorni_sadrzaj>
    <derivirana_varijabla naziv="DomainObject.Predmet.ProtustrankaWithAdressOIB_1">POLIPLAST jednostavno društvo s ograničenom odgovornošću za proizvodnju plastike, OIB 65086150822, Luka Ludbreška 27, 42230 Luka Ludbreška</derivirana_varijabla>
  </DomainObject.Predmet.ProtustrankaWithAdressOIB>
  <DomainObject.Predmet.ProtustrankaNazivFormated>
    <izvorni_sadrzaj>POLIPLAST jednostavno društvo s ograničenom odgovornošću za proizvodnju plastike</izvorni_sadrzaj>
    <derivirana_varijabla naziv="DomainObject.Predmet.ProtustrankaNazivFormated_1">POLIPLAST jednostavno društvo s ograničenom odgovornošću za proizvodnju plastike</derivirana_varijabla>
  </DomainObject.Predmet.ProtustrankaNazivFormated>
  <DomainObject.Predmet.ProtustrankaNazivFormatedOIB>
    <izvorni_sadrzaj>POLIPLAST jednostavno društvo s ograničenom odgovornošću za proizvodnju plastike, OIB 65086150822</izvorni_sadrzaj>
    <derivirana_varijabla naziv="DomainObject.Predmet.ProtustrankaNazivFormatedOIB_1">POLIPLAST jednostavno društvo s ograničenom odgovornošću za proizvodnju plastike, OIB 65086150822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62589.90</izvorni_sadrzaj>
    <derivirana_varijabla naziv="DomainObject.Predmet.TrenutnaVrijednost_1">62589.90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POLIPLAST jednostavno društvo s ograničenom odgovornošću za proizvodnju plastike zastupanog po punomoćniku Josip Šebijan</item>
    </izvorni_sadrzaj>
    <derivirana_varijabla naziv="DomainObject.Predmet.ProtuStrankaListFormated_1">
      <item>POLIPLAST jednostavno društvo s ograničenom odgovornošću za proizvodnju plastike zastupanog po punomoćniku Josip Šebijan</item>
    </derivirana_varijabla>
  </DomainObject.Predmet.ProtuStrankaListFormated>
  <DomainObject.Predmet.ProtuStrankaListFormatedOIB>
    <izvorni_sadrzaj>
      <item>POLIPLAST jednostavno društvo s ograničenom odgovornošću za proizvodnju plastike, OIB 65086150822 zastupanog po punomoćniku Josip Šebijan</item>
    </izvorni_sadrzaj>
    <derivirana_varijabla naziv="DomainObject.Predmet.ProtuStrankaListFormatedOIB_1">
      <item>POLIPLAST jednostavno društvo s ograničenom odgovornošću za proizvodnju plastike, OIB 65086150822 zastupanog po punomoćniku Josip Šebijan</item>
    </derivirana_varijabla>
  </DomainObject.Predmet.ProtuStrankaListFormatedOIB>
  <DomainObject.Predmet.ProtuStrankaListFormatedWithAdress>
    <izvorni_sadrzaj>
      <item>POLIPLAST jednostavno društvo s ograničenom odgovornošću za proizvodnju plastike, Luka Ludbreška 27, 42230 Luka Ludbreška zastupanog po punomoćniku Josip Šebijan</item>
    </izvorni_sadrzaj>
    <derivirana_varijabla naziv="DomainObject.Predmet.ProtuStrankaListFormatedWithAdress_1">
      <item>POLIPLAST jednostavno društvo s ograničenom odgovornošću za proizvodnju plastike, Luka Ludbreška 27, 42230 Luka Ludbreška zastupanog po punomoćniku Josip Šebijan</item>
    </derivirana_varijabla>
  </DomainObject.Predmet.ProtuStrankaListFormatedWithAdress>
  <DomainObject.Predmet.ProtuStrankaListFormatedWithAdressOIB>
    <izvorni_sadrzaj>
      <item>POLIPLAST jednostavno društvo s ograničenom odgovornošću za proizvodnju plastike, OIB 65086150822, Luka Ludbreška 27, 42230 Luka Ludbreška zastupanog po punomoćniku Josip Šebijan</item>
    </izvorni_sadrzaj>
    <derivirana_varijabla naziv="DomainObject.Predmet.ProtuStrankaListFormatedWithAdressOIB_1">
      <item>POLIPLAST jednostavno društvo s ograničenom odgovornošću za proizvodnju plastike, OIB 65086150822, Luka Ludbreška 27, 42230 Luka Ludbreška zastupanog po punomoćniku Josip Šebijan</item>
    </derivirana_varijabla>
  </DomainObject.Predmet.ProtuStrankaListFormatedWithAdressOIB>
  <DomainObject.Predmet.ProtuStrankaListNazivFormated>
    <izvorni_sadrzaj>
      <item>POLIPLAST jednostavno društvo s ograničenom odgovornošću za proizvodnju plastike</item>
    </izvorni_sadrzaj>
    <derivirana_varijabla naziv="DomainObject.Predmet.ProtuStrankaListNazivFormated_1">
      <item>POLIPLAST jednostavno društvo s ograničenom odgovornošću za proizvodnju plastike</item>
    </derivirana_varijabla>
  </DomainObject.Predmet.ProtuStrankaListNazivFormated>
  <DomainObject.Predmet.ProtuStrankaListNazivFormatedOIB>
    <izvorni_sadrzaj>
      <item>POLIPLAST jednostavno društvo s ograničenom odgovornošću za proizvodnju plastike, OIB 65086150822</item>
    </izvorni_sadrzaj>
    <derivirana_varijabla naziv="DomainObject.Predmet.ProtuStrankaListNazivFormatedOIB_1">
      <item>POLIPLAST jednostavno društvo s ograničenom odgovornošću za proizvodnju plastike, OIB 65086150822</item>
    </derivirana_varijabla>
  </DomainObject.Predmet.ProtuStrankaListNazivFormatedOIB>
  <DomainObject.Predmet.OstaliListFormated>
    <izvorni_sadrzaj>
      <item>Sudski registar</item>
      <item>e-oglasna ploča</item>
      <item>Josip Šebijan punomoćnik sudionika u postupku POLIPLAST jednostavno društvo s ograničenom odgovornošću za proizvodnju plastike</item>
    </izvorni_sadrzaj>
    <derivirana_varijabla naziv="DomainObject.Predmet.OstaliListFormated_1">
      <item>Sudski registar</item>
      <item>e-oglasna ploča</item>
      <item>Josip Šebijan punomoćnik sudionika u postupku POLIPLAST jednostavno društvo s ograničenom odgovornošću za proizvodnju plastike</item>
    </derivirana_varijabla>
  </DomainObject.Predmet.OstaliListFormated>
  <DomainObject.Predmet.OstaliListFormatedOIB>
    <izvorni_sadrzaj>
      <item>Sudski registar</item>
      <item>e-oglasna ploča</item>
      <item>Josip Šebijan, OIB 63853761356 punomoćnik sudionika u postupku POLIPLAST jednostavno društvo s ograničenom odgovornošću za proizvodnju plastike</item>
    </izvorni_sadrzaj>
    <derivirana_varijabla naziv="DomainObject.Predmet.OstaliListFormatedOIB_1">
      <item>Sudski registar</item>
      <item>e-oglasna ploča</item>
      <item>Josip Šebijan, OIB 63853761356 punomoćnik sudionika u postupku POLIPLAST jednostavno društvo s ograničenom odgovornošću za proizvodnju plastike</item>
    </derivirana_varijabla>
  </DomainObject.Predmet.OstaliListFormatedOIB>
  <DomainObject.Predmet.OstaliListFormatedWithAdress>
    <izvorni_sadrzaj>
      <item>Sudski registar</item>
      <item>e-oglasna ploča</item>
      <item>Josip Šebijan, Luka Ludbreška 27, 42230 Luka Ludbreška punomoćnik sudionika u postupku POLIPLAST jednostavno društvo s ograničenom odgovornošću za proizvodnju plastike</item>
    </izvorni_sadrzaj>
    <derivirana_varijabla naziv="DomainObject.Predmet.OstaliListFormatedWithAdress_1">
      <item>Sudski registar</item>
      <item>e-oglasna ploča</item>
      <item>Josip Šebijan, Luka Ludbreška 27, 42230 Luka Ludbreška punomoćnik sudionika u postupku POLIPLAST jednostavno društvo s ograničenom odgovornošću za proizvodnju plastike</item>
    </derivirana_varijabla>
  </DomainObject.Predmet.OstaliListFormatedWithAdress>
  <DomainObject.Predmet.OstaliListFormatedWithAdressOIB>
    <izvorni_sadrzaj>
      <item>Sudski registar</item>
      <item>e-oglasna ploča</item>
      <item>Josip Šebijan, OIB 63853761356, Luka Ludbreška 27, 42230 Luka Ludbreška punomoćnik sudionika u postupku POLIPLAST jednostavno društvo s ograničenom odgovornošću za proizvodnju plastike</item>
    </izvorni_sadrzaj>
    <derivirana_varijabla naziv="DomainObject.Predmet.OstaliListFormatedWithAdressOIB_1">
      <item>Sudski registar</item>
      <item>e-oglasna ploča</item>
      <item>Josip Šebijan, OIB 63853761356, Luka Ludbreška 27, 42230 Luka Ludbreška punomoćnik sudionika u postupku POLIPLAST jednostavno društvo s ograničenom odgovornošću za proizvodnju plastike</item>
    </derivirana_varijabla>
  </DomainObject.Predmet.OstaliListFormatedWithAdressOIB>
  <DomainObject.Predmet.OstaliListNazivFormated>
    <izvorni_sadrzaj>
      <item>Sudski registar</item>
      <item>e-oglasna ploča</item>
      <item>Josip Šebijan</item>
    </izvorni_sadrzaj>
    <derivirana_varijabla naziv="DomainObject.Predmet.OstaliListNazivFormated_1">
      <item>Sudski registar</item>
      <item>e-oglasna ploča</item>
      <item>Josip Šebijan</item>
    </derivirana_varijabla>
  </DomainObject.Predmet.OstaliListNazivFormated>
  <DomainObject.Predmet.OstaliListNazivFormatedOIB>
    <izvorni_sadrzaj>
      <item>Sudski registar</item>
      <item>e-oglasna ploča</item>
      <item>Josip Šebijan, OIB 63853761356</item>
    </izvorni_sadrzaj>
    <derivirana_varijabla naziv="DomainObject.Predmet.OstaliListNazivFormatedOIB_1">
      <item>Sudski registar</item>
      <item>e-oglasna ploča</item>
      <item>Josip Šebijan, OIB 63853761356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POLIPLAST jednostavno društvo s ograničenom odgovornošću za proizvodnju plastike</izvorni_sadrzaj>
    <derivirana_varijabla naziv="DomainObject.Predmet.ProtustrankaIDrugi_1">POLIPLAST jednostavno društvo s ograničenom odgovornošću za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POLIPLAST jednostavno društvo s ograničenom odgovornošću za proizvodnju plastike, OIB 65086150822, Luka Ludbreška 27, 42230 Luka Ludbreška</izvorni_sadrzaj>
    <derivirana_varijabla naziv="DomainObject.Predmet.ProtustrankaIDrugiAdressOIB_1">POLIPLAST jednostavno društvo s ograničenom odgovornošću za proizvodnju plastike, OIB 65086150822, Luka Ludbreška 27, 42230 Luka Ludbreška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POLIPLAST jednostavno društvo s ograničenom odgovornošću za proizvodnju plastike</item>
      <item>Sudski registar</item>
      <item>e-oglasna ploča</item>
      <item>Josip Šebijan</item>
    </izvorni_sadrzaj>
    <derivirana_varijabla naziv="DomainObject.Predmet.SudioniciListNaziv_1">
      <item>Financijska agencija</item>
      <item>POLIPLAST jednostavno društvo s ograničenom odgovornošću za proizvodnju plastike</item>
      <item>Sudski registar</item>
      <item>e-oglasna ploča</item>
      <item>Josip Šebijan</item>
    </derivirana_varijabla>
  </DomainObject.Predmet.SudioniciListNaziv>
  <DomainObject.Predmet.SudioniciListAdressOIB>
    <izvorni_sadrzaj>
      <item>Financijska agencija, OIB 85821130368, Ulica grada Vukovara 70,10000 Zagreb</item>
      <item>POLIPLAST jednostavno društvo s ograničenom odgovornošću za proizvodnju plastike, OIB 65086150822, Luka Ludbreška 27,42230 Luka Ludbreška</item>
      <item>Sudski registar</item>
      <item>e-oglasna ploča</item>
      <item>Josip Šebijan, OIB 63853761356, Luka Ludbreška 27,42230 Luka Ludbreška</item>
    </izvorni_sadrzaj>
    <derivirana_varijabla naziv="DomainObject.Predmet.SudioniciListAdressOIB_1">
      <item>Financijska agencija, OIB 85821130368, Ulica grada Vukovara 70,10000 Zagreb</item>
      <item>POLIPLAST jednostavno društvo s ograničenom odgovornošću za proizvodnju plastike, OIB 65086150822, Luka Ludbreška 27,42230 Luka Ludbreška</item>
      <item>Sudski registar</item>
      <item>e-oglasna ploča</item>
      <item>Josip Šebijan, OIB 63853761356, Luka Ludbreška 27,42230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65086150822</item>
      <item>, OIB null</item>
      <item>, OIB null</item>
      <item>, OIB 63853761356</item>
    </izvorni_sadrzaj>
    <derivirana_varijabla naziv="DomainObject.Predmet.SudioniciListNazivOIB_1">
      <item>, OIB 85821130368</item>
      <item>, OIB 65086150822</item>
      <item>, OIB null</item>
      <item>, OIB null</item>
      <item>, OIB 63853761356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2219</properties:Characters>
  <properties:Lines>76</properties:Lines>
  <properties:Paragraphs>33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2017-05-08T06:44:00Z</cp:lastPrinted>
  <dcterms:modified xmlns:xsi="http://www.w3.org/2001/XMLSchema-instance" xsi:type="dcterms:W3CDTF">2017-05-08T06:44:00Z</dcterms:modified>
  <cp:revision>36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