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e005" w14:paraId="605e005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D83532">
        <w:t>TOMKIĆ</w:t>
      </w:r>
      <w:proofErr w:type="spellEnd"/>
      <w:r w:rsidR="00D83532">
        <w:t xml:space="preserve"> MARINO j.d.o.o. </w:t>
      </w:r>
      <w:proofErr w:type="spellStart"/>
      <w:r w:rsidR="00D83532">
        <w:t>Rabac</w:t>
      </w:r>
      <w:proofErr w:type="spellEnd"/>
      <w:r w:rsidR="00D83532">
        <w:t xml:space="preserve">, Obala Maršala Tita </w:t>
      </w:r>
      <w:proofErr w:type="spellStart"/>
      <w:r w:rsidR="00D83532">
        <w:t>47</w:t>
      </w:r>
      <w:proofErr w:type="spellEnd"/>
      <w:r w:rsidR="00D83532">
        <w:t xml:space="preserve"> B, </w:t>
      </w:r>
      <w:proofErr w:type="spellStart"/>
      <w:r w:rsidR="00D83532">
        <w:t>OIB</w:t>
      </w:r>
      <w:proofErr w:type="spellEnd"/>
      <w:r w:rsidR="00D83532">
        <w:t xml:space="preserve">: </w:t>
      </w:r>
      <w:proofErr w:type="spellStart"/>
      <w:r w:rsidR="00D83532">
        <w:t>70764231670</w:t>
      </w:r>
      <w:proofErr w:type="spellEnd"/>
      <w:r>
        <w:t xml:space="preserve">, dana </w:t>
      </w:r>
      <w:proofErr w:type="spellStart"/>
      <w:r w:rsidR="00D83532">
        <w:t>13</w:t>
      </w:r>
      <w:proofErr w:type="spellEnd"/>
      <w:r w:rsidR="00D83532">
        <w:t>. srpnja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D83532">
        <w:t>TOMKIĆ</w:t>
      </w:r>
      <w:proofErr w:type="spellEnd"/>
      <w:r w:rsidR="00D83532">
        <w:t xml:space="preserve"> MARINO j.d.o.o. </w:t>
      </w:r>
      <w:proofErr w:type="spellStart"/>
      <w:r w:rsidR="00D83532">
        <w:t>Rabac</w:t>
      </w:r>
      <w:proofErr w:type="spellEnd"/>
      <w:r w:rsidR="00D83532">
        <w:t xml:space="preserve">, Obala Maršala Tita </w:t>
      </w:r>
      <w:proofErr w:type="spellStart"/>
      <w:r w:rsidR="00D83532">
        <w:t>47</w:t>
      </w:r>
      <w:proofErr w:type="spellEnd"/>
      <w:r w:rsidR="00D83532">
        <w:t xml:space="preserve"> B, </w:t>
      </w:r>
      <w:proofErr w:type="spellStart"/>
      <w:r w:rsidR="00D83532">
        <w:t>OIB</w:t>
      </w:r>
      <w:proofErr w:type="spellEnd"/>
      <w:r w:rsidR="00D83532">
        <w:t xml:space="preserve">: </w:t>
      </w:r>
      <w:proofErr w:type="spellStart"/>
      <w:r w:rsidR="00D83532">
        <w:t>70764231670</w:t>
      </w:r>
      <w:proofErr w:type="spellEnd"/>
      <w:r>
        <w:t xml:space="preserve">, koji je zaprimljen </w:t>
      </w:r>
      <w:r w:rsidR="00D83532">
        <w:t>1</w:t>
      </w:r>
      <w:r w:rsidR="003E60BB">
        <w:t xml:space="preserve">. </w:t>
      </w:r>
      <w:r w:rsidR="00D83532">
        <w:t>ožujka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</w:t>
      </w:r>
    </w:p>
    <w:p w:rsidRDefault="00D63119" w:rsidP="00324040" w:rsidR="00D63119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 w:rsidR="00D83532">
        <w:t>TOMKIĆ</w:t>
      </w:r>
      <w:proofErr w:type="spellEnd"/>
      <w:r w:rsidR="00D83532">
        <w:t xml:space="preserve"> MARINO j.d.o.o. </w:t>
      </w:r>
      <w:proofErr w:type="spellStart"/>
      <w:r w:rsidR="00D83532">
        <w:t>Rabac</w:t>
      </w:r>
      <w:proofErr w:type="spellEnd"/>
      <w:r w:rsidR="00D83532">
        <w:t xml:space="preserve">, Obala Maršala Tita </w:t>
      </w:r>
      <w:proofErr w:type="spellStart"/>
      <w:r w:rsidR="00D83532">
        <w:t>47</w:t>
      </w:r>
      <w:proofErr w:type="spellEnd"/>
      <w:r w:rsidR="00D83532">
        <w:t xml:space="preserve"> B, </w:t>
      </w:r>
      <w:proofErr w:type="spellStart"/>
      <w:r w:rsidR="00D83532">
        <w:t>OIB</w:t>
      </w:r>
      <w:proofErr w:type="spellEnd"/>
      <w:r w:rsidR="00D83532">
        <w:t xml:space="preserve">: </w:t>
      </w:r>
      <w:proofErr w:type="spellStart"/>
      <w:r w:rsidR="00D83532">
        <w:t>70764231670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D83532">
        <w:t>12</w:t>
      </w:r>
      <w:proofErr w:type="spellEnd"/>
      <w:r w:rsidR="00D83532">
        <w:t>. srpnja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g. </w:t>
      </w:r>
      <w:r w:rsidR="00D83532">
        <w:t>FINA dostavila</w:t>
      </w:r>
      <w:r>
        <w:t xml:space="preserve"> potvrdu od </w:t>
      </w:r>
      <w:r w:rsidR="00D83532">
        <w:t>9. srpnja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D83532">
        <w:t>13</w:t>
      </w:r>
      <w:proofErr w:type="spellEnd"/>
      <w:r w:rsidR="00D83532">
        <w:t>. srpnja</w:t>
      </w:r>
      <w:r w:rsidR="00D56C15">
        <w:t xml:space="preserve">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 w:rsidR="0029562E">
        <w:t xml:space="preserve">   </w:t>
      </w:r>
      <w:r w:rsidR="00165C23">
        <w:t>D</w:t>
      </w:r>
      <w:r w:rsidR="00095894">
        <w:t>amir Rabar</w:t>
      </w:r>
      <w:r w:rsidR="00165C23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  <w:r w:rsidR="00D83532">
        <w:rPr>
          <w:sz w:val="22"/>
          <w:szCs w:val="22"/>
        </w:rPr>
        <w:t xml:space="preserve"> 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  <w:r w:rsidR="00D83532">
        <w:rPr>
          <w:sz w:val="22"/>
          <w:szCs w:val="22"/>
        </w:rPr>
        <w:t>po pun.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3532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1454A5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D83532">
      <w:t>56</w:t>
    </w:r>
    <w:proofErr w:type="spellEnd"/>
    <w:r>
      <w:t>/</w:t>
    </w:r>
    <w:proofErr w:type="spellStart"/>
    <w:r w:rsidR="00D56C15">
      <w:t>20</w:t>
    </w:r>
    <w:r>
      <w:t>1</w:t>
    </w:r>
    <w:r w:rsidR="00D56C15">
      <w:t>8</w:t>
    </w:r>
    <w:proofErr w:type="spellEnd"/>
    <w:r>
      <w:t>-</w:t>
    </w:r>
    <w:proofErr w:type="spellStart"/>
    <w:r w:rsidR="00D83532"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454A5"/>
    <w:rsid w:val="00165C23"/>
    <w:rsid w:val="00177AA1"/>
    <w:rsid w:val="002024A6"/>
    <w:rsid w:val="00206BC8"/>
    <w:rsid w:val="00234464"/>
    <w:rsid w:val="00242276"/>
    <w:rsid w:val="00255A90"/>
    <w:rsid w:val="00281B41"/>
    <w:rsid w:val="00284B1B"/>
    <w:rsid w:val="0029562E"/>
    <w:rsid w:val="002C7FD5"/>
    <w:rsid w:val="00312B8A"/>
    <w:rsid w:val="00323ADD"/>
    <w:rsid w:val="00324040"/>
    <w:rsid w:val="00362C5D"/>
    <w:rsid w:val="00381D7F"/>
    <w:rsid w:val="00386A76"/>
    <w:rsid w:val="003B47F7"/>
    <w:rsid w:val="003E60BB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7F6FB4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83532"/>
    <w:rsid w:val="00DA4EF4"/>
    <w:rsid w:val="00DB15B3"/>
    <w:rsid w:val="00DD0741"/>
    <w:rsid w:val="00DE5301"/>
    <w:rsid w:val="00E01F33"/>
    <w:rsid w:val="00E87BE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4A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4A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4A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4A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4A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4A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4A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4A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MARINO j.d.o.o. RABAC zastupanog po punomoćniku Odvj. Vedran Petrić</izvorni_sadrzaj>
    <derivirana_varijabla naziv="DomainObject.Predmet.ProtustrankaFormated_1">  TOMKIĆ MARINO j.d.o.o. RABAC zastupanog po punomoćniku Odvj. Vedran Petrić</derivirana_varijabla>
  </DomainObject.Predmet.ProtustrankaFormated>
  <DomainObject.Predmet.ProtustrankaFormatedOIB>
    <izvorni_sadrzaj>  TOMKIĆ MARINO j.d.o.o. RABAC, OIB 70764231670 zastupanog po punomoćniku Odvj. Vedran Petrić</izvorni_sadrzaj>
    <derivirana_varijabla naziv="DomainObject.Predmet.ProtustrankaFormatedOIB_1">  TOMKIĆ MARINO j.d.o.o. RABAC, OIB 70764231670 zastupanog po punomoćniku Odvj. Vedran Petrić</derivirana_varijabla>
  </DomainObject.Predmet.ProtustrankaFormatedOIB>
  <DomainObject.Predmet.ProtustrankaFormatedWithAdress>
    <izvorni_sadrzaj> TOMKIĆ MARINO j.d.o.o. RABAC, Obala Maršala Tita 47 B, 52221 Rabac zastupanog po punomoćniku Odvj. Vedran Petrić</izvorni_sadrzaj>
    <derivirana_varijabla naziv="DomainObject.Predmet.ProtustrankaFormatedWithAdress_1"> TOMKIĆ MARINO j.d.o.o. RABAC, Obala Maršala Tita 47 B, 52221 Rabac zastupanog po punomoćniku Odvj. Vedran Petrić</derivirana_varijabla>
  </DomainObject.Predmet.ProtustrankaFormatedWithAdress>
  <DomainObject.Predmet.ProtustrankaFormatedWithAdressOIB>
    <izvorni_sadrzaj> TOMKIĆ MARINO j.d.o.o. RABAC, OIB 70764231670, Obala Maršala Tita 47 B, 52221 Rabac zastupanog po punomoćniku Odvj. Vedran Petrić</izvorni_sadrzaj>
    <derivirana_varijabla naziv="DomainObject.Predmet.ProtustrankaFormatedWithAdressOIB_1"> TOMKIĆ MARINO j.d.o.o. RABAC, OIB 70764231670, Obala Maršala Tita 47 B, 52221 Rabac zastupanog po punomoćniku Odvj. Vedran Petrić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107963.14</izvorni_sadrzaj>
    <derivirana_varijabla naziv="DomainObject.Predmet.TrenutnaVrijednost_1">107963.14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 zastupanog po punomoćniku Odvj. Vedran Petrić</item>
    </izvorni_sadrzaj>
    <derivirana_varijabla naziv="DomainObject.Predmet.ProtuStrankaListFormated_1">
      <item>TOMKIĆ MARINO j.d.o.o. RABAC zastupanog po punomoćniku Odvj. Vedran Petrić</item>
    </derivirana_varijabla>
  </DomainObject.Predmet.ProtuStrankaListFormated>
  <DomainObject.Predmet.ProtuStrankaListFormatedOIB>
    <izvorni_sadrzaj>
      <item>TOMKIĆ MARINO j.d.o.o. RABAC, OIB 70764231670 zastupanog po punomoćniku Odvj. Vedran Petrić</item>
    </izvorni_sadrzaj>
    <derivirana_varijabla naziv="DomainObject.Predmet.ProtuStrankaListFormatedOIB_1">
      <item>TOMKIĆ MARINO j.d.o.o. RABAC, OIB 70764231670 zastupanog po punomoćniku Odvj. Vedran Petrić</item>
    </derivirana_varijabla>
  </DomainObject.Predmet.ProtuStrankaListFormatedOIB>
  <DomainObject.Predmet.ProtuStrankaListFormatedWithAdress>
    <izvorni_sadrzaj>
      <item>TOMKIĆ MARINO j.d.o.o. RABAC, Obala Maršala Tita 47 B, 52221 Rabac zastupanog po punomoćniku Odvj. Vedran Petrić</item>
    </izvorni_sadrzaj>
    <derivirana_varijabla naziv="DomainObject.Predmet.ProtuStrankaListFormatedWithAdress_1">
      <item>TOMKIĆ MARINO j.d.o.o. RABAC, Obala Maršala Tita 47 B, 52221 Rabac zastupanog po punomoćniku Odvj. Vedran Petrić</item>
    </derivirana_varijabla>
  </DomainObject.Predmet.ProtuStrankaListFormatedWithAdress>
  <DomainObject.Predmet.ProtuStrankaListFormatedWithAdressOIB>
    <izvorni_sadrzaj>
      <item>TOMKIĆ MARINO j.d.o.o. RABAC, OIB 70764231670, Obala Maršala Tita 47 B, 52221 Rabac zastupanog po punomoćniku Odvj. Vedran Petrić</item>
    </izvorni_sadrzaj>
    <derivirana_varijabla naziv="DomainObject.Predmet.ProtuStrankaListFormatedWithAdressOIB_1">
      <item>TOMKIĆ MARINO j.d.o.o. RABAC, OIB 70764231670, Obala Maršala Tita 47 B, 52221 Rabac zastupanog po punomoćniku Odvj. Vedran Petrić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>
      <item>Odvj. Vedran Petrić punomoćnik sudionika u postupku TOMKIĆ MARINO j.d.o.o. RABAC</item>
    </izvorni_sadrzaj>
    <derivirana_varijabla naziv="DomainObject.Predmet.OstaliListFormated_1">
      <item>Odvj. Vedran Petrić punomoćnik sudionika u postupku TOMKIĆ MARINO j.d.o.o. RABAC</item>
    </derivirana_varijabla>
  </DomainObject.Predmet.OstaliListFormated>
  <DomainObject.Predmet.OstaliListFormatedOIB>
    <izvorni_sadrzaj>
      <item>Odvj. Vedran Petrić punomoćnik sudionika u postupku TOMKIĆ MARINO j.d.o.o. RABAC</item>
    </izvorni_sadrzaj>
    <derivirana_varijabla naziv="DomainObject.Predmet.OstaliListFormatedOIB_1">
      <item>Odvj. Vedran Petrić punomoćnik sudionika u postupku TOMKIĆ MARINO j.d.o.o. RABAC</item>
    </derivirana_varijabla>
  </DomainObject.Predmet.OstaliListFormatedOIB>
  <DomainObject.Predmet.OstaliListFormatedWithAdress>
    <izvorni_sadrzaj>
      <item>Odvj. Vedran Petrić, Nikole Tesle 5, 52440 Poreč punomoćnik sudionika u postupku TOMKIĆ MARINO j.d.o.o. RABAC</item>
    </izvorni_sadrzaj>
    <derivirana_varijabla naziv="DomainObject.Predmet.OstaliListFormatedWithAdress_1">
      <item>Odvj. Vedran Petrić, Nikole Tesle 5, 52440 Poreč punomoćnik sudionika u postupku TOMKIĆ MARINO j.d.o.o. RABAC</item>
    </derivirana_varijabla>
  </DomainObject.Predmet.OstaliListFormatedWithAdress>
  <DomainObject.Predmet.OstaliListFormatedWithAdressOIB>
    <izvorni_sadrzaj>
      <item>Odvj. Vedran Petrić, Nikole Tesle 5, 52440 Poreč punomoćnik sudionika u postupku TOMKIĆ MARINO j.d.o.o. RABAC</item>
    </izvorni_sadrzaj>
    <derivirana_varijabla naziv="DomainObject.Predmet.OstaliListFormatedWithAdressOIB_1">
      <item>Odvj. Vedran Petrić, Nikole Tesle 5, 52440 Poreč punomoćnik sudionika u postupku TOMKIĆ MARINO j.d.o.o. RABAC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  <item>Odvj. Vedran Petrić</item>
    </izvorni_sadrzaj>
    <derivirana_varijabla naziv="DomainObject.Predmet.SudioniciListNaziv_1">
      <item>FINANCIJSKA AGENCIJA, RC RIJEKA, PODRUŽNICA PULA, PULA</item>
      <item>TOMKIĆ MARINO j.d.o.o. RABAC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  <item>, OIB null</item>
    </izvorni_sadrzaj>
    <derivirana_varijabla naziv="DomainObject.Predmet.SudioniciListNazivOIB_1">
      <item>, OIB 85821130368</item>
      <item>, OIB 70764231670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863FE-1967-45FE-99A9-B208171D4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1392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2018-07-12T12:14:00Z</dcterms:created>
  <dc:creator>Damir Rabar</dc:creator>
  <cp:lastModifiedBy>Lorena Paris Aničić</cp:lastModifiedBy>
  <cp:lastPrinted>2018-07-12T12:17:00Z</cp:lastPrinted>
  <dcterms:modified xmlns:xsi="http://www.w3.org/2001/XMLSchema-instance" xsi:type="dcterms:W3CDTF">2018-07-13T07:36:00Z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