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369d3a3" w14:paraId="369d3a3"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4122E5">
        <w:rPr>
          <w:lang w:val="pt-BR"/>
        </w:rPr>
        <w:t>-129</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 xml:space="preserve">dana </w:t>
      </w:r>
      <w:r w:rsidR="00EF47AB">
        <w:t>1</w:t>
      </w:r>
      <w:r w:rsidR="00A30079">
        <w:t>5</w:t>
      </w:r>
      <w:r>
        <w:t>.</w:t>
      </w:r>
      <w:r w:rsidR="00A30079">
        <w:t xml:space="preserve"> prosinca</w:t>
      </w:r>
      <w:r>
        <w:t xml:space="preserve"> 2016.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003948" w:rsidP="00003948" w:rsidR="00003948">
      <w:pPr>
        <w:jc w:val="both"/>
      </w:pPr>
    </w:p>
    <w:p w:rsidRDefault="00003948" w:rsidP="00003948" w:rsidR="00003948">
      <w:pPr>
        <w:jc w:val="both"/>
      </w:pPr>
      <w:r w:rsidRPr="000528A8">
        <w:tab/>
        <w:t>II  Ovim zaključkom određuje se</w:t>
      </w:r>
      <w:r w:rsidR="00415728">
        <w:t xml:space="preserve"> </w:t>
      </w:r>
      <w:r w:rsidR="009469F3">
        <w:t>dvanaesta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w:t>
      </w:r>
      <w:r w:rsidR="00770635">
        <w:t>3</w:t>
      </w:r>
      <w:r w:rsidR="00A15322">
        <w:t>.</w:t>
      </w:r>
      <w:r w:rsidR="00A30079">
        <w:t>0</w:t>
      </w:r>
      <w:r w:rsidR="00A15322">
        <w:t>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A30079">
        <w:rPr>
          <w:b/>
        </w:rPr>
        <w:t>20</w:t>
      </w:r>
      <w:r w:rsidRPr="000528A8">
        <w:rPr>
          <w:b/>
        </w:rPr>
        <w:t>.</w:t>
      </w:r>
      <w:r w:rsidR="00A30079">
        <w:rPr>
          <w:b/>
        </w:rPr>
        <w:t xml:space="preserve"> veljače</w:t>
      </w:r>
      <w:r>
        <w:rPr>
          <w:b/>
        </w:rPr>
        <w:t xml:space="preserve"> 201</w:t>
      </w:r>
      <w:r w:rsidR="004122E5">
        <w:rPr>
          <w:b/>
        </w:rPr>
        <w:t>7</w:t>
      </w:r>
      <w:r w:rsidRPr="000528A8">
        <w:rPr>
          <w:b/>
        </w:rPr>
        <w:t xml:space="preserve">. u </w:t>
      </w:r>
      <w:r w:rsidR="00A30079">
        <w:rPr>
          <w:b/>
        </w:rPr>
        <w:t>9,30</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F72172" w:rsidP="00003948" w:rsidR="00003948" w:rsidRPr="000528A8">
      <w:pPr>
        <w:jc w:val="center"/>
      </w:pPr>
      <w:r>
        <w:t>Zagreb,1</w:t>
      </w:r>
      <w:r w:rsidR="00A30079">
        <w:t>5</w:t>
      </w:r>
      <w:r w:rsidR="008A621B">
        <w:t>.</w:t>
      </w:r>
      <w:r w:rsidR="00A30079">
        <w:t xml:space="preserve"> prosinca</w:t>
      </w:r>
      <w:r w:rsidR="00003948" w:rsidRPr="000528A8">
        <w:t xml:space="preserve"> 201</w:t>
      </w:r>
      <w:r w:rsidR="00003948">
        <w:t>6</w:t>
      </w:r>
      <w:r w:rsidR="00003948" w:rsidRPr="000528A8">
        <w:t>.</w:t>
      </w:r>
    </w:p>
    <w:p w:rsidRDefault="00415728" w:rsidP="00E91121" w:rsidR="00D760A2">
      <w:pPr>
        <w:pStyle w:val="Podnaslov"/>
        <w:ind w:firstLine="708" w:left="4956"/>
        <w:rPr>
          <w:rFonts w:hAnsi="Times New Roman" w:ascii="Times New Roman"/>
          <w:b w:val="false"/>
          <w:color w:val="auto"/>
          <w:szCs w:val="24"/>
        </w:rPr>
      </w:pPr>
      <w:r>
        <w:t xml:space="preserve"> </w:t>
      </w:r>
      <w:r w:rsidR="00D760A2">
        <w:tab/>
      </w:r>
      <w:r w:rsidR="00D760A2">
        <w:tab/>
      </w:r>
      <w:r w:rsidR="00D760A2">
        <w:tab/>
      </w:r>
      <w:r w:rsidR="00D760A2">
        <w:tab/>
      </w:r>
      <w:r w:rsidR="00D760A2">
        <w:tab/>
      </w:r>
      <w:r w:rsidR="00D760A2">
        <w:rPr>
          <w:rFonts w:hAnsi="Times New Roman" w:ascii="Times New Roman"/>
          <w:b w:val="false"/>
          <w:color w:val="auto"/>
          <w:szCs w:val="24"/>
        </w:rPr>
        <w:t>Stečajni sudac:</w:t>
      </w:r>
    </w:p>
    <w:p w:rsidRDefault="00D760A2" w:rsidP="00E91121" w:rsidR="00D760A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760A2" w:rsidP="00E91121" w:rsidR="00D760A2">
      <w:pPr>
        <w:pStyle w:val="Podnaslov"/>
        <w:ind w:firstLine="720" w:left="4320"/>
        <w:rPr>
          <w:rFonts w:hAnsi="Times New Roman" w:ascii="Times New Roman"/>
          <w:b w:val="false"/>
          <w:color w:val="auto"/>
          <w:szCs w:val="24"/>
        </w:rPr>
      </w:pPr>
    </w:p>
    <w:p w:rsidRDefault="00D760A2" w:rsidP="00E91121" w:rsidR="00D760A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760A2" w:rsidP="00E91121" w:rsidR="00D760A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05290" w:rsidP="00D760A2" w:rsidR="00105290" w:rsidRPr="00FC1355">
      <w:pPr>
        <w:pStyle w:val="Podnaslov"/>
        <w:ind w:firstLine="708" w:left="4956"/>
        <w:rPr>
          <w:rFonts w:hAnsi="Times New Roman" w:ascii="Times New Roman"/>
          <w:b w:val="false"/>
          <w:color w:val="auto"/>
          <w:szCs w:val="24"/>
        </w:rPr>
      </w:pPr>
    </w:p>
    <w:p w:rsidRDefault="00457FBD" w:rsidP="00105290" w:rsidR="00457FBD" w:rsidRPr="00FC1355">
      <w:pPr>
        <w:pStyle w:val="Podnaslov"/>
        <w:ind w:firstLine="708" w:left="4956"/>
        <w:rPr>
          <w:rFonts w:hAnsi="Times New Roman" w:ascii="Times New Roman"/>
          <w:b w:val="false"/>
          <w:color w:val="auto"/>
          <w:szCs w:val="24"/>
        </w:rPr>
      </w:pPr>
    </w:p>
    <w:p w:rsidRDefault="0005736C" w:rsidP="00457FBD" w:rsidR="0005736C" w:rsidRPr="00FC1355">
      <w:pPr>
        <w:pStyle w:val="Podnaslov"/>
        <w:ind w:firstLine="708" w:left="4956"/>
        <w:rPr>
          <w:rFonts w:hAnsi="Times New Roman" w:ascii="Times New Roman"/>
          <w:b w:val="false"/>
          <w:color w:val="auto"/>
          <w:szCs w:val="24"/>
        </w:rPr>
      </w:pPr>
    </w:p>
    <w:p w:rsidRDefault="00003948" w:rsidP="0005736C"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FF400C" w:rsidP="00003948" w:rsidR="00FF400C"/>
    <w:p w:rsidRDefault="00480B98" w:rsidP="00003948" w:rsidR="00480B98"/>
    <w:p w:rsidRDefault="00480B98" w:rsidP="00003948" w:rsidR="00480B98"/>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D760A2" w:rsidP="00003948" w:rsidR="00D760A2"/>
    <w:p w:rsidRDefault="00003948" w:rsidP="00003948" w:rsidR="00003948"/>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B0459"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6B0459">
      <w:rPr>
        <w:rStyle w:val="Brojstranice"/>
        <w:noProof/>
      </w:rPr>
      <w:t>5</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5736C"/>
    <w:rsid w:val="00072EAC"/>
    <w:rsid w:val="000D1153"/>
    <w:rsid w:val="00105290"/>
    <w:rsid w:val="00164BE5"/>
    <w:rsid w:val="003C3FF1"/>
    <w:rsid w:val="004122E5"/>
    <w:rsid w:val="00415728"/>
    <w:rsid w:val="00457FBD"/>
    <w:rsid w:val="00480B98"/>
    <w:rsid w:val="00493E9A"/>
    <w:rsid w:val="004F4D44"/>
    <w:rsid w:val="006A21F9"/>
    <w:rsid w:val="006B0459"/>
    <w:rsid w:val="00770635"/>
    <w:rsid w:val="007A792F"/>
    <w:rsid w:val="008470EB"/>
    <w:rsid w:val="008A621B"/>
    <w:rsid w:val="00936D3A"/>
    <w:rsid w:val="009469F3"/>
    <w:rsid w:val="00A15322"/>
    <w:rsid w:val="00A30079"/>
    <w:rsid w:val="00B05954"/>
    <w:rsid w:val="00D760A2"/>
    <w:rsid w:val="00D96F86"/>
    <w:rsid w:val="00E147DC"/>
    <w:rsid w:val="00EF47AB"/>
    <w:rsid w:val="00F72172"/>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B0459"/>
    <w:rPr>
      <w:color w:val="808080"/>
      <w:bdr w:space="0" w:sz="0" w:color="auto" w:val="none"/>
      <w:shd w:fill="auto" w:color="auto" w:val="clear"/>
    </w:rPr>
  </w:style>
  <w:style w:customStyle="true" w:styleId="eSPISCCParagraphDefaultFont" w:type="character">
    <w:name w:val="eSPIS_CC_Paragraph Default Font"/>
    <w:basedOn w:val="Zadanifontodlomka"/>
    <w:rsid w:val="006B045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B045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045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045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B0459"/>
    <w:rPr>
      <w:color w:val="808080"/>
      <w:bdr w:color="auto" w:space="0" w:sz="0" w:val="none"/>
      <w:shd w:color="auto" w:fill="auto" w:val="clear"/>
    </w:rPr>
  </w:style>
  <w:style w:customStyle="1" w:styleId="eSPISCCParagraphDefaultFont" w:type="character">
    <w:name w:val="eSPIS_CC_Paragraph Default Font"/>
    <w:basedOn w:val="Zadanifontodlomka"/>
    <w:rsid w:val="006B045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B045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045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045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imjedbaUpisnicara>
    <izvorni_sadrzaj/>
    <derivirana_varijabla naziv="DomainObject.Predmet.PrimjedbaUpisnicara_1"/>
  </DomainObject.Predmet.PrimjedbaUpisnicar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tem>, OIB 80809284399</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item>, OIB 80809284399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1304</properties:Words>
  <properties:Characters>7169</properties:Characters>
  <properties:Lines>199</properties:Lines>
  <properties:Paragraphs>64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2016-12-15T08:50:00Z</dcterms:created>
  <dc:creator>Nikola Ribarić</dc:creator>
  <cp:lastModifiedBy>Jadranka Zelić</cp:lastModifiedBy>
  <cp:lastPrinted>2016-12-15T09:06:00Z</cp:lastPrinted>
  <dcterms:modified xmlns:xsi="http://www.w3.org/2001/XMLSchema-instance" xsi:type="dcterms:W3CDTF">2016-12-15T09:10:00Z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