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ff1c" w14:paraId="f6fff1c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1644D6">
        <w:rPr>
          <w:rFonts w:hAnsi="Times New Roman" w:ascii="Times New Roman"/>
          <w:szCs w:val="24"/>
        </w:rPr>
        <w:t>6180/16</w:t>
      </w:r>
      <w:r w:rsidR="00C258D1">
        <w:rPr>
          <w:rFonts w:hAnsi="Times New Roman" w:ascii="Times New Roman"/>
          <w:szCs w:val="24"/>
        </w:rPr>
        <w:t>-14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1644D6">
        <w:rPr>
          <w:szCs w:val="24"/>
        </w:rPr>
        <w:t>PRIMA VITA d. o. o., Brezovec Zelinski, Brezovec Zelinski 19, OIB 85704554004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1644D6">
        <w:rPr>
          <w:szCs w:val="24"/>
        </w:rPr>
        <w:t xml:space="preserve">dana </w:t>
      </w:r>
      <w:r w:rsidR="00332A16">
        <w:rPr>
          <w:szCs w:val="24"/>
        </w:rPr>
        <w:t>7</w:t>
      </w:r>
      <w:r w:rsidR="00741E63">
        <w:rPr>
          <w:szCs w:val="24"/>
        </w:rPr>
        <w:t xml:space="preserve">. </w:t>
      </w:r>
      <w:r w:rsidR="001644D6">
        <w:rPr>
          <w:szCs w:val="24"/>
        </w:rPr>
        <w:t>lipnja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1644D6">
        <w:rPr>
          <w:rFonts w:hAnsi="Times New Roman" w:ascii="Times New Roman"/>
          <w:szCs w:val="24"/>
        </w:rPr>
        <w:t>6180/16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1644D6" w:rsidRPr="001644D6">
        <w:rPr>
          <w:rFonts w:hAnsi="Times New Roman" w:ascii="Times New Roman"/>
          <w:szCs w:val="24"/>
        </w:rPr>
        <w:t>PRIMA VITA d. o. o., Brezovec Zelinski, Brezovec Zelinski 19, OIB 85704554004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1644D6" w:rsidRPr="001644D6">
        <w:rPr>
          <w:rFonts w:hAnsi="Times New Roman" w:ascii="Times New Roman"/>
          <w:szCs w:val="24"/>
        </w:rPr>
        <w:t>PRIMA VITA d. o. o., Brezovec Zelinski, Brezovec Zelinski 19, OIB 85704554004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1644D6">
        <w:rPr>
          <w:rFonts w:hAnsi="Times New Roman" w:ascii="Times New Roman"/>
          <w:szCs w:val="24"/>
        </w:rPr>
        <w:t>vio Potvrdu FINA-e (list 59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FE6B0F">
        <w:rPr>
          <w:rFonts w:hAnsi="Times New Roman" w:ascii="Times New Roman"/>
          <w:bCs/>
          <w:szCs w:val="24"/>
        </w:rPr>
        <w:t xml:space="preserve"> od 7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FE6B0F">
        <w:rPr>
          <w:rFonts w:hAnsi="Times New Roman" w:ascii="Times New Roman"/>
          <w:bCs/>
          <w:szCs w:val="24"/>
        </w:rPr>
        <w:t>lipnja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FE6B0F">
        <w:rPr>
          <w:rFonts w:hAnsi="Times New Roman" w:ascii="Times New Roman"/>
          <w:bCs/>
          <w:szCs w:val="24"/>
        </w:rPr>
        <w:t>59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FC0330">
        <w:rPr>
          <w:b w:val="false"/>
          <w:szCs w:val="24"/>
        </w:rPr>
        <w:t>7</w:t>
      </w:r>
      <w:r w:rsidR="00741E63">
        <w:rPr>
          <w:b w:val="false"/>
          <w:szCs w:val="24"/>
        </w:rPr>
        <w:t xml:space="preserve">. </w:t>
      </w:r>
      <w:r w:rsidR="00FE6B0F">
        <w:rPr>
          <w:b w:val="false"/>
          <w:szCs w:val="24"/>
        </w:rPr>
        <w:t>lipnja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C77ED2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C77ED2" w:rsidP="00C77ED2" w:rsidR="00C77ED2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77ED2" w:rsidP="00C77ED2" w:rsidR="00C77ED2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6C1626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FE6B0F">
      <w:rPr>
        <w:rFonts w:hAnsi="Times New Roman" w:ascii="Times New Roman"/>
        <w:szCs w:val="24"/>
      </w:rPr>
      <w:t>6180/16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644D6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B1CAE"/>
    <w:rsid w:val="006C1626"/>
    <w:rsid w:val="006C506D"/>
    <w:rsid w:val="006C5C45"/>
    <w:rsid w:val="006D38A8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83115"/>
    <w:rsid w:val="008A3B5E"/>
    <w:rsid w:val="008B7C25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8D1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77ED2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  <w:rsid w:val="00FE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E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77ED2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77ED2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E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77ED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77ED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St-6180/2016-14</izvorni_sadrzaj>
    <derivirana_varijabla naziv="DomainObject.Oznaka_1">St-6180/2016-14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6180</izvorni_sadrzaj>
    <derivirana_varijabla naziv="DomainObject.Predmet.Broj_1">6180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St-6180/2016</izvorni_sadrzaj>
    <derivirana_varijabla naziv="DomainObject.Predmet.OznakaBroj_1">St-6180/2016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VITA d.o.o. zastupanog po punomoćniku Jadranka Srpak</izvorni_sadrzaj>
    <derivirana_varijabla naziv="DomainObject.Predmet.ProtustrankaFormated_1">  PRIMA VITA d.o.o. zastupanog po punomoćniku Jadranka Srpak</derivirana_varijabla>
  </DomainObject.Predmet.ProtustrankaFormated>
  <DomainObject.Predmet.ProtustrankaFormatedOIB>
    <izvorni_sadrzaj>  PRIMA VITA d.o.o., OIB 85704554004 zastupanog po punomoćniku Jadranka Srpak</izvorni_sadrzaj>
    <derivirana_varijabla naziv="DomainObject.Predmet.ProtustrankaFormatedOIB_1">  PRIMA VITA d.o.o., OIB 85704554004 zastupanog po punomoćniku Jadranka Srpak</derivirana_varijabla>
  </DomainObject.Predmet.ProtustrankaFormatedOIB>
  <DomainObject.Predmet.ProtustrankaFormatedWithAdress>
    <izvorni_sadrzaj> PRIMA VITA d.o.o., Brezovec Zelinski 19, 10382 Brezovec Zelinski zastupanog po punomoćniku Jadranka Srpak</izvorni_sadrzaj>
    <derivirana_varijabla naziv="DomainObject.Predmet.ProtustrankaFormatedWithAdress_1"> PRIMA VITA d.o.o., Brezovec Zelinski 19, 10382 Brezovec Zelinski zastupanog po punomoćniku Jadranka Srpak</derivirana_varijabla>
  </DomainObject.Predmet.ProtustrankaFormatedWithAdress>
  <DomainObject.Predmet.ProtustrankaFormatedWithAdressOIB>
    <izvorni_sadrzaj> PRIMA VITA d.o.o., OIB 85704554004, Brezovec Zelinski 19, 10382 Brezovec Zelinski zastupanog po punomoćniku Jadranka Srpak</izvorni_sadrzaj>
    <derivirana_varijabla naziv="DomainObject.Predmet.ProtustrankaFormatedWithAdressOIB_1"> PRIMA VITA d.o.o., OIB 85704554004, Brezovec Zelinski 19, 10382 Brezovec Zelinski zastupanog po punomoćniku Jadranka Srpak</derivirana_varijabla>
  </DomainObject.Predmet.ProtustrankaFormatedWithAdressOIB>
  <DomainObject.Predmet.ProtustrankaWithAdress>
    <izvorni_sadrzaj>PRIMA VITA d.o.o. Brezovec Zelinski 19, 10382 Brezovec Zelinski</izvorni_sadrzaj>
    <derivirana_varijabla naziv="DomainObject.Predmet.ProtustrankaWithAdress_1">PRIMA VITA d.o.o. Brezovec Zelinski 19, 10382 Brezovec Zelinski</derivirana_varijabla>
  </DomainObject.Predmet.ProtustrankaWithAdress>
  <DomainObject.Predmet.ProtustrankaWithAdressOIB>
    <izvorni_sadrzaj>PRIMA VITA d.o.o., OIB 85704554004, Brezovec Zelinski 19, 10382 Brezovec Zelinski</izvorni_sadrzaj>
    <derivirana_varijabla naziv="DomainObject.Predmet.ProtustrankaWithAdressOIB_1">PRIMA VITA d.o.o., OIB 85704554004, Brezovec Zelinski 19, 10382 Brezovec Zelinski</derivirana_varijabla>
  </DomainObject.Predmet.ProtustrankaWithAdressOIB>
  <DomainObject.Predmet.ProtustrankaNazivFormated>
    <izvorni_sadrzaj>PRIMA VITA d.o.o.</izvorni_sadrzaj>
    <derivirana_varijabla naziv="DomainObject.Predmet.ProtustrankaNazivFormated_1">PRIMA VITA d.o.o.</derivirana_varijabla>
  </DomainObject.Predmet.ProtustrankaNazivFormated>
  <DomainObject.Predmet.ProtustrankaNazivFormatedOIB>
    <izvorni_sadrzaj>PRIMA VITA d.o.o., OIB 85704554004</izvorni_sadrzaj>
    <derivirana_varijabla naziv="DomainObject.Predmet.ProtustrankaNazivFormatedOIB_1">PRIMA VITA d.o.o., OIB 85704554004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VITA d.o.o. zastupanog po punomoćniku Jadranka Srpak</item>
    </izvorni_sadrzaj>
    <derivirana_varijabla naziv="DomainObject.Predmet.ProtuStrankaListFormated_1">
      <item>PRIMA VITA d.o.o. zastupanog po punomoćniku Jadranka Srpak</item>
    </derivirana_varijabla>
  </DomainObject.Predmet.ProtuStrankaListFormated>
  <DomainObject.Predmet.ProtuStrankaListFormatedOIB>
    <izvorni_sadrzaj>
      <item>PRIMA VITA d.o.o., OIB 85704554004 zastupanog po punomoćniku Jadranka Srpak</item>
    </izvorni_sadrzaj>
    <derivirana_varijabla naziv="DomainObject.Predmet.ProtuStrankaListFormatedOIB_1">
      <item>PRIMA VITA d.o.o., OIB 85704554004 zastupanog po punomoćniku Jadranka Srpak</item>
    </derivirana_varijabla>
  </DomainObject.Predmet.ProtuStrankaListFormatedOIB>
  <DomainObject.Predmet.ProtuStrankaListFormatedWithAdress>
    <izvorni_sadrzaj>
      <item>PRIMA VITA d.o.o., Brezovec Zelinski 19, 10382 Brezovec Zelinski zastupanog po punomoćniku Jadranka Srpak</item>
    </izvorni_sadrzaj>
    <derivirana_varijabla naziv="DomainObject.Predmet.ProtuStrankaListFormatedWithAdress_1">
      <item>PRIMA VITA d.o.o., Brezovec Zelinski 19, 10382 Brezovec Zelinski zastupanog po punomoćniku Jadranka Srpak</item>
    </derivirana_varijabla>
  </DomainObject.Predmet.ProtuStrankaListFormatedWithAdress>
  <DomainObject.Predmet.ProtuStrankaListFormatedWithAdressOIB>
    <izvorni_sadrzaj>
      <item>PRIMA VITA d.o.o., OIB 85704554004, Brezovec Zelinski 19, 10382 Brezovec Zelinski zastupanog po punomoćniku Jadranka Srpak</item>
    </izvorni_sadrzaj>
    <derivirana_varijabla naziv="DomainObject.Predmet.ProtuStrankaListFormatedWithAdressOIB_1">
      <item>PRIMA VITA d.o.o., OIB 85704554004, Brezovec Zelinski 19, 10382 Brezovec Zelinski zastupanog po punomoćniku Jadranka Srpak</item>
    </derivirana_varijabla>
  </DomainObject.Predmet.ProtuStrankaListFormatedWithAdressOIB>
  <DomainObject.Predmet.ProtuStrankaListNazivFormated>
    <izvorni_sadrzaj>
      <item>PRIMA VITA d.o.o.</item>
    </izvorni_sadrzaj>
    <derivirana_varijabla naziv="DomainObject.Predmet.ProtuStrankaListNazivFormated_1">
      <item>PRIMA VITA d.o.o.</item>
    </derivirana_varijabla>
  </DomainObject.Predmet.ProtuStrankaListNazivFormated>
  <DomainObject.Predmet.ProtuStrankaListNazivFormatedOIB>
    <izvorni_sadrzaj>
      <item>PRIMA VITA d.o.o., OIB 85704554004</item>
    </izvorni_sadrzaj>
    <derivirana_varijabla naziv="DomainObject.Predmet.ProtuStrankaListNazivFormatedOIB_1">
      <item>PRIMA VITA d.o.o., OIB 85704554004</item>
    </derivirana_varijabla>
  </DomainObject.Predmet.ProtuStrankaListNazivFormatedOIB>
  <DomainObject.Predmet.OstaliListFormated>
    <izvorni_sadrzaj>
      <item>Jadranka Srpak punomoćnik sudionika u postupku PRIMA VITA d.o.o.</item>
    </izvorni_sadrzaj>
    <derivirana_varijabla naziv="DomainObject.Predmet.OstaliListFormated_1">
      <item>Jadranka Srpak punomoćnik sudionika u postupku PRIMA VITA d.o.o.</item>
    </derivirana_varijabla>
  </DomainObject.Predmet.OstaliListFormated>
  <DomainObject.Predmet.OstaliListFormatedOIB>
    <izvorni_sadrzaj>
      <item>Jadranka Srpak, OIB 68916207214 punomoćnik sudionika u postupku PRIMA VITA d.o.o.</item>
    </izvorni_sadrzaj>
    <derivirana_varijabla naziv="DomainObject.Predmet.OstaliListFormatedOIB_1">
      <item>Jadranka Srpak, OIB 68916207214 punomoćnik sudionika u postupku PRIMA VITA d.o.o.</item>
    </derivirana_varijabla>
  </DomainObject.Predmet.OstaliListFormatedOIB>
  <DomainObject.Predmet.OstaliListFormatedWithAdress>
    <izvorni_sadrzaj>
      <item>Jadranka Srpak, Brezovec Zelinski 19, 10382 Brezovec Zelinski punomoćnik sudionika u postupku PRIMA VITA d.o.o.</item>
    </izvorni_sadrzaj>
    <derivirana_varijabla naziv="DomainObject.Predmet.OstaliListFormatedWithAdress_1">
      <item>Jadranka Srpak, Brezovec Zelinski 19, 10382 Brezovec Zelinski punomoćnik sudionika u postupku PRIMA VITA d.o.o.</item>
    </derivirana_varijabla>
  </DomainObject.Predmet.OstaliListFormatedWithAdress>
  <DomainObject.Predmet.OstaliListFormatedWithAdressOIB>
    <izvorni_sadrzaj>
      <item>Jadranka Srpak, OIB 68916207214, Brezovec Zelinski 19, 10382 Brezovec Zelinski punomoćnik sudionika u postupku PRIMA VITA d.o.o.</item>
    </izvorni_sadrzaj>
    <derivirana_varijabla naziv="DomainObject.Predmet.OstaliListFormatedWithAdressOIB_1">
      <item>Jadranka Srpak, OIB 68916207214, Brezovec Zelinski 19, 10382 Brezovec Zelinski punomoćnik sudionika u postupku PRIMA VITA d.o.o.</item>
    </derivirana_varijabla>
  </DomainObject.Predmet.OstaliListFormatedWithAdressOIB>
  <DomainObject.Predmet.OstaliListNazivFormated>
    <izvorni_sadrzaj>
      <item>Jadranka Srpak</item>
    </izvorni_sadrzaj>
    <derivirana_varijabla naziv="DomainObject.Predmet.OstaliListNazivFormated_1">
      <item>Jadranka Srpak</item>
    </derivirana_varijabla>
  </DomainObject.Predmet.OstaliListNazivFormated>
  <DomainObject.Predmet.OstaliListNazivFormatedOIB>
    <izvorni_sadrzaj>
      <item>Jadranka Srpak, OIB 68916207214</item>
    </izvorni_sadrzaj>
    <derivirana_varijabla naziv="DomainObject.Predmet.OstaliListNazivFormatedOIB_1">
      <item>Jadranka Srpak, OIB 68916207214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St-6180/2016-14</izvorni_sadrzaj>
    <derivirana_varijabla naziv="DomainObject.PoslovniBrojDokumenta_1">St-6180/2016-14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VITA d.o.o.</izvorni_sadrzaj>
    <derivirana_varijabla naziv="DomainObject.Predmet.ProtustrankaIDrugi_1">PRIMA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VITA d.o.o., OIB 85704554004, Brezovec Zelinski 19, 10382 Brezovec Zelinski</izvorni_sadrzaj>
    <derivirana_varijabla naziv="DomainObject.Predmet.ProtustrankaIDrugiAdressOIB_1">PRIMA VITA d.o.o., OIB 85704554004, Brezovec Zelinski 19, 10382 Brezovec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 VITA d.o.o.</item>
      <item>Jadranka Srpak</item>
    </izvorni_sadrzaj>
    <derivirana_varijabla naziv="DomainObject.Predmet.SudioniciListNaziv_1">
      <item>FINA Regionalni centar Zagreb</item>
      <item>PRIMA VITA d.o.o.</item>
      <item>Jadranka Srpak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PRIMA VITA d.o.o., OIB 85704554004, Brezovec Zelinski 19,10382 Brezovec Zelinski</item>
      <item>Jadranka Srpak, OIB 68916207214, Brezovec Zelinski 19,10382 Brezovec Zelinski</item>
    </izvorni_sadrzaj>
    <derivirana_varijabla naziv="DomainObject.Predmet.SudioniciListAdressOIB_1">
      <item>FINA Regionalni centar Zagreb, OIB 85821130368, Trg svibanjskih žrtava 1995. br. 1,10000 Zagreb</item>
      <item>PRIMA VITA d.o.o., OIB 85704554004, Brezovec Zelinski 19,10382 Brezovec Zelinski</item>
      <item>Jadranka Srpak, OIB 68916207214, Brezovec Zelinski 19,10382 Brezovec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85704554004</item>
      <item>, OIB 68916207214</item>
    </izvorni_sadrzaj>
    <derivirana_varijabla naziv="DomainObject.Predmet.SudioniciListNazivOIB_1">
      <item>, OIB 85821130368</item>
      <item>, OIB 85704554004</item>
      <item>, OIB 68916207214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418</properties:Words>
  <properties:Characters>2148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2018-06-07T08:17:00Z</dcterms:created>
  <dc:creator>Sudsko vijeće</dc:creator>
  <cp:lastModifiedBy>Monika Grbac</cp:lastModifiedBy>
  <cp:lastPrinted>2018-06-07T08:21:00Z</cp:lastPrinted>
  <dcterms:modified xmlns:xsi="http://www.w3.org/2001/XMLSchema-instance" xsi:type="dcterms:W3CDTF">2018-06-07T11:21:00Z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St-6180/2016-14 / Odluka - Rješenje - obustava postupka (PRIMA_VITA.docx)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