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9219F7">
        <w:trPr>
          <w:trHeight w:val="2358"/>
        </w:trPr>
        <w:tc>
          <w:tcPr>
            <w:tcW w:type="dxa" w:w="4342"/>
            <w:tcMar>
              <w:top w:type="dxa" w:w="0"/>
              <w:left w:type="dxa" w:w="108"/>
              <w:bottom w:type="dxa" w:w="0"/>
              <w:right w:type="dxa" w:w="108"/>
            </w:tcMar>
          </w:tcPr>
          <w:p w:rsidRDefault="00FF5F9A" w:rsidP="009219F7" w:rsidR="00BA6494" w:rsidRPr="009219F7">
            <w:pPr>
              <w:jc w:val="left"/>
              <w:rPr>
                <w:rFonts w:hAnsi="Times New Roman" w:ascii="Times New Roman"/>
                <w:sz w:val="24"/>
              </w:rPr>
            </w:pPr>
            <w:bookmarkStart w:name="_GoBack" w:id="0"/>
            <w:bookmarkEnd w:id="0"/>
            <w:r>
              <w:rPr>
                <w:rFonts w:hAnsi="Times New Roman" w:ascii="Times New Roman"/>
                <w:noProof/>
                <w:sz w:val="24"/>
                <w:lang w:eastAsia="hr-HR"/>
              </w:rPr>
              <w:t xml:space="preserve">                    </w:t>
            </w:r>
            <w:r w:rsidR="00BA6494" w:rsidRPr="009219F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9219F7">
            <w:pPr>
              <w:jc w:val="left"/>
              <w:rPr>
                <w:rFonts w:hAnsi="Times New Roman" w:ascii="Times New Roman"/>
                <w:sz w:val="24"/>
              </w:rPr>
            </w:pP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REPUBLIKA HRVATSKA</w:t>
            </w:r>
          </w:p>
          <w:p w:rsidRDefault="00BA6494" w:rsidP="009219F7" w:rsidR="00BA6494" w:rsidRPr="009219F7">
            <w:pPr>
              <w:jc w:val="left"/>
              <w:rPr>
                <w:rFonts w:hAnsi="Times New Roman" w:ascii="Times New Roman"/>
                <w:bCs/>
                <w:sz w:val="24"/>
              </w:rPr>
            </w:pPr>
            <w:r w:rsidRPr="009219F7">
              <w:rPr>
                <w:rFonts w:hAnsi="Times New Roman" w:ascii="Times New Roman"/>
                <w:bCs/>
                <w:sz w:val="24"/>
              </w:rPr>
              <w:t>TRGOVAČKI SUD U ZAGREBU</w:t>
            </w: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Zagreb, Amruševa 2/II</w:t>
            </w:r>
          </w:p>
        </w:tc>
      </w:tr>
    </w:tbl>
    <w:p w14:textId="a4f1aa3" w14:paraId="a4f1aa3" w:rsidRDefault="00E33BA1" w:rsidP="00FF5F9A" w:rsidR="00E33BA1" w:rsidRPr="009219F7">
      <w:pPr>
        <w:jc w:val="right"/>
        <w15:collapsed w:val="false"/>
        <w:rPr>
          <w:rFonts w:hAnsi="Times New Roman" w:ascii="Times New Roman"/>
          <w:sz w:val="24"/>
        </w:rPr>
      </w:pPr>
      <w:r w:rsidRPr="009219F7">
        <w:rPr>
          <w:rFonts w:hAnsi="Times New Roman" w:ascii="Times New Roman"/>
          <w:sz w:val="24"/>
        </w:rPr>
        <w:t>3 St</w:t>
      </w:r>
      <w:r w:rsidR="0094476D" w:rsidRPr="009219F7">
        <w:rPr>
          <w:rFonts w:hAnsi="Times New Roman" w:ascii="Times New Roman"/>
          <w:sz w:val="24"/>
        </w:rPr>
        <w:t>-</w:t>
      </w:r>
      <w:r w:rsidR="009B2908">
        <w:rPr>
          <w:rFonts w:hAnsi="Times New Roman" w:ascii="Times New Roman"/>
          <w:sz w:val="24"/>
        </w:rPr>
        <w:t>4195/16-</w:t>
      </w:r>
      <w:r w:rsidR="00D57E80">
        <w:rPr>
          <w:rFonts w:hAnsi="Times New Roman" w:ascii="Times New Roman"/>
          <w:sz w:val="24"/>
        </w:rPr>
        <w:t>11</w:t>
      </w:r>
    </w:p>
    <w:p w:rsidRDefault="00E33BA1" w:rsidP="009219F7" w:rsidR="00E33BA1" w:rsidRPr="009219F7">
      <w:pPr>
        <w:jc w:val="left"/>
        <w:rPr>
          <w:rFonts w:hAnsi="Times New Roman" w:ascii="Times New Roman"/>
          <w:sz w:val="24"/>
        </w:rPr>
      </w:pPr>
    </w:p>
    <w:p w:rsidRDefault="0094476D" w:rsidP="009219F7" w:rsidR="0094476D" w:rsidRPr="009219F7">
      <w:pPr>
        <w:jc w:val="left"/>
        <w:rPr>
          <w:rFonts w:hAnsi="Times New Roman" w:ascii="Times New Roman"/>
          <w:sz w:val="24"/>
        </w:rPr>
      </w:pPr>
    </w:p>
    <w:p w:rsidRDefault="008B2408" w:rsidP="00FF5F9A" w:rsidR="00E33BA1" w:rsidRPr="009219F7">
      <w:pPr>
        <w:jc w:val="center"/>
        <w:rPr>
          <w:rFonts w:hAnsi="Times New Roman" w:ascii="Times New Roman"/>
          <w:sz w:val="24"/>
        </w:rPr>
      </w:pPr>
      <w:r w:rsidRPr="009219F7">
        <w:rPr>
          <w:rFonts w:hAnsi="Times New Roman" w:ascii="Times New Roman"/>
          <w:sz w:val="24"/>
        </w:rPr>
        <w:t xml:space="preserve">U </w:t>
      </w:r>
      <w:r w:rsidR="00373047" w:rsidRPr="009219F7">
        <w:rPr>
          <w:rFonts w:hAnsi="Times New Roman" w:ascii="Times New Roman"/>
          <w:sz w:val="24"/>
        </w:rPr>
        <w:t xml:space="preserve"> </w:t>
      </w:r>
      <w:r w:rsidRPr="009219F7">
        <w:rPr>
          <w:rFonts w:hAnsi="Times New Roman" w:ascii="Times New Roman"/>
          <w:sz w:val="24"/>
        </w:rPr>
        <w:t>I</w:t>
      </w:r>
      <w:r w:rsidR="00373047" w:rsidRPr="009219F7">
        <w:rPr>
          <w:rFonts w:hAnsi="Times New Roman" w:ascii="Times New Roman"/>
          <w:sz w:val="24"/>
        </w:rPr>
        <w:t xml:space="preserve"> </w:t>
      </w:r>
      <w:r w:rsidRPr="009219F7">
        <w:rPr>
          <w:rFonts w:hAnsi="Times New Roman" w:ascii="Times New Roman"/>
          <w:sz w:val="24"/>
        </w:rPr>
        <w:t>M</w:t>
      </w:r>
      <w:r w:rsidR="00373047" w:rsidRPr="009219F7">
        <w:rPr>
          <w:rFonts w:hAnsi="Times New Roman" w:ascii="Times New Roman"/>
          <w:sz w:val="24"/>
        </w:rPr>
        <w:t xml:space="preserve"> </w:t>
      </w:r>
      <w:r w:rsidRPr="009219F7">
        <w:rPr>
          <w:rFonts w:hAnsi="Times New Roman" w:ascii="Times New Roman"/>
          <w:sz w:val="24"/>
        </w:rPr>
        <w:t xml:space="preserve">E </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E</w:t>
      </w:r>
      <w:r w:rsidR="00373047" w:rsidRPr="009219F7">
        <w:rPr>
          <w:rFonts w:hAnsi="Times New Roman" w:ascii="Times New Roman"/>
          <w:sz w:val="24"/>
        </w:rPr>
        <w:t xml:space="preserve"> </w:t>
      </w:r>
      <w:r w:rsidR="00C038FB" w:rsidRPr="009219F7">
        <w:rPr>
          <w:rFonts w:hAnsi="Times New Roman" w:ascii="Times New Roman"/>
          <w:sz w:val="24"/>
        </w:rPr>
        <w:t>P</w:t>
      </w:r>
      <w:r w:rsidR="00373047" w:rsidRPr="009219F7">
        <w:rPr>
          <w:rFonts w:hAnsi="Times New Roman" w:ascii="Times New Roman"/>
          <w:sz w:val="24"/>
        </w:rPr>
        <w:t xml:space="preserve"> </w:t>
      </w:r>
      <w:r w:rsidR="00C038FB" w:rsidRPr="009219F7">
        <w:rPr>
          <w:rFonts w:hAnsi="Times New Roman" w:ascii="Times New Roman"/>
          <w:sz w:val="24"/>
        </w:rPr>
        <w:t>U</w:t>
      </w:r>
      <w:r w:rsidR="00373047" w:rsidRPr="009219F7">
        <w:rPr>
          <w:rFonts w:hAnsi="Times New Roman" w:ascii="Times New Roman"/>
          <w:sz w:val="24"/>
        </w:rPr>
        <w:t xml:space="preserve"> </w:t>
      </w:r>
      <w:r w:rsidR="00C038FB" w:rsidRPr="009219F7">
        <w:rPr>
          <w:rFonts w:hAnsi="Times New Roman" w:ascii="Times New Roman"/>
          <w:sz w:val="24"/>
        </w:rPr>
        <w:t>B</w:t>
      </w:r>
      <w:r w:rsidR="00373047" w:rsidRPr="009219F7">
        <w:rPr>
          <w:rFonts w:hAnsi="Times New Roman" w:ascii="Times New Roman"/>
          <w:sz w:val="24"/>
        </w:rPr>
        <w:t xml:space="preserve"> </w:t>
      </w:r>
      <w:r w:rsidR="00C038FB" w:rsidRPr="009219F7">
        <w:rPr>
          <w:rFonts w:hAnsi="Times New Roman" w:ascii="Times New Roman"/>
          <w:sz w:val="24"/>
        </w:rPr>
        <w:t>L</w:t>
      </w:r>
      <w:r w:rsidR="00373047" w:rsidRPr="009219F7">
        <w:rPr>
          <w:rFonts w:hAnsi="Times New Roman" w:ascii="Times New Roman"/>
          <w:sz w:val="24"/>
        </w:rPr>
        <w:t xml:space="preserve"> </w:t>
      </w:r>
      <w:r w:rsidR="00C038FB" w:rsidRPr="009219F7">
        <w:rPr>
          <w:rFonts w:hAnsi="Times New Roman" w:ascii="Times New Roman"/>
          <w:sz w:val="24"/>
        </w:rPr>
        <w:t>I</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r w:rsidR="00C038FB" w:rsidRPr="009219F7">
        <w:rPr>
          <w:rFonts w:hAnsi="Times New Roman" w:ascii="Times New Roman"/>
          <w:sz w:val="24"/>
        </w:rPr>
        <w:t xml:space="preserve"> </w:t>
      </w:r>
      <w:r w:rsidR="00373047" w:rsidRPr="009219F7">
        <w:rPr>
          <w:rFonts w:hAnsi="Times New Roman" w:ascii="Times New Roman"/>
          <w:sz w:val="24"/>
        </w:rPr>
        <w:t xml:space="preserve">  </w:t>
      </w:r>
      <w:r w:rsidR="00C038FB" w:rsidRPr="009219F7">
        <w:rPr>
          <w:rFonts w:hAnsi="Times New Roman" w:ascii="Times New Roman"/>
          <w:sz w:val="24"/>
        </w:rPr>
        <w:t>H</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V</w:t>
      </w:r>
      <w:r w:rsidR="00373047" w:rsidRPr="009219F7">
        <w:rPr>
          <w:rFonts w:hAnsi="Times New Roman" w:ascii="Times New Roman"/>
          <w:sz w:val="24"/>
        </w:rPr>
        <w:t xml:space="preserve"> </w:t>
      </w:r>
      <w:r w:rsidR="00C038FB" w:rsidRPr="009219F7">
        <w:rPr>
          <w:rFonts w:hAnsi="Times New Roman" w:ascii="Times New Roman"/>
          <w:sz w:val="24"/>
        </w:rPr>
        <w:t>A</w:t>
      </w:r>
      <w:r w:rsidR="00373047" w:rsidRPr="009219F7">
        <w:rPr>
          <w:rFonts w:hAnsi="Times New Roman" w:ascii="Times New Roman"/>
          <w:sz w:val="24"/>
        </w:rPr>
        <w:t xml:space="preserve"> </w:t>
      </w:r>
      <w:r w:rsidR="00C038FB" w:rsidRPr="009219F7">
        <w:rPr>
          <w:rFonts w:hAnsi="Times New Roman" w:ascii="Times New Roman"/>
          <w:sz w:val="24"/>
        </w:rPr>
        <w:t>T</w:t>
      </w:r>
      <w:r w:rsidR="00373047" w:rsidRPr="009219F7">
        <w:rPr>
          <w:rFonts w:hAnsi="Times New Roman" w:ascii="Times New Roman"/>
          <w:sz w:val="24"/>
        </w:rPr>
        <w:t xml:space="preserve"> </w:t>
      </w:r>
      <w:r w:rsidR="00C038FB" w:rsidRPr="009219F7">
        <w:rPr>
          <w:rFonts w:hAnsi="Times New Roman" w:ascii="Times New Roman"/>
          <w:sz w:val="24"/>
        </w:rPr>
        <w:t>S</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p>
    <w:p w:rsidRDefault="0036625F" w:rsidP="00FF5F9A" w:rsidR="00E33BA1" w:rsidRPr="009219F7">
      <w:pPr>
        <w:jc w:val="center"/>
        <w:rPr>
          <w:rFonts w:hAnsi="Times New Roman" w:ascii="Times New Roman"/>
          <w:sz w:val="24"/>
        </w:rPr>
      </w:pPr>
      <w:r w:rsidRPr="009219F7">
        <w:rPr>
          <w:rFonts w:hAnsi="Times New Roman" w:ascii="Times New Roman"/>
          <w:sz w:val="24"/>
        </w:rPr>
        <w:t>R J E Š E NJ E</w:t>
      </w:r>
    </w:p>
    <w:p w:rsidRDefault="0036625F" w:rsidP="009219F7" w:rsidR="0036625F" w:rsidRPr="009219F7">
      <w:pPr>
        <w:jc w:val="left"/>
        <w:rPr>
          <w:rFonts w:hAnsi="Times New Roman" w:ascii="Times New Roman"/>
          <w:sz w:val="24"/>
        </w:rPr>
      </w:pPr>
    </w:p>
    <w:p w:rsidRDefault="0036625F" w:rsidP="009219F7" w:rsidR="007160D0" w:rsidRPr="009219F7">
      <w:pPr>
        <w:jc w:val="left"/>
        <w:rPr>
          <w:rFonts w:hAnsi="Times New Roman" w:ascii="Times New Roman"/>
          <w:sz w:val="24"/>
        </w:rPr>
      </w:pPr>
      <w:r w:rsidRPr="009219F7">
        <w:rPr>
          <w:rFonts w:hAnsi="Times New Roman" w:ascii="Times New Roman"/>
          <w:sz w:val="24"/>
        </w:rPr>
        <w:tab/>
        <w:t>Trgovački sud u Zagrebu</w:t>
      </w:r>
      <w:r w:rsidR="00C55B1C" w:rsidRPr="009219F7">
        <w:rPr>
          <w:rFonts w:hAnsi="Times New Roman" w:ascii="Times New Roman"/>
          <w:sz w:val="24"/>
        </w:rPr>
        <w:t xml:space="preserve">, </w:t>
      </w:r>
      <w:r w:rsidRPr="009219F7">
        <w:rPr>
          <w:rFonts w:hAnsi="Times New Roman" w:ascii="Times New Roman"/>
          <w:sz w:val="24"/>
        </w:rPr>
        <w:t>po su</w:t>
      </w:r>
      <w:r w:rsidR="00C038FB" w:rsidRPr="009219F7">
        <w:rPr>
          <w:rFonts w:hAnsi="Times New Roman" w:ascii="Times New Roman"/>
          <w:sz w:val="24"/>
        </w:rPr>
        <w:t>d</w:t>
      </w:r>
      <w:r w:rsidRPr="009219F7">
        <w:rPr>
          <w:rFonts w:hAnsi="Times New Roman" w:ascii="Times New Roman"/>
          <w:sz w:val="24"/>
        </w:rPr>
        <w:t>cu Mihaelu Kovačiću, u</w:t>
      </w:r>
      <w:r w:rsidR="00C55B1C" w:rsidRPr="009219F7">
        <w:rPr>
          <w:rFonts w:hAnsi="Times New Roman" w:ascii="Times New Roman"/>
          <w:sz w:val="24"/>
        </w:rPr>
        <w:t xml:space="preserve"> </w:t>
      </w:r>
      <w:r w:rsidR="006121E1" w:rsidRPr="009219F7">
        <w:rPr>
          <w:rFonts w:hAnsi="Times New Roman" w:ascii="Times New Roman"/>
          <w:sz w:val="24"/>
        </w:rPr>
        <w:t xml:space="preserve">izvanparničnom </w:t>
      </w:r>
      <w:r w:rsidR="00C55B1C" w:rsidRPr="009219F7">
        <w:rPr>
          <w:rFonts w:hAnsi="Times New Roman" w:ascii="Times New Roman"/>
          <w:sz w:val="24"/>
        </w:rPr>
        <w:t xml:space="preserve">postupku </w:t>
      </w:r>
      <w:r w:rsidR="00C16F65" w:rsidRPr="009219F7">
        <w:rPr>
          <w:rFonts w:hAnsi="Times New Roman" w:ascii="Times New Roman"/>
          <w:sz w:val="24"/>
        </w:rPr>
        <w:t xml:space="preserve">radi sklapanja predstečajne nagodbe </w:t>
      </w:r>
      <w:r w:rsidR="00C55B1C" w:rsidRPr="009219F7">
        <w:rPr>
          <w:rFonts w:hAnsi="Times New Roman" w:ascii="Times New Roman"/>
          <w:sz w:val="24"/>
        </w:rPr>
        <w:t xml:space="preserve">nad </w:t>
      </w:r>
      <w:r w:rsidRPr="009219F7">
        <w:rPr>
          <w:rFonts w:hAnsi="Times New Roman" w:ascii="Times New Roman"/>
          <w:sz w:val="24"/>
        </w:rPr>
        <w:t xml:space="preserve">dužnikom </w:t>
      </w:r>
      <w:r w:rsidR="009B2908" w:rsidRPr="00C4463C">
        <w:rPr>
          <w:rFonts w:hAnsi="Times New Roman" w:ascii="Times New Roman"/>
          <w:sz w:val="24"/>
        </w:rPr>
        <w:t>ZAGREB-KNJIGOVODSTVO d.o.o., OIB 19028542866, Industrijska 5, 10431 Sveta Nedelja</w:t>
      </w:r>
      <w:r w:rsidR="0094476D" w:rsidRPr="009219F7">
        <w:rPr>
          <w:rFonts w:hAnsi="Times New Roman" w:ascii="Times New Roman"/>
          <w:sz w:val="24"/>
        </w:rPr>
        <w:t xml:space="preserve">, </w:t>
      </w:r>
      <w:r w:rsidR="00202274" w:rsidRPr="009219F7">
        <w:rPr>
          <w:rFonts w:hAnsi="Times New Roman" w:ascii="Times New Roman"/>
          <w:sz w:val="24"/>
        </w:rPr>
        <w:t xml:space="preserve"> </w:t>
      </w:r>
      <w:r w:rsidR="005B14C6" w:rsidRPr="009219F7">
        <w:rPr>
          <w:rFonts w:hAnsi="Times New Roman" w:ascii="Times New Roman"/>
          <w:sz w:val="24"/>
        </w:rPr>
        <w:t>pokrenutom na pr</w:t>
      </w:r>
      <w:r w:rsidR="00E339B0" w:rsidRPr="009219F7">
        <w:rPr>
          <w:rFonts w:hAnsi="Times New Roman" w:ascii="Times New Roman"/>
          <w:sz w:val="24"/>
        </w:rPr>
        <w:t>i</w:t>
      </w:r>
      <w:r w:rsidR="005B14C6" w:rsidRPr="009219F7">
        <w:rPr>
          <w:rFonts w:hAnsi="Times New Roman" w:ascii="Times New Roman"/>
          <w:sz w:val="24"/>
        </w:rPr>
        <w:t xml:space="preserve">jedlog dužnika </w:t>
      </w:r>
      <w:r w:rsidR="002635C5" w:rsidRPr="009219F7">
        <w:rPr>
          <w:rFonts w:hAnsi="Times New Roman" w:ascii="Times New Roman"/>
          <w:sz w:val="24"/>
        </w:rPr>
        <w:t>kao predlagatelj</w:t>
      </w:r>
      <w:r w:rsidR="005B14C6" w:rsidRPr="009219F7">
        <w:rPr>
          <w:rFonts w:hAnsi="Times New Roman" w:ascii="Times New Roman"/>
          <w:sz w:val="24"/>
        </w:rPr>
        <w:t xml:space="preserve">a, </w:t>
      </w:r>
      <w:r w:rsidR="005D1E94" w:rsidRPr="009219F7">
        <w:rPr>
          <w:rFonts w:hAnsi="Times New Roman" w:ascii="Times New Roman"/>
          <w:sz w:val="24"/>
        </w:rPr>
        <w:t xml:space="preserve">na ročištu održanom </w:t>
      </w:r>
      <w:r w:rsidR="005D3BBA">
        <w:rPr>
          <w:rFonts w:hAnsi="Times New Roman" w:ascii="Times New Roman"/>
          <w:sz w:val="24"/>
        </w:rPr>
        <w:t>19. listopada</w:t>
      </w:r>
      <w:r w:rsidR="005A302B" w:rsidRPr="009219F7">
        <w:rPr>
          <w:rFonts w:hAnsi="Times New Roman" w:ascii="Times New Roman"/>
          <w:sz w:val="24"/>
        </w:rPr>
        <w:t xml:space="preserve"> 2016</w:t>
      </w:r>
      <w:r w:rsidR="009E6D44" w:rsidRPr="009219F7">
        <w:rPr>
          <w:rFonts w:hAnsi="Times New Roman" w:ascii="Times New Roman"/>
          <w:sz w:val="24"/>
        </w:rPr>
        <w:t>.</w:t>
      </w:r>
      <w:r w:rsidRPr="009219F7">
        <w:rPr>
          <w:rFonts w:hAnsi="Times New Roman" w:ascii="Times New Roman"/>
          <w:sz w:val="24"/>
        </w:rPr>
        <w:t xml:space="preserve">  </w:t>
      </w:r>
    </w:p>
    <w:p w:rsidRDefault="00202274" w:rsidP="009219F7" w:rsidR="00202274" w:rsidRPr="009219F7">
      <w:pPr>
        <w:jc w:val="left"/>
        <w:rPr>
          <w:rFonts w:hAnsi="Times New Roman" w:ascii="Times New Roman"/>
          <w:sz w:val="24"/>
        </w:rPr>
      </w:pPr>
    </w:p>
    <w:p w:rsidRDefault="0036625F" w:rsidP="00FF5F9A" w:rsidR="0036625F" w:rsidRPr="009219F7">
      <w:pPr>
        <w:jc w:val="center"/>
        <w:rPr>
          <w:rFonts w:hAnsi="Times New Roman" w:ascii="Times New Roman"/>
          <w:sz w:val="24"/>
        </w:rPr>
      </w:pPr>
      <w:r w:rsidRPr="009219F7">
        <w:rPr>
          <w:rFonts w:hAnsi="Times New Roman" w:ascii="Times New Roman"/>
          <w:sz w:val="24"/>
        </w:rPr>
        <w:t>r i j e š i o   j e</w:t>
      </w:r>
    </w:p>
    <w:p w:rsidRDefault="00A12A8B" w:rsidP="009219F7" w:rsidR="00A12A8B" w:rsidRPr="009219F7">
      <w:pPr>
        <w:jc w:val="left"/>
        <w:rPr>
          <w:rFonts w:hAnsi="Times New Roman" w:ascii="Times New Roman"/>
          <w:b/>
          <w:sz w:val="24"/>
        </w:rPr>
      </w:pPr>
    </w:p>
    <w:p w:rsidRDefault="00B515D4" w:rsidP="009219F7" w:rsidR="00F50B5F" w:rsidRPr="009219F7">
      <w:pPr>
        <w:jc w:val="left"/>
        <w:rPr>
          <w:rFonts w:hAnsi="Times New Roman" w:ascii="Times New Roman"/>
          <w:sz w:val="24"/>
        </w:rPr>
      </w:pPr>
      <w:r w:rsidRPr="009219F7">
        <w:rPr>
          <w:rFonts w:hAnsi="Times New Roman" w:ascii="Times New Roman"/>
          <w:sz w:val="24"/>
        </w:rPr>
        <w:tab/>
      </w:r>
      <w:r w:rsidR="001B21AE" w:rsidRPr="009219F7">
        <w:rPr>
          <w:rFonts w:hAnsi="Times New Roman" w:ascii="Times New Roman"/>
          <w:sz w:val="24"/>
        </w:rPr>
        <w:t xml:space="preserve">Odobrava se sklapanje predstečajne nagodbe </w:t>
      </w:r>
      <w:r w:rsidR="00373047" w:rsidRPr="009219F7">
        <w:rPr>
          <w:rFonts w:hAnsi="Times New Roman" w:ascii="Times New Roman"/>
          <w:sz w:val="24"/>
        </w:rPr>
        <w:t xml:space="preserve">u tekstu </w:t>
      </w:r>
      <w:r w:rsidR="00F50B5F" w:rsidRPr="009219F7">
        <w:rPr>
          <w:rFonts w:hAnsi="Times New Roman" w:ascii="Times New Roman"/>
          <w:sz w:val="24"/>
        </w:rPr>
        <w:t>koj</w:t>
      </w:r>
      <w:r w:rsidR="00373047" w:rsidRPr="009219F7">
        <w:rPr>
          <w:rFonts w:hAnsi="Times New Roman" w:ascii="Times New Roman"/>
          <w:sz w:val="24"/>
        </w:rPr>
        <w:t>i</w:t>
      </w:r>
      <w:r w:rsidR="00F50B5F" w:rsidRPr="009219F7">
        <w:rPr>
          <w:rFonts w:hAnsi="Times New Roman" w:ascii="Times New Roman"/>
          <w:sz w:val="24"/>
        </w:rPr>
        <w:t xml:space="preserve"> glasi:</w:t>
      </w:r>
    </w:p>
    <w:p w:rsidRDefault="00E244ED" w:rsidP="009B2908" w:rsidR="009B2908" w:rsidRPr="003349AB">
      <w:pPr>
        <w:jc w:val="left"/>
        <w:rPr>
          <w:rFonts w:hAnsi="Times New Roman" w:ascii="Times New Roman"/>
          <w:sz w:val="24"/>
        </w:rPr>
      </w:pPr>
      <w:r w:rsidRPr="009219F7">
        <w:rPr>
          <w:rFonts w:hAnsi="Times New Roman" w:ascii="Times New Roman"/>
          <w:sz w:val="24"/>
        </w:rPr>
        <w:t xml:space="preserve">"Dužnik </w:t>
      </w:r>
      <w:r w:rsidR="009B2908" w:rsidRPr="00C4463C">
        <w:rPr>
          <w:rFonts w:hAnsi="Times New Roman" w:ascii="Times New Roman"/>
          <w:sz w:val="24"/>
        </w:rPr>
        <w:t>ZAGREB-KNJIGOVODSTVO d.o.o., OIB 19028542866, Industrijska 5, 10431 Sveta Nedelja</w:t>
      </w:r>
      <w:r w:rsidR="009219F7">
        <w:rPr>
          <w:rFonts w:hAnsi="Times New Roman" w:ascii="Times New Roman"/>
          <w:sz w:val="24"/>
        </w:rPr>
        <w:t>,</w:t>
      </w:r>
      <w:r w:rsidR="00FF5F9A">
        <w:rPr>
          <w:rFonts w:hAnsi="Times New Roman" w:ascii="Times New Roman"/>
          <w:sz w:val="24"/>
        </w:rPr>
        <w:t xml:space="preserve"> </w:t>
      </w:r>
      <w:r w:rsidRPr="009219F7">
        <w:rPr>
          <w:rFonts w:hAnsi="Times New Roman" w:ascii="Times New Roman"/>
          <w:sz w:val="24"/>
        </w:rPr>
        <w:t>obvezuje se platiti vjerovnicima kako slijedi:</w:t>
      </w:r>
    </w:p>
    <w:p w:rsidRDefault="009B2908" w:rsidP="009B2908" w:rsidR="009B2908" w:rsidRPr="009B2908">
      <w:pPr>
        <w:jc w:val="left"/>
        <w:rPr>
          <w:rFonts w:eastAsia="Calibri" w:hAnsi="Times New Roman" w:ascii="Times New Roman"/>
          <w:szCs w:val="22"/>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FINA, Ulica Grada Vukovara 70, Zagreb, OIB: 85821130368, namiri 50% ukupne utvrđene tražbine, te da smanjena tražbina vjerovnika FINA, Ulica Grada Vukovara 70, Zagreb, OIB: 85821130368 iznosi 312,50 kn, a da će navedenu smanjenu tražbinu dužnik ZAGREB-KNJIGOVODSTVO d.o.o., Sveta Nedelja, Industrijska 5, OIB: 19028542866, </w:t>
      </w:r>
      <w:r w:rsidR="003349AB" w:rsidRPr="009B2908">
        <w:rPr>
          <w:rFonts w:eastAsia="Calibri" w:hAnsi="Times New Roman" w:ascii="Times New Roman"/>
          <w:sz w:val="24"/>
        </w:rPr>
        <w:t>vjerovniku FINA, Ulica Grada Vukovara 70, Zagreb, OIB: 85821130368</w:t>
      </w:r>
      <w:r w:rsidR="003349AB">
        <w:rPr>
          <w:rFonts w:eastAsia="Calibri" w:hAnsi="Times New Roman" w:ascii="Times New Roman"/>
          <w:sz w:val="24"/>
        </w:rPr>
        <w:t xml:space="preserve"> </w:t>
      </w:r>
      <w:r w:rsidRPr="009B2908">
        <w:rPr>
          <w:rFonts w:eastAsia="Calibri" w:hAnsi="Times New Roman" w:ascii="Times New Roman"/>
          <w:sz w:val="24"/>
        </w:rPr>
        <w:t xml:space="preserve">otplaćivati u 48 (četrdeset osam) mjesečnih obroka (anuiteta) </w:t>
      </w:r>
      <w:r w:rsidR="00DE7B87">
        <w:rPr>
          <w:rFonts w:eastAsia="Calibri" w:hAnsi="Times New Roman" w:ascii="Times New Roman"/>
          <w:sz w:val="24"/>
        </w:rPr>
        <w:t>u iznosu od 6,51 kn</w:t>
      </w:r>
      <w:r w:rsidR="003349AB">
        <w:rPr>
          <w:rFonts w:eastAsia="Calibri" w:hAnsi="Times New Roman" w:ascii="Times New Roman"/>
          <w:sz w:val="24"/>
        </w:rPr>
        <w:t xml:space="preserve">, s tim da prvi obrok dospijeva dana 31. svibnja 2017. godine, svaki slijedeći za trideset dana, dok  posljednji obrok u iznosu od 6,53 kn dospijeva 30. travnja 2021. godine. </w:t>
      </w:r>
    </w:p>
    <w:p w:rsidRDefault="003349AB" w:rsidP="009B2908" w:rsidR="003349AB">
      <w:pPr>
        <w:jc w:val="left"/>
        <w:rPr>
          <w:rFonts w:eastAsia="Calibri" w:hAnsi="Times New Roman" w:ascii="Times New Roman"/>
          <w:sz w:val="24"/>
        </w:rPr>
      </w:pPr>
    </w:p>
    <w:p w:rsidRDefault="009B2908" w:rsidP="003349AB" w:rsidR="003349AB" w:rsidRPr="009B2908">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vjerovniku HEP - OPERATER DISTRIBUCIJSKOG SUSTAVA d.o.o., ul.Grada Vukovara 37, Zagreb, OIB: 46830600751, namiri 50% ukupne utvrđene tražbine, te da smanjena tražbina vjerovnika HEP - OPERATER DISTRIBUCIJSKOG SUSTAVA d.o.o., ul.Grada Vukovara 37, Zagreb, OIB: 46830600751 iznosi 14,72 kn, a da će navedenu smanjenu tražbinu dužnik ZAGREB-KNJIGOVODSTVO d.o.o., Sveta Nedelja, Industrijska 5, OIB: 19028542866,</w:t>
      </w:r>
      <w:r w:rsidR="003349AB">
        <w:rPr>
          <w:rFonts w:eastAsia="Calibri" w:hAnsi="Times New Roman" w:ascii="Times New Roman"/>
          <w:sz w:val="24"/>
        </w:rPr>
        <w:t xml:space="preserve"> </w:t>
      </w:r>
      <w:r w:rsidR="003349AB" w:rsidRPr="009B2908">
        <w:rPr>
          <w:rFonts w:eastAsia="Calibri" w:hAnsi="Times New Roman" w:ascii="Times New Roman"/>
          <w:sz w:val="24"/>
        </w:rPr>
        <w:t>vjerovniku HEP - OPERATER DISTRIBUCIJSKOG SUSTAVA d.o.o., ul.Grada Vukovara 37, Zagreb, OIB: 46830600751</w:t>
      </w:r>
      <w:r w:rsidRPr="009B2908">
        <w:rPr>
          <w:rFonts w:eastAsia="Calibri" w:hAnsi="Times New Roman" w:ascii="Times New Roman"/>
          <w:sz w:val="24"/>
        </w:rPr>
        <w:t xml:space="preserve"> otplaćivati u 48 (četrdeset osam) mjesečnih obroka (anuiteta)</w:t>
      </w:r>
      <w:r w:rsidR="003349AB">
        <w:rPr>
          <w:rFonts w:eastAsia="Calibri" w:hAnsi="Times New Roman" w:ascii="Times New Roman"/>
          <w:sz w:val="24"/>
        </w:rPr>
        <w:t xml:space="preserve"> u iznosu od 0,31 kn,</w:t>
      </w:r>
      <w:r w:rsidRPr="009B2908">
        <w:rPr>
          <w:rFonts w:eastAsia="Calibri" w:hAnsi="Times New Roman" w:ascii="Times New Roman"/>
          <w:sz w:val="24"/>
        </w:rPr>
        <w:t xml:space="preserve"> </w:t>
      </w:r>
      <w:r w:rsidR="003349AB">
        <w:rPr>
          <w:rFonts w:eastAsia="Calibri" w:hAnsi="Times New Roman" w:ascii="Times New Roman"/>
          <w:sz w:val="24"/>
        </w:rPr>
        <w:t>s tim da prvi obrok dospijeva dana 31. svibnja 2017. godine, svaki slijedeći za trideset dana, dok  posljednji obrok u iznosu od 0,15 kn dosp</w:t>
      </w:r>
      <w:r w:rsidR="002E2E77">
        <w:rPr>
          <w:rFonts w:eastAsia="Calibri" w:hAnsi="Times New Roman" w:ascii="Times New Roman"/>
          <w:sz w:val="24"/>
        </w:rPr>
        <w:t>ijeva 30. travnja 2021. godine</w:t>
      </w:r>
    </w:p>
    <w:p w:rsidRDefault="003349AB" w:rsidP="009B2908" w:rsidR="003349AB">
      <w:pPr>
        <w:jc w:val="left"/>
        <w:rPr>
          <w:rFonts w:eastAsia="Calibri" w:hAnsi="Times New Roman" w:ascii="Times New Roman"/>
          <w:sz w:val="24"/>
        </w:rPr>
      </w:pPr>
    </w:p>
    <w:p w:rsidRDefault="009B2908" w:rsidP="003349AB" w:rsidR="003349AB">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MINISTARSTVO FINANCIJA - Porezna uprava, Boškovićeva 5, Zagreb, OIB: 18683136487, namiri 50% ukupne utvrđene tražbine, te da smanjena tražbina vjerovnika MINISTARSTVO FINANCIJA - Porezna uprava, Boškovićeva 5, Zagreb, OIB: 18683136487 iznosi 20.868,67 kn, a da će navedenu smanjenu tražbinu dužnik ZAGREB-KNJIGOVODSTVO d.o.o., Sveta Nedelja, Industrijska 5, OIB: 19028542866, </w:t>
      </w:r>
      <w:r w:rsidR="003349AB" w:rsidRPr="009B2908">
        <w:rPr>
          <w:rFonts w:eastAsia="Calibri" w:hAnsi="Times New Roman" w:ascii="Times New Roman"/>
          <w:sz w:val="24"/>
        </w:rPr>
        <w:t xml:space="preserve">vjerovniku </w:t>
      </w:r>
      <w:r w:rsidR="003349AB" w:rsidRPr="009B2908">
        <w:rPr>
          <w:rFonts w:eastAsia="Calibri" w:hAnsi="Times New Roman" w:ascii="Times New Roman"/>
          <w:sz w:val="24"/>
        </w:rPr>
        <w:lastRenderedPageBreak/>
        <w:t>MINISTARSTVO FINANCIJA - Porezna uprava, Boškovićeva 5, Zagreb, OIB: 18683136487</w:t>
      </w:r>
      <w:r w:rsidR="003349AB">
        <w:rPr>
          <w:rFonts w:eastAsia="Calibri" w:hAnsi="Times New Roman" w:ascii="Times New Roman"/>
          <w:sz w:val="24"/>
        </w:rPr>
        <w:t xml:space="preserve"> </w:t>
      </w:r>
      <w:r w:rsidRPr="009B2908">
        <w:rPr>
          <w:rFonts w:eastAsia="Calibri" w:hAnsi="Times New Roman" w:ascii="Times New Roman"/>
          <w:sz w:val="24"/>
        </w:rPr>
        <w:t xml:space="preserve">otplaćivati u 48 (četrdeset osam) mjesečnih obroka (anuiteta) </w:t>
      </w:r>
      <w:r w:rsidR="003349AB">
        <w:rPr>
          <w:rFonts w:eastAsia="Calibri" w:hAnsi="Times New Roman" w:ascii="Times New Roman"/>
          <w:sz w:val="24"/>
        </w:rPr>
        <w:t>u iznosu od 434,76 kn, s tim da prvi obrok dospijeva dana 31. svibnja 2017. godine, svaki slijedeći za trideset dana, dok  posljednji obrok u iznosu od 434,95 kn dospijeva 30. travnja 2021. godine</w:t>
      </w:r>
    </w:p>
    <w:p w:rsidRDefault="003349AB" w:rsidP="003349AB" w:rsidR="003349AB" w:rsidRPr="009B2908">
      <w:pPr>
        <w:jc w:val="left"/>
        <w:rPr>
          <w:rFonts w:eastAsia="Calibri" w:hAnsi="Times New Roman" w:ascii="Times New Roman"/>
          <w:sz w:val="24"/>
        </w:rPr>
      </w:pPr>
    </w:p>
    <w:p w:rsidRDefault="009B2908" w:rsidP="002E2E77" w:rsidR="002E2E77">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HRVATSKE VODE, ul.Grada Vukovara 220, Zagreb, OIB: 28921383001, namiri 50% ukupne utvrđene tražbine, te da smanjena tražbina vjerovnika HRVATSKE VODE, ul.Grada Vukovara 220, Zagreb, OIB: 28921383001 iznosi 733,96 kn, a da će navedenu smanjenu tražbinu dužnik ZAGREB-KNJIGOVODSTVO d.o.o., Sveta Nedelja, Industrijska 5, OIB: 19028542866, </w:t>
      </w:r>
      <w:r w:rsidR="002E2E77" w:rsidRPr="009B2908">
        <w:rPr>
          <w:rFonts w:eastAsia="Calibri" w:hAnsi="Times New Roman" w:ascii="Times New Roman"/>
          <w:sz w:val="24"/>
        </w:rPr>
        <w:t>vjerovniku HRVATSKE VODE, ul.Grada Vukovara 220, Zagreb, OIB: 28921383001</w:t>
      </w:r>
      <w:r w:rsidR="002E2E77">
        <w:rPr>
          <w:rFonts w:eastAsia="Calibri" w:hAnsi="Times New Roman" w:ascii="Times New Roman"/>
          <w:sz w:val="24"/>
        </w:rPr>
        <w:t xml:space="preserve"> </w:t>
      </w:r>
      <w:r w:rsidRPr="009B2908">
        <w:rPr>
          <w:rFonts w:eastAsia="Calibri" w:hAnsi="Times New Roman" w:ascii="Times New Roman"/>
          <w:sz w:val="24"/>
        </w:rPr>
        <w:t>otplaćivati u 48 (četrdeset osam) mjesečnih obroka (anuiteta)</w:t>
      </w:r>
      <w:r w:rsidR="002E2E77">
        <w:rPr>
          <w:rFonts w:eastAsia="Calibri" w:hAnsi="Times New Roman" w:ascii="Times New Roman"/>
          <w:sz w:val="24"/>
        </w:rPr>
        <w:t xml:space="preserve"> u iznosu od 15,29 kn, </w:t>
      </w:r>
      <w:r w:rsidRPr="009B2908">
        <w:rPr>
          <w:rFonts w:eastAsia="Calibri" w:hAnsi="Times New Roman" w:ascii="Times New Roman"/>
          <w:sz w:val="24"/>
        </w:rPr>
        <w:t xml:space="preserve"> </w:t>
      </w:r>
      <w:r w:rsidR="002E2E77">
        <w:rPr>
          <w:rFonts w:eastAsia="Calibri" w:hAnsi="Times New Roman" w:ascii="Times New Roman"/>
          <w:sz w:val="24"/>
        </w:rPr>
        <w:t xml:space="preserve"> s tim da prvi obrok dospijeva dana 31. svibnja 2017. godine, svaki slijedeći za trideset dana, dok  posljednji obrok u iznosu od 15,33 kn dospijeva 30. travnja 2021. godine</w:t>
      </w:r>
    </w:p>
    <w:p w:rsidRDefault="009B2908" w:rsidP="009B2908" w:rsidR="009B2908" w:rsidRPr="009B2908">
      <w:pPr>
        <w:jc w:val="left"/>
        <w:rPr>
          <w:rFonts w:eastAsia="Calibri" w:hAnsi="Times New Roman" w:ascii="Times New Roman"/>
          <w:sz w:val="24"/>
        </w:rPr>
      </w:pPr>
    </w:p>
    <w:p w:rsidRDefault="009B2908" w:rsidP="002E2E77" w:rsidR="002E2E77">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GRADSKA PLINARA ZAGREB - OPSKRBA d.o.o., Radnička cesta 1, Zagreb, OIB: 74364571096, namiri 50% ukupne utvrđene tražbine, te da smanjena tražbina vjerovnika GRADSKA PLINARA ZAGREB - OPSKRBA d.o.o., Radnička cesta 1, Zagreb, OIB: 74364571096 iznosi 2.435,11 kn, a da će navedenu smanjenu tražbinu dužnik ZAGREB-KNJIGOVODSTVO d.o.o., Sveta Nedelja, Industrijska 5, OIB: 19028542866, </w:t>
      </w:r>
      <w:r w:rsidR="002E2E77" w:rsidRPr="009B2908">
        <w:rPr>
          <w:rFonts w:eastAsia="Calibri" w:hAnsi="Times New Roman" w:ascii="Times New Roman"/>
          <w:sz w:val="24"/>
        </w:rPr>
        <w:t>vjerovniku GRADSKA PLINARA ZAGREB - OPSKRBA d.o.o., Radnička cesta 1, Zagreb, OIB: 74364571096</w:t>
      </w:r>
      <w:r w:rsidR="002E2E77">
        <w:rPr>
          <w:rFonts w:eastAsia="Calibri" w:hAnsi="Times New Roman" w:ascii="Times New Roman"/>
          <w:sz w:val="24"/>
        </w:rPr>
        <w:t xml:space="preserve"> </w:t>
      </w:r>
      <w:r w:rsidRPr="009B2908">
        <w:rPr>
          <w:rFonts w:eastAsia="Calibri" w:hAnsi="Times New Roman" w:ascii="Times New Roman"/>
          <w:sz w:val="24"/>
        </w:rPr>
        <w:t xml:space="preserve">otplaćivati u 48 (četrdeset osam) mjesečnih obroka (anuiteta) </w:t>
      </w:r>
      <w:r w:rsidR="002E2E77">
        <w:rPr>
          <w:rFonts w:eastAsia="Calibri" w:hAnsi="Times New Roman" w:ascii="Times New Roman"/>
          <w:sz w:val="24"/>
        </w:rPr>
        <w:t>u iznosu od 50,73 kn, s tim da prvi obrok dospijeva dana 31. svibnja 2017. godine, svaki slijedeći za trideset dana, dok  posljednji obrok u iznosu od 50,80 kn dospijeva 30. travnja 2021. godine</w:t>
      </w:r>
    </w:p>
    <w:p w:rsidRDefault="009B2908" w:rsidP="009B2908" w:rsidR="009B2908" w:rsidRPr="009B2908">
      <w:pPr>
        <w:jc w:val="left"/>
        <w:rPr>
          <w:rFonts w:eastAsia="Calibri" w:hAnsi="Times New Roman" w:ascii="Times New Roman"/>
          <w:sz w:val="24"/>
        </w:rPr>
      </w:pPr>
    </w:p>
    <w:p w:rsidRDefault="009B2908" w:rsidP="002E2E77" w:rsidR="002E2E77">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ZAGREBAČKI HOLDING d.o.o., ul.Grada Vukovara 41, Zagreb, OIB: 85584865987, namiri 50% ukupne utvrđene tražbine, te da smanjena tražbina vjerovnika ZAGREBAČKI HOLDING d.o.o., ul.Grada Vukovara 41, Zagreb, OIB: 85584865987 iznosi 4.137,80 kn, a da će navedenu smanjenu tražbinu dužnik ZAGREB-KNJIGOVODSTVO d.o.o., Sveta Nedelja, Industrijska 5, OIB: 19028542866, </w:t>
      </w:r>
      <w:r w:rsidR="002E2E77" w:rsidRPr="009B2908">
        <w:rPr>
          <w:rFonts w:eastAsia="Calibri" w:hAnsi="Times New Roman" w:ascii="Times New Roman"/>
          <w:sz w:val="24"/>
        </w:rPr>
        <w:t>vjerovniku ZAGREBAČKI HOLDING d.o.o., ul.Grada Vukovara 41, Zagreb, OIB: 85584865987</w:t>
      </w:r>
      <w:r w:rsidR="002E2E77">
        <w:rPr>
          <w:rFonts w:eastAsia="Calibri" w:hAnsi="Times New Roman" w:ascii="Times New Roman"/>
          <w:sz w:val="24"/>
        </w:rPr>
        <w:t xml:space="preserve"> </w:t>
      </w:r>
      <w:r w:rsidRPr="009B2908">
        <w:rPr>
          <w:rFonts w:eastAsia="Calibri" w:hAnsi="Times New Roman" w:ascii="Times New Roman"/>
          <w:sz w:val="24"/>
        </w:rPr>
        <w:t xml:space="preserve">otplaćivati u 48 (četrdeset osam) mjesečnih obroka (anuiteta) </w:t>
      </w:r>
      <w:r w:rsidR="002E2E77">
        <w:rPr>
          <w:rFonts w:eastAsia="Calibri" w:hAnsi="Times New Roman" w:ascii="Times New Roman"/>
          <w:sz w:val="24"/>
        </w:rPr>
        <w:t>u iznosu od 86,20 kn, s tim da prvi obrok dospijeva dana 31. svibnja 2017. godine, svaki slijedeći za trideset dana, dok  posljednji obrok u iznosu od 86,40 kn dospijeva 30. travnja 2021. godine</w:t>
      </w:r>
    </w:p>
    <w:p w:rsidRDefault="009B2908" w:rsidP="009B2908" w:rsidR="009B2908" w:rsidRPr="009B2908">
      <w:pPr>
        <w:jc w:val="left"/>
        <w:rPr>
          <w:rFonts w:eastAsia="Calibri" w:hAnsi="Times New Roman" w:ascii="Times New Roman"/>
          <w:sz w:val="24"/>
        </w:rPr>
      </w:pPr>
    </w:p>
    <w:p w:rsidRDefault="009B2908" w:rsidP="002E2E77" w:rsidR="002E2E77">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ALLIANZ ZAGREB d.d., Heinzelova 70, Zagreb, OIB: 23759810849, namiri 70% ukupne utvrđene tražbine, te da smanjena tražbina vjerovnika ALLIANZ ZAGREB d.d., Heinzelova 70, Zagreb, OIB: 23759810849 iznosi 939,18 kn, a da će navedenu smanjenu tražbinu dužnik ZAGREB-KNJIGOVODSTVO d.o.o., Sveta Nedelja, Industrijska 5, OIB: 19028542866, </w:t>
      </w:r>
      <w:r w:rsidR="002E2E77" w:rsidRPr="009B2908">
        <w:rPr>
          <w:rFonts w:eastAsia="Calibri" w:hAnsi="Times New Roman" w:ascii="Times New Roman"/>
          <w:sz w:val="24"/>
        </w:rPr>
        <w:t>vjerovniku ALLIANZ ZAGREB d.d., Heinzelova 70, Zagreb, OIB: 23759810849</w:t>
      </w:r>
      <w:r w:rsidR="002E2E77">
        <w:rPr>
          <w:rFonts w:eastAsia="Calibri" w:hAnsi="Times New Roman" w:ascii="Times New Roman"/>
          <w:sz w:val="24"/>
        </w:rPr>
        <w:t xml:space="preserve"> </w:t>
      </w:r>
      <w:r w:rsidRPr="009B2908">
        <w:rPr>
          <w:rFonts w:eastAsia="Calibri" w:hAnsi="Times New Roman" w:ascii="Times New Roman"/>
          <w:sz w:val="24"/>
        </w:rPr>
        <w:t xml:space="preserve">otplaćivati u 60 (šezdeset) mjesečnih obroka (anuiteta) </w:t>
      </w:r>
      <w:r w:rsidR="002E2E77">
        <w:rPr>
          <w:rFonts w:eastAsia="Calibri" w:hAnsi="Times New Roman" w:ascii="Times New Roman"/>
          <w:sz w:val="24"/>
        </w:rPr>
        <w:t>u iznosu od 15,65 kn, s tim da prvi obrok dospijeva dana 31. svibnja 2017. godine, svaki slijedeći za trideset dana, dok  posljednji obrok u iznosu od 15,83 kn dospijeva 30. travnja 2022. godine</w:t>
      </w:r>
    </w:p>
    <w:p w:rsidRDefault="009B2908" w:rsidP="009B2908" w:rsidR="009B2908" w:rsidRPr="009B2908">
      <w:pPr>
        <w:jc w:val="left"/>
        <w:rPr>
          <w:rFonts w:eastAsia="Calibri" w:hAnsi="Times New Roman" w:ascii="Times New Roman"/>
          <w:sz w:val="24"/>
        </w:rPr>
      </w:pPr>
    </w:p>
    <w:p w:rsidRDefault="009B2908" w:rsidP="002E2E77" w:rsidR="002E2E77">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VB LEASING d.o.o., Horvatova 82, Zagreb, OIB: 5525619967, namiri 70% ukupne utvrđene tražbine, te da smanjena tražbina vjerovnika VB LEASING d.o.o., Horvatova 82, Zagreb, OIB: 5525619967 iznosi 4.574,68 kn, a da će navedenu smanjenu tražbinu dužnik ZAGREB-KNJIGOVODSTVO d.o.o., Sveta Nedelja, Industrijska 5, OIB: 19028542866, </w:t>
      </w:r>
      <w:r w:rsidR="002E2E77" w:rsidRPr="009B2908">
        <w:rPr>
          <w:rFonts w:eastAsia="Calibri" w:hAnsi="Times New Roman" w:ascii="Times New Roman"/>
          <w:sz w:val="24"/>
        </w:rPr>
        <w:t>vjerovniku VB LEASING d.o.o., Horvatova 82, Zagreb, OIB: 5525619967</w:t>
      </w:r>
      <w:r w:rsidR="00DE2CFF">
        <w:rPr>
          <w:rFonts w:eastAsia="Calibri" w:hAnsi="Times New Roman" w:ascii="Times New Roman"/>
          <w:sz w:val="24"/>
        </w:rPr>
        <w:t xml:space="preserve"> </w:t>
      </w:r>
      <w:r w:rsidRPr="009B2908">
        <w:rPr>
          <w:rFonts w:eastAsia="Calibri" w:hAnsi="Times New Roman" w:ascii="Times New Roman"/>
          <w:sz w:val="24"/>
        </w:rPr>
        <w:lastRenderedPageBreak/>
        <w:t xml:space="preserve">otplaćivati u 60 (šezdeset) mjesečnih obroka (anuiteta) </w:t>
      </w:r>
      <w:r w:rsidR="002E2E77">
        <w:rPr>
          <w:rFonts w:eastAsia="Calibri" w:hAnsi="Times New Roman" w:ascii="Times New Roman"/>
          <w:sz w:val="24"/>
        </w:rPr>
        <w:t>u iznosu od 76,24 kn, s tim da prvi obrok dospijeva dana 31. svibnja 2017. godine, svaki slijedeći za trideset dana, dok  posljednji obrok u iznosu od 76,52 kn dospijeva 30. travnja 2022. godine</w:t>
      </w:r>
    </w:p>
    <w:p w:rsidRDefault="009B2908" w:rsidP="009B2908" w:rsidR="009B2908" w:rsidRPr="009B2908">
      <w:pPr>
        <w:jc w:val="left"/>
        <w:rPr>
          <w:rFonts w:eastAsia="Calibri" w:hAnsi="Times New Roman" w:ascii="Times New Roman"/>
          <w:sz w:val="24"/>
        </w:rPr>
      </w:pPr>
    </w:p>
    <w:p w:rsidRDefault="009B2908" w:rsidP="00DE2CFF" w:rsidR="00DE2CFF">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HRVATSKI KONZORCIJ REVIZORA d.o.o., Trg J.F.Kennedya 6b, Zagreb, OIB: 74437269015, namiri 50% ukupne utvrđene tražbine, te da smanjena tražbina vjerovnika HRVATSKI KONZORCIJ REVIZORA d.o.o., Trg J.F.Kennedya 6b, Zagreb, OIB: 74437269015 iznosi 139.085,11 kn, a da će navedenu smanjenu tražbinu dužnik ZAGREB-KNJIGOVODSTVO d.o.o., Sveta Nedelja, Industrijska 5, OIB: 19028542866, </w:t>
      </w:r>
      <w:r w:rsidR="00DE2CFF" w:rsidRPr="009B2908">
        <w:rPr>
          <w:rFonts w:eastAsia="Calibri" w:hAnsi="Times New Roman" w:ascii="Times New Roman"/>
          <w:sz w:val="24"/>
        </w:rPr>
        <w:t>vjerovniku HRVATSKI KONZORCIJ REVIZORA d.o.o., Trg J.F.Kennedya 6b, Zagreb, OIB: 74437269015</w:t>
      </w:r>
      <w:r w:rsidR="00DE2CFF">
        <w:rPr>
          <w:rFonts w:eastAsia="Calibri" w:hAnsi="Times New Roman" w:ascii="Times New Roman"/>
          <w:sz w:val="24"/>
        </w:rPr>
        <w:t xml:space="preserve"> </w:t>
      </w:r>
      <w:r w:rsidRPr="009B2908">
        <w:rPr>
          <w:rFonts w:eastAsia="Calibri" w:hAnsi="Times New Roman" w:ascii="Times New Roman"/>
          <w:sz w:val="24"/>
        </w:rPr>
        <w:t>otplaćivati u 60 (šezdeset) mjesečnih obroka (anuiteta)</w:t>
      </w:r>
      <w:r w:rsidR="00DE2CFF">
        <w:rPr>
          <w:rFonts w:eastAsia="Calibri" w:hAnsi="Times New Roman" w:ascii="Times New Roman"/>
          <w:sz w:val="24"/>
        </w:rPr>
        <w:t xml:space="preserve"> u iznosu od 2.318,09 kn, </w:t>
      </w:r>
      <w:r w:rsidRPr="009B2908">
        <w:rPr>
          <w:rFonts w:eastAsia="Calibri" w:hAnsi="Times New Roman" w:ascii="Times New Roman"/>
          <w:sz w:val="24"/>
        </w:rPr>
        <w:t xml:space="preserve"> </w:t>
      </w:r>
      <w:r w:rsidR="00DE2CFF">
        <w:rPr>
          <w:rFonts w:eastAsia="Calibri" w:hAnsi="Times New Roman" w:ascii="Times New Roman"/>
          <w:sz w:val="24"/>
        </w:rPr>
        <w:t>s tim da prvi obrok dospijeva dana 31. svibnja 2017. godine, svaki slijedeći za trideset dana, dok  posljednji obrok u iznosu od 2.317,80 kn dospijeva 30. travnja 2022. godine</w:t>
      </w:r>
    </w:p>
    <w:p w:rsidRDefault="009B2908" w:rsidP="009B2908" w:rsidR="009B2908" w:rsidRPr="009B2908">
      <w:pPr>
        <w:jc w:val="left"/>
        <w:rPr>
          <w:rFonts w:eastAsia="Calibri" w:hAnsi="Times New Roman" w:ascii="Times New Roman"/>
          <w:sz w:val="24"/>
        </w:rPr>
      </w:pPr>
    </w:p>
    <w:p w:rsidRDefault="009B2908" w:rsidP="00DE2CFF" w:rsidR="00DE2CFF">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HRVATSKI TELEKOM d.d., Roberta Frangeša Mihanovića 9, Zagreb, OIB: 81793146560, namiri 50% ukupne utvrđene tražbine, te da smanjena tražbina vjerovnika HRVATSKI TELEKOM d.d., Roberta Frangeša Mihanovića 9, Zagreb, OIB: 81793146560 iznosi 2.292,89 kn, a da će navedenu smanjenu tražbinu dužnik ZAGREB-KNJIGOVODSTVO d.o.o., Sveta Nedelja, Industrijska 5, OIB: 19028542866, </w:t>
      </w:r>
      <w:r w:rsidR="00DE2CFF" w:rsidRPr="009B2908">
        <w:rPr>
          <w:rFonts w:eastAsia="Calibri" w:hAnsi="Times New Roman" w:ascii="Times New Roman"/>
          <w:sz w:val="24"/>
        </w:rPr>
        <w:t>vjerovniku HRVATSKI TELEKOM d.d., Roberta Frangeša Mihanovića 9, Zagreb, OIB: 81793146560</w:t>
      </w:r>
      <w:r w:rsidR="00DE2CFF">
        <w:rPr>
          <w:rFonts w:eastAsia="Calibri" w:hAnsi="Times New Roman" w:ascii="Times New Roman"/>
          <w:sz w:val="24"/>
        </w:rPr>
        <w:t xml:space="preserve"> </w:t>
      </w:r>
      <w:r w:rsidRPr="009B2908">
        <w:rPr>
          <w:rFonts w:eastAsia="Calibri" w:hAnsi="Times New Roman" w:ascii="Times New Roman"/>
          <w:sz w:val="24"/>
        </w:rPr>
        <w:t xml:space="preserve">otplaćivati u 60 (šezdeset) mjesečnih obroka (anuiteta) </w:t>
      </w:r>
      <w:r w:rsidR="00DE2CFF">
        <w:rPr>
          <w:rFonts w:eastAsia="Calibri" w:hAnsi="Times New Roman" w:ascii="Times New Roman"/>
          <w:sz w:val="24"/>
        </w:rPr>
        <w:t>u iznosu od 38,21 kn, s tim da prvi obrok dospijeva dana 31. svibnja 2017. godine, svaki slijedeći za trideset dana, dok  posljednji obrok u iznosu od 38,50 kn dospijeva 30. travnja 2022. godine</w:t>
      </w:r>
    </w:p>
    <w:p w:rsidRDefault="009B2908" w:rsidP="009B2908" w:rsidR="009B2908" w:rsidRPr="009B2908">
      <w:pPr>
        <w:jc w:val="left"/>
        <w:rPr>
          <w:rFonts w:eastAsia="Calibri" w:hAnsi="Times New Roman" w:ascii="Times New Roman"/>
          <w:sz w:val="24"/>
        </w:rPr>
      </w:pPr>
    </w:p>
    <w:p w:rsidRDefault="009B2908" w:rsidP="00DE2CFF" w:rsidR="00DE2CFF">
      <w:pPr>
        <w:jc w:val="left"/>
        <w:rPr>
          <w:rFonts w:eastAsia="Calibri" w:hAnsi="Times New Roman" w:ascii="Times New Roman"/>
          <w:sz w:val="24"/>
        </w:rPr>
      </w:pPr>
      <w:r w:rsidRPr="009B2908">
        <w:rPr>
          <w:rFonts w:eastAsia="Calibri" w:hAnsi="Times New Roman" w:ascii="Times New Roman"/>
          <w:sz w:val="24"/>
        </w:rPr>
        <w:t>-</w:t>
      </w:r>
      <w:r w:rsidRPr="009B2908">
        <w:rPr>
          <w:rFonts w:eastAsia="Calibri" w:hAnsi="Times New Roman" w:ascii="Times New Roman"/>
          <w:sz w:val="24"/>
        </w:rPr>
        <w:tab/>
        <w:t xml:space="preserve">vjerovniku GARIĆ MILADIN, Kupinečka 34, Zagreb, OIB: 23617253948, namiri 50% ukupne utvrđene tražbine, te da smanjena tražbina vjerovnika GARIĆ MILADIN, Kupinečka 34, Zagreb, OIB: 23617253948 iznosi 87.123,50 kn, a da će navedenu smanjenu tražbinu dužnik ZAGREB-KNJIGOVODSTVO d.o.o., Sveta Nedelja, Industrijska 5, OIB: 19028542866, </w:t>
      </w:r>
      <w:r w:rsidR="00DE2CFF" w:rsidRPr="009B2908">
        <w:rPr>
          <w:rFonts w:eastAsia="Calibri" w:hAnsi="Times New Roman" w:ascii="Times New Roman"/>
          <w:sz w:val="24"/>
        </w:rPr>
        <w:t>vjerovniku GARIĆ MILADIN, Kupinečka 34, Zagreb, OIB: 23617253948</w:t>
      </w:r>
      <w:r w:rsidR="00DE2CFF">
        <w:rPr>
          <w:rFonts w:eastAsia="Calibri" w:hAnsi="Times New Roman" w:ascii="Times New Roman"/>
          <w:sz w:val="24"/>
        </w:rPr>
        <w:t xml:space="preserve"> </w:t>
      </w:r>
      <w:r w:rsidRPr="009B2908">
        <w:rPr>
          <w:rFonts w:eastAsia="Calibri" w:hAnsi="Times New Roman" w:ascii="Times New Roman"/>
          <w:sz w:val="24"/>
        </w:rPr>
        <w:t xml:space="preserve">otplaćivati u 60 (šezdeset) mjesečnih obroka (anuiteta) </w:t>
      </w:r>
      <w:r w:rsidR="00DE2CFF">
        <w:rPr>
          <w:rFonts w:eastAsia="Calibri" w:hAnsi="Times New Roman" w:ascii="Times New Roman"/>
          <w:sz w:val="24"/>
        </w:rPr>
        <w:t>u iznosu od 1.452,06 kn, s tim da prvi obrok dospijeva dana 31. svibnja 2017. godine, svaki slijedeći za trideset dana, dok  posljednji obrok u iznosu od 1.451,96 kn dospijeva 30. travnja 2022. godine</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Stranke suglasno utvrđuju da ova Nagodba ima snagu ovršne isprave za sve vjerovnike čije su tražbine utvrđene u postupku predstečajne nagodbe koji se vodio nad dužnikom ZAGREB-KNJIGOVODSTVO d.o.o., Sveta Nedelja, Industrijska 5, OIB: 19028542866 vodio pred Financijskom agencijom pod Klasom UP-I/110/07/15-01/8096.</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Stranke suglasno utvrđuju da ova Nagodba ima snagu i pravne učinke ovršne isprave temeljem koje svaki vjerovnik iz ove Nagodbe može ostvariti tražbinu prema dužniku ZAGREB-KNJIGOVODSTVO d.o.o., Sveta Nedelja, Industrijska 5, OIB: 19028542866, te da svi vjerovnici zajedno ili svaki pojedinačno mogu ostvariti tražbine prema dužniku ZAGREB-KNJIGOVODSTVO d.o.o., Sveta Nedelja, Industrijska 5, OIB: 19028542866.</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 xml:space="preserve">Stranke suglasno utvrđuju da se dužnik ZAGREB-KNJIGOVODSTVO d.o.o., Sveta Nedelja, Industrijska 5, OIB: 19028542866, oslobođa od obveza namirenja tražbina vjerovnika iz Nagodbe ako namiri tražbine. </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Stranke suglasno utvrđuju da se dužnik ZAGREB-KNJIGOVODSTVO d.o.o., Sveta Nedelja, Industrijska 5, OIB: 19028542866, na temelju ove Nagodbe oslobađa od obveze da vjerovnicima isplati iznos koji je veći od postotka prihvaćenog u ovoj Nagodbi odnosno, koji je veći od iznosa tražbina, a rokovi plaćanja se odgađaju u skladu s ovom Nagodbom.</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Stranke utvrđuju da nakon pravomoćnosti rješenja o potvrdi ove Nagodbe nije dopušteno pokretanje ovršnog, upravnog ili parničnog postupka protiv dužnika ZAGREB-KNJIGOVODSTVO d.o.o., Sveta Nedelja, Industrijska 5, OIB: 19028542866, radi utvrđenja i ostvarenja tražbine koja je nastala prije otvaranja postupka predstečajne nagodbe koji se nad dužnikom ZAGREB-KNJIGOVODSTVO d.o.o., Sveta Nedelja, Industrijska 5, OIB: 19028542866 vodio pred Financijskom agencijom pod Klasom UP-I/110/07/15-01/8096, a u tom postupku nije prijavljena od strane vjerovnika niti je tu tražbinu dužnik uvrstio u popis obveza prema vjerovnicima iz članka 60. stavka 3. ovoga Zakona.</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U odnosu na tražbine vjerovnika utvrđene u postupku predstečajne nagodbe koji se nad dužnikom ZAGREB-KNJIGOVODSTVO d.o.o., Sveta Nedelja, Industrijska 5, OIB: 19028542866 vodio pred Financijskom agencijom pod Klasom UP-I/110/07/15-01/8096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Ovršne isprave koje se odnose na tražbine iz ove Nagodbe gube pravnu snagu u odnosu na dužnika ZAGREB-KNJIGOVODSTVO d.o.o., Sveta Nedelja, Industrijska 5, OIB: 19028542866.</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Ovršne isprave razlučnih vjerovnika ne gube pravnu snagu glede namirenja na predmetu na kojem postoji razlučno pravo.</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Izjave o odricanju od prava na odvojeno namirenje razlučnih vjerovnika dane u postupku predstečajne nagodbe koji se nad dužnikom ZAGREB-KNJIGOVODSTVO d.o.o., Sveta Nedelja, Industrijska 5, OIB: 19028542866 vodio pred Financijskom agencijom pod Klasom UP-I/110/07/15-01/8096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ZAGREB-KNJIGOVODSTVO d.o.o., Sveta Nedelja, Industrijska 5, OIB: 19028542866 vodio pred Financijskom agencijom pod Klasom UP-I/110/07/15-01/8096 odrekli prava na odvojeno namirenje, imaju pravo namiriti svoje tražbine iz predmeta razlučnog prava neovisno o danoj izjavi o odricanju od prava na odvojeno namirenje.</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Ako se ova Nagodba potpuno ne izvrši, vjerovnici koji su namireni nisu dužni vratiti ono što su primili, a tražbine tih vjerovnika smatrat će se potpuno namirenim ako su namireni iznosi.</w:t>
      </w:r>
    </w:p>
    <w:p w:rsidRDefault="009B2908" w:rsidP="009B2908" w:rsidR="009B2908" w:rsidRPr="009B2908">
      <w:pPr>
        <w:jc w:val="left"/>
        <w:rPr>
          <w:rFonts w:eastAsia="Calibri" w:hAnsi="Times New Roman" w:ascii="Times New Roman"/>
          <w:sz w:val="24"/>
        </w:rPr>
      </w:pPr>
    </w:p>
    <w:p w:rsidRDefault="009B2908" w:rsidP="009B2908" w:rsidR="009B2908" w:rsidRPr="009B2908">
      <w:pPr>
        <w:jc w:val="left"/>
        <w:rPr>
          <w:rFonts w:eastAsia="Calibri" w:hAnsi="Times New Roman" w:ascii="Times New Roman"/>
          <w:sz w:val="24"/>
        </w:rPr>
      </w:pPr>
      <w:r w:rsidRPr="009B2908">
        <w:rPr>
          <w:rFonts w:eastAsia="Calibri" w:hAnsi="Times New Roman" w:ascii="Times New Roman"/>
          <w:sz w:val="24"/>
        </w:rPr>
        <w:t xml:space="preserve">Vjerovnici koji su djelomično namireni mogu prijaviti u stečajnom postupku koji bi se vodio nad dužnikom ZAGREB-KNJIGOVODSTVO d.o.o., Sveta Nedelja, Industrijska 5, OIB: </w:t>
      </w:r>
      <w:r w:rsidRPr="009B2908">
        <w:rPr>
          <w:rFonts w:eastAsia="Calibri" w:hAnsi="Times New Roman" w:ascii="Times New Roman"/>
          <w:sz w:val="24"/>
        </w:rPr>
        <w:lastRenderedPageBreak/>
        <w:t>19028542866 ukupnu smanjenu tražbinu umanjenu za iznos koji se smatra da je po ovoj Nagodbi namiren.</w:t>
      </w:r>
    </w:p>
    <w:p w:rsidRDefault="009B2908" w:rsidP="009B2908" w:rsidR="009B2908" w:rsidRPr="009B2908">
      <w:pPr>
        <w:jc w:val="left"/>
        <w:rPr>
          <w:rFonts w:eastAsia="Calibri" w:hAnsi="Times New Roman" w:ascii="Times New Roman"/>
          <w:sz w:val="24"/>
        </w:rPr>
      </w:pPr>
    </w:p>
    <w:p w:rsidRDefault="009B2908" w:rsidP="009219F7" w:rsidR="00A343DA" w:rsidRPr="005D3BBA">
      <w:pPr>
        <w:jc w:val="left"/>
        <w:rPr>
          <w:rFonts w:eastAsia="Calibri" w:hAnsi="Times New Roman" w:ascii="Times New Roman"/>
          <w:sz w:val="24"/>
        </w:rPr>
      </w:pPr>
      <w:r w:rsidRPr="009B2908">
        <w:rPr>
          <w:rFonts w:eastAsia="Calibri" w:hAnsi="Times New Roman" w:ascii="Times New Roman"/>
          <w:sz w:val="24"/>
        </w:rPr>
        <w:t>Vjerovnici koji ni djelomično nisu namireni mogu prijaviti u stečajnom postupku koji bi se vodio nad dužnikom ZAGREB-KNJIGOVODSTVO d.o.o., Sveta Nedelja, Industrijska 5, OIB: 19028542866 tražbine samo u smanjenim iz</w:t>
      </w:r>
      <w:r>
        <w:rPr>
          <w:rFonts w:eastAsia="Calibri" w:hAnsi="Times New Roman" w:ascii="Times New Roman"/>
          <w:sz w:val="24"/>
        </w:rPr>
        <w:t>nosima</w:t>
      </w:r>
      <w:r w:rsidR="005D3BBA">
        <w:rPr>
          <w:rFonts w:eastAsia="Calibri" w:hAnsi="Times New Roman" w:ascii="Times New Roman"/>
          <w:sz w:val="24"/>
        </w:rPr>
        <w:t>.</w:t>
      </w:r>
      <w:r w:rsidR="00FF5F9A">
        <w:rPr>
          <w:rFonts w:hAnsi="Times New Roman" w:ascii="Times New Roman"/>
          <w:sz w:val="24"/>
        </w:rPr>
        <w:t>"</w:t>
      </w:r>
    </w:p>
    <w:p w:rsidRDefault="0094476D" w:rsidP="009219F7" w:rsidR="0094476D" w:rsidRPr="009219F7">
      <w:pPr>
        <w:jc w:val="left"/>
        <w:rPr>
          <w:rFonts w:hAnsi="Times New Roman" w:ascii="Times New Roman"/>
          <w:sz w:val="24"/>
        </w:rPr>
      </w:pPr>
    </w:p>
    <w:p w:rsidRDefault="00C038FB" w:rsidP="00025A3A" w:rsidR="00C038FB" w:rsidRPr="009219F7">
      <w:pPr>
        <w:jc w:val="center"/>
        <w:rPr>
          <w:rFonts w:hAnsi="Times New Roman" w:ascii="Times New Roman"/>
          <w:sz w:val="24"/>
        </w:rPr>
      </w:pPr>
      <w:r w:rsidRPr="009219F7">
        <w:rPr>
          <w:rFonts w:hAnsi="Times New Roman" w:ascii="Times New Roman"/>
          <w:sz w:val="24"/>
        </w:rPr>
        <w:t>Obrazloženje</w:t>
      </w:r>
    </w:p>
    <w:p w:rsidRDefault="001B21AE" w:rsidP="009219F7" w:rsidR="001B21AE" w:rsidRPr="009219F7">
      <w:pPr>
        <w:jc w:val="left"/>
        <w:rPr>
          <w:rFonts w:hAnsi="Times New Roman" w:ascii="Times New Roman"/>
          <w:sz w:val="24"/>
        </w:rPr>
      </w:pPr>
      <w:r w:rsidRPr="009219F7">
        <w:rPr>
          <w:rFonts w:hAnsi="Times New Roman" w:ascii="Times New Roman"/>
          <w:sz w:val="24"/>
        </w:rPr>
        <w:tab/>
      </w:r>
    </w:p>
    <w:p w:rsidRDefault="00025A3A" w:rsidP="00025A3A" w:rsidR="00025A3A" w:rsidRPr="00025A3A">
      <w:pPr>
        <w:jc w:val="left"/>
        <w:rPr>
          <w:rFonts w:hAnsi="Times New Roman" w:ascii="Times New Roman"/>
          <w:sz w:val="24"/>
        </w:rPr>
      </w:pPr>
      <w:r w:rsidRPr="00025A3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025A3A">
      <w:pPr>
        <w:jc w:val="left"/>
        <w:rPr>
          <w:rFonts w:hAnsi="Times New Roman" w:ascii="Times New Roman"/>
          <w:sz w:val="24"/>
        </w:rPr>
      </w:pPr>
    </w:p>
    <w:p w:rsidRDefault="00025A3A" w:rsidP="008F299C" w:rsidR="00025A3A" w:rsidRPr="00025A3A">
      <w:pPr>
        <w:ind w:firstLine="720"/>
        <w:jc w:val="left"/>
        <w:rPr>
          <w:rFonts w:hAnsi="Times New Roman" w:ascii="Times New Roman"/>
          <w:sz w:val="24"/>
        </w:rPr>
      </w:pPr>
      <w:r w:rsidRPr="00025A3A">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025A3A">
      <w:pPr>
        <w:jc w:val="left"/>
        <w:rPr>
          <w:rFonts w:hAnsi="Times New Roman" w:ascii="Times New Roman"/>
          <w:sz w:val="24"/>
        </w:rPr>
      </w:pPr>
    </w:p>
    <w:p w:rsidRDefault="00482439" w:rsidP="00025A3A" w:rsidR="00482439">
      <w:pPr>
        <w:jc w:val="center"/>
        <w:rPr>
          <w:rFonts w:hAnsi="Times New Roman" w:ascii="Times New Roman"/>
          <w:sz w:val="24"/>
        </w:rPr>
      </w:pPr>
      <w:r w:rsidRPr="009219F7">
        <w:rPr>
          <w:rFonts w:hAnsi="Times New Roman" w:ascii="Times New Roman"/>
          <w:sz w:val="24"/>
        </w:rPr>
        <w:t xml:space="preserve">U </w:t>
      </w:r>
      <w:r w:rsidR="00C55B1C" w:rsidRPr="009219F7">
        <w:rPr>
          <w:rFonts w:hAnsi="Times New Roman" w:ascii="Times New Roman"/>
          <w:sz w:val="24"/>
        </w:rPr>
        <w:t>Zagrebu</w:t>
      </w:r>
      <w:r w:rsidRPr="009219F7">
        <w:rPr>
          <w:rFonts w:hAnsi="Times New Roman" w:ascii="Times New Roman"/>
          <w:sz w:val="24"/>
        </w:rPr>
        <w:t xml:space="preserve">, </w:t>
      </w:r>
      <w:r w:rsidR="008F299C">
        <w:rPr>
          <w:rFonts w:hAnsi="Times New Roman" w:ascii="Times New Roman"/>
          <w:sz w:val="24"/>
        </w:rPr>
        <w:t>19. listopada</w:t>
      </w:r>
      <w:r w:rsidR="00025A3A">
        <w:rPr>
          <w:rFonts w:hAnsi="Times New Roman" w:ascii="Times New Roman"/>
          <w:sz w:val="24"/>
        </w:rPr>
        <w:t xml:space="preserve"> 2016.</w:t>
      </w:r>
    </w:p>
    <w:p w:rsidRDefault="00025A3A" w:rsidP="00025A3A" w:rsidR="00025A3A">
      <w:pPr>
        <w:jc w:val="center"/>
        <w:rPr>
          <w:rFonts w:hAnsi="Times New Roman" w:ascii="Times New Roman"/>
          <w:sz w:val="24"/>
        </w:rPr>
      </w:pPr>
    </w:p>
    <w:p w:rsidRDefault="00164FDA" w:rsidP="009219F7" w:rsidR="00482439" w:rsidRPr="009219F7">
      <w:pPr>
        <w:jc w:val="left"/>
        <w:rPr>
          <w:rFonts w:hAnsi="Times New Roman" w:ascii="Times New Roman"/>
          <w:sz w:val="24"/>
        </w:rPr>
      </w:pPr>
      <w:r w:rsidRPr="009219F7">
        <w:rPr>
          <w:rFonts w:hAnsi="Times New Roman" w:ascii="Times New Roman"/>
          <w:sz w:val="24"/>
        </w:rPr>
        <w:t xml:space="preserve">                                                                                                                 </w:t>
      </w:r>
      <w:r w:rsidR="00482439" w:rsidRPr="009219F7">
        <w:rPr>
          <w:rFonts w:hAnsi="Times New Roman" w:ascii="Times New Roman"/>
          <w:sz w:val="24"/>
        </w:rPr>
        <w:t>S U D A C:</w:t>
      </w:r>
    </w:p>
    <w:p w:rsidRDefault="00164FDA" w:rsidP="009219F7" w:rsidR="00482439" w:rsidRPr="00267A7C">
      <w:pPr>
        <w:jc w:val="left"/>
        <w:rPr>
          <w:rFonts w:hAnsi="Times New Roman" w:ascii="Times New Roman"/>
          <w:sz w:val="24"/>
        </w:rPr>
      </w:pPr>
      <w:r w:rsidRPr="00267A7C">
        <w:rPr>
          <w:rFonts w:hAnsi="Times New Roman" w:ascii="Times New Roman"/>
          <w:sz w:val="24"/>
        </w:rPr>
        <w:t xml:space="preserve">                                                                                                        </w:t>
      </w:r>
      <w:r w:rsidR="00482439" w:rsidRPr="00267A7C">
        <w:rPr>
          <w:rFonts w:hAnsi="Times New Roman" w:ascii="Times New Roman"/>
          <w:sz w:val="24"/>
        </w:rPr>
        <w:t>MIHAEL KOVAČIĆ</w:t>
      </w:r>
      <w:r w:rsidR="00267A7C" w:rsidRPr="00267A7C">
        <w:rPr>
          <w:rFonts w:hAnsi="Times New Roman" w:ascii="Times New Roman"/>
          <w:sz w:val="24"/>
        </w:rPr>
        <w:t>, v.r.</w:t>
      </w:r>
    </w:p>
    <w:p w:rsidRDefault="0012420B" w:rsidP="009219F7" w:rsidR="0012420B" w:rsidRPr="00267A7C">
      <w:pPr>
        <w:jc w:val="left"/>
        <w:rPr>
          <w:rFonts w:hAnsi="Times New Roman" w:ascii="Times New Roman"/>
          <w:sz w:val="24"/>
        </w:rPr>
      </w:pPr>
    </w:p>
    <w:p w:rsidRDefault="00482439" w:rsidP="009219F7" w:rsidR="00482439" w:rsidRPr="00267A7C">
      <w:pPr>
        <w:jc w:val="left"/>
        <w:rPr>
          <w:rFonts w:hAnsi="Times New Roman" w:ascii="Times New Roman"/>
          <w:sz w:val="24"/>
        </w:rPr>
      </w:pPr>
      <w:r w:rsidRPr="00267A7C">
        <w:rPr>
          <w:rFonts w:hAnsi="Times New Roman" w:ascii="Times New Roman"/>
          <w:sz w:val="24"/>
        </w:rPr>
        <w:t>Pouka o pravno</w:t>
      </w:r>
      <w:r w:rsidR="00164FDA" w:rsidRPr="00267A7C">
        <w:rPr>
          <w:rFonts w:hAnsi="Times New Roman" w:ascii="Times New Roman"/>
          <w:sz w:val="24"/>
        </w:rPr>
        <w:t>m</w:t>
      </w:r>
      <w:r w:rsidRPr="00267A7C">
        <w:rPr>
          <w:rFonts w:hAnsi="Times New Roman" w:ascii="Times New Roman"/>
          <w:sz w:val="24"/>
        </w:rPr>
        <w:t xml:space="preserve"> lijeku: </w:t>
      </w:r>
    </w:p>
    <w:p w:rsidRDefault="008B2408" w:rsidP="009219F7" w:rsidR="007F048E" w:rsidRPr="00267A7C">
      <w:pPr>
        <w:jc w:val="left"/>
        <w:rPr>
          <w:rFonts w:hAnsi="Times New Roman" w:ascii="Times New Roman"/>
          <w:sz w:val="24"/>
        </w:rPr>
      </w:pPr>
      <w:r w:rsidRPr="00267A7C">
        <w:rPr>
          <w:rFonts w:hAnsi="Times New Roman" w:ascii="Times New Roman"/>
          <w:sz w:val="24"/>
        </w:rPr>
        <w:t xml:space="preserve">Na ovo </w:t>
      </w:r>
      <w:r w:rsidR="007F048E" w:rsidRPr="00267A7C">
        <w:rPr>
          <w:rFonts w:hAnsi="Times New Roman" w:ascii="Times New Roman"/>
          <w:sz w:val="24"/>
        </w:rPr>
        <w:t>rješenj</w:t>
      </w:r>
      <w:r w:rsidRPr="00267A7C">
        <w:rPr>
          <w:rFonts w:hAnsi="Times New Roman" w:ascii="Times New Roman"/>
          <w:sz w:val="24"/>
        </w:rPr>
        <w:t>e</w:t>
      </w:r>
      <w:r w:rsidR="007F048E" w:rsidRPr="00267A7C">
        <w:rPr>
          <w:rFonts w:hAnsi="Times New Roman" w:ascii="Times New Roman"/>
          <w:sz w:val="24"/>
        </w:rPr>
        <w:t xml:space="preserve"> dopuštena je žalba koja se podnosi ovome sudu u roku osam dana, u dva primjerka.</w:t>
      </w:r>
      <w:r w:rsidR="007B36F0" w:rsidRPr="00267A7C">
        <w:rPr>
          <w:rFonts w:hAnsi="Times New Roman" w:ascii="Times New Roman"/>
          <w:sz w:val="24"/>
        </w:rPr>
        <w:t xml:space="preserve"> </w:t>
      </w:r>
    </w:p>
    <w:p w:rsidRDefault="00202274" w:rsidP="009219F7" w:rsidR="00202274" w:rsidRPr="00267A7C">
      <w:pPr>
        <w:jc w:val="left"/>
        <w:rPr>
          <w:rFonts w:hAnsi="Times New Roman" w:ascii="Times New Roman"/>
          <w:sz w:val="24"/>
        </w:rPr>
      </w:pP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t>Za točnost otpravka ovlašteni službenik</w:t>
      </w:r>
    </w:p>
    <w:p w:rsidRDefault="00202274" w:rsidP="009219F7" w:rsidR="00202274" w:rsidRPr="00267A7C">
      <w:pPr>
        <w:jc w:val="left"/>
        <w:rPr>
          <w:rFonts w:hAnsi="Times New Roman" w:ascii="Times New Roman"/>
          <w:sz w:val="24"/>
        </w:rPr>
      </w:pP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r>
      <w:r w:rsidRPr="00267A7C">
        <w:rPr>
          <w:rFonts w:hAnsi="Times New Roman" w:ascii="Times New Roman"/>
          <w:sz w:val="24"/>
        </w:rPr>
        <w:tab/>
        <w:t>Sonja Pilić</w:t>
      </w:r>
    </w:p>
    <w:p w:rsidRDefault="00202274" w:rsidP="009219F7" w:rsidR="00202274" w:rsidRPr="00267A7C">
      <w:pPr>
        <w:jc w:val="left"/>
        <w:rPr>
          <w:rFonts w:hAnsi="Times New Roman" w:ascii="Times New Roman"/>
          <w:sz w:val="24"/>
        </w:rPr>
      </w:pPr>
    </w:p>
    <w:p w:rsidRDefault="00202274" w:rsidP="009219F7" w:rsidR="00202274" w:rsidRPr="00267A7C">
      <w:pPr>
        <w:jc w:val="left"/>
        <w:rPr>
          <w:rFonts w:hAnsi="Times New Roman" w:ascii="Times New Roman"/>
          <w:sz w:val="24"/>
        </w:rPr>
      </w:pPr>
    </w:p>
    <w:p w:rsidRDefault="007F048E" w:rsidP="009219F7" w:rsidR="007F048E"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DNA:</w:t>
      </w:r>
    </w:p>
    <w:p w:rsidRDefault="00A23DC2" w:rsidP="009219F7" w:rsidR="00A23DC2"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 xml:space="preserve">1. </w:t>
      </w:r>
      <w:r w:rsidR="00F50B5F" w:rsidRPr="00267A7C">
        <w:rPr>
          <w:rFonts w:hAnsi="Times New Roman" w:ascii="Times New Roman"/>
          <w:color w:themeColor="background1" w:val="FFFFFF"/>
          <w:sz w:val="24"/>
        </w:rPr>
        <w:t>Oglasna ploča</w:t>
      </w:r>
    </w:p>
    <w:p w:rsidRDefault="009E6D44" w:rsidP="009219F7" w:rsidR="009E6D44"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 xml:space="preserve">2. </w:t>
      </w:r>
      <w:r w:rsidR="00F50B5F" w:rsidRPr="00267A7C">
        <w:rPr>
          <w:rFonts w:hAnsi="Times New Roman" w:ascii="Times New Roman"/>
          <w:color w:themeColor="background1" w:val="FFFFFF"/>
          <w:sz w:val="24"/>
        </w:rPr>
        <w:t>FINA</w:t>
      </w:r>
    </w:p>
    <w:p w:rsidRDefault="00E339B0" w:rsidP="009219F7" w:rsidR="00E339B0" w:rsidRPr="00267A7C">
      <w:pPr>
        <w:jc w:val="left"/>
        <w:rPr>
          <w:rFonts w:hAnsi="Times New Roman" w:ascii="Times New Roman"/>
          <w:color w:themeColor="background1" w:val="FFFFFF"/>
          <w:sz w:val="24"/>
        </w:rPr>
      </w:pPr>
    </w:p>
    <w:p w:rsidRDefault="00A23DC2" w:rsidP="009219F7" w:rsidR="00A23DC2"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NK:</w:t>
      </w:r>
    </w:p>
    <w:p w:rsidRDefault="00A23DC2" w:rsidP="009219F7" w:rsidR="00A23DC2"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1. Nepravomoćno</w:t>
      </w:r>
    </w:p>
    <w:p w:rsidRDefault="007B36F0" w:rsidP="009219F7" w:rsidR="00A23DC2"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2. Provedi u e-Spisu</w:t>
      </w:r>
    </w:p>
    <w:p w:rsidRDefault="008B2408" w:rsidP="009219F7" w:rsidR="008B2408" w:rsidRPr="00267A7C">
      <w:pPr>
        <w:jc w:val="left"/>
        <w:rPr>
          <w:rFonts w:hAnsi="Times New Roman" w:ascii="Times New Roman"/>
          <w:color w:themeColor="background1" w:val="FFFFFF"/>
          <w:sz w:val="24"/>
        </w:rPr>
      </w:pPr>
      <w:r w:rsidRPr="00267A7C">
        <w:rPr>
          <w:rFonts w:hAnsi="Times New Roman" w:ascii="Times New Roman"/>
          <w:color w:themeColor="background1" w:val="FFFFFF"/>
          <w:sz w:val="24"/>
        </w:rPr>
        <w:t>3. kal. 15 d.</w:t>
      </w:r>
    </w:p>
    <w:p w:rsidRDefault="00C55B1C" w:rsidP="009219F7" w:rsidR="00A23DC2" w:rsidRPr="00267A7C">
      <w:pPr>
        <w:jc w:val="left"/>
        <w:rPr>
          <w:rFonts w:hAnsi="Times New Roman" w:ascii="Times New Roman"/>
          <w:i/>
          <w:color w:themeColor="background1" w:val="FFFFFF"/>
          <w:sz w:val="24"/>
        </w:rPr>
      </w:pPr>
      <w:r w:rsidRPr="00267A7C">
        <w:rPr>
          <w:rFonts w:hAnsi="Times New Roman" w:ascii="Times New Roman"/>
          <w:color w:themeColor="background1" w:val="FFFFFF"/>
          <w:sz w:val="24"/>
        </w:rPr>
        <w:t xml:space="preserve">                    Z</w:t>
      </w:r>
      <w:r w:rsidR="00A23DC2" w:rsidRPr="00267A7C">
        <w:rPr>
          <w:rFonts w:hAnsi="Times New Roman" w:ascii="Times New Roman"/>
          <w:color w:themeColor="background1" w:val="FFFFFF"/>
          <w:sz w:val="24"/>
        </w:rPr>
        <w:t xml:space="preserve">, </w:t>
      </w:r>
      <w:r w:rsidR="00A23DC2" w:rsidRPr="00267A7C">
        <w:rPr>
          <w:rFonts w:hAnsi="Times New Roman" w:ascii="Times New Roman"/>
          <w:color w:themeColor="background1" w:val="FFFFFF"/>
          <w:sz w:val="24"/>
        </w:rPr>
        <w:fldChar w:fldCharType="begin"/>
      </w:r>
      <w:r w:rsidR="00A23DC2" w:rsidRPr="00267A7C">
        <w:rPr>
          <w:rFonts w:hAnsi="Times New Roman" w:ascii="Times New Roman"/>
          <w:color w:themeColor="background1" w:val="FFFFFF"/>
          <w:sz w:val="24"/>
        </w:rPr>
        <w:instrText xml:space="preserve"> TIME \@ "dd.MM.yyyy" </w:instrText>
      </w:r>
      <w:r w:rsidR="00A23DC2" w:rsidRPr="00267A7C">
        <w:rPr>
          <w:rFonts w:hAnsi="Times New Roman" w:ascii="Times New Roman"/>
          <w:color w:themeColor="background1" w:val="FFFFFF"/>
          <w:sz w:val="24"/>
        </w:rPr>
        <w:fldChar w:fldCharType="separate"/>
      </w:r>
      <w:r w:rsidR="00842630">
        <w:rPr>
          <w:rFonts w:hAnsi="Times New Roman" w:ascii="Times New Roman"/>
          <w:noProof/>
          <w:color w:themeColor="background1" w:val="FFFFFF"/>
          <w:sz w:val="24"/>
        </w:rPr>
        <w:t>27.10.2016</w:t>
      </w:r>
      <w:r w:rsidR="00A23DC2" w:rsidRPr="00267A7C">
        <w:rPr>
          <w:rFonts w:hAnsi="Times New Roman" w:ascii="Times New Roman"/>
          <w:color w:themeColor="background1" w:val="FFFFFF"/>
          <w:sz w:val="24"/>
        </w:rPr>
        <w:fldChar w:fldCharType="end"/>
      </w:r>
      <w:r w:rsidR="00A23DC2" w:rsidRPr="00267A7C">
        <w:rPr>
          <w:rFonts w:hAnsi="Times New Roman" w:ascii="Times New Roman"/>
          <w:color w:themeColor="background1" w:val="FFFFFF"/>
          <w:sz w:val="24"/>
        </w:rPr>
        <w:t xml:space="preserve">.       </w:t>
      </w:r>
      <w:r w:rsidR="00A23DC2" w:rsidRPr="00267A7C">
        <w:rPr>
          <w:rFonts w:hAnsi="Times New Roman" w:ascii="Times New Roman"/>
          <w:i/>
          <w:color w:themeColor="background1" w:val="FFFFFF"/>
          <w:sz w:val="24"/>
        </w:rPr>
        <w:t>Sudac:</w:t>
      </w:r>
    </w:p>
    <w:sectPr w:rsidSect="00DE7B87" w:rsidR="00A23DC2" w:rsidRPr="00267A7C">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908" w:rsidR="009B2908">
      <w:r>
        <w:separator/>
      </w:r>
    </w:p>
  </w:endnote>
  <w:endnote w:id="0" w:type="continuationSeparator">
    <w:p w:rsidRDefault="009B2908" w:rsidR="009B2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908" w:rsidR="009B2908">
      <w:r>
        <w:separator/>
      </w:r>
    </w:p>
  </w:footnote>
  <w:footnote w:id="0" w:type="continuationSeparator">
    <w:p w:rsidRDefault="009B2908" w:rsidR="009B2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908" w:rsidP="008E7333" w:rsidR="009B29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908" w:rsidR="009B2908">
    <w:pPr>
      <w:pStyle w:val="Zaglavlje"/>
    </w:pPr>
  </w:p>
  <w:p w:rsidRDefault="009B2908" w:rsidR="009B2908"/>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908" w:rsidP="008E7333" w:rsidR="009B2908"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842630">
      <w:rPr>
        <w:rStyle w:val="Brojstranice"/>
        <w:rFonts w:hAnsi="Times New Roman" w:ascii="Times New Roman"/>
        <w:noProof/>
        <w:szCs w:val="22"/>
      </w:rPr>
      <w:t>5</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9B2908" w:rsidP="008950FD" w:rsidR="009B2908">
    <w:pPr>
      <w:pStyle w:val="Zaglavlje"/>
      <w:jc w:val="right"/>
    </w:pPr>
    <w:r>
      <w:rPr>
        <w:rFonts w:hAnsi="Times New Roman" w:ascii="Times New Roman"/>
      </w:rPr>
      <w:t>3 St</w:t>
    </w:r>
    <w:r w:rsidRPr="00E531BA">
      <w:rPr>
        <w:rFonts w:hAnsi="Times New Roman" w:ascii="Times New Roman"/>
      </w:rPr>
      <w:t>-</w:t>
    </w:r>
    <w:r w:rsidR="00D57E80">
      <w:rPr>
        <w:rFonts w:hAnsi="Times New Roman" w:ascii="Times New Roman"/>
      </w:rPr>
      <w:t>4195/16-11</w:t>
    </w:r>
  </w:p>
  <w:p w:rsidRDefault="009B2908" w:rsidP="008950FD" w:rsidR="009B2908">
    <w:pPr>
      <w:pStyle w:val="Zaglavlje"/>
      <w:jc w:val="right"/>
    </w:pPr>
  </w:p>
  <w:p w:rsidRDefault="009B2908" w:rsidR="009B290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A616AB7"/>
    <w:multiLevelType w:val="multilevel"/>
    <w:tmpl w:val="FFFFFFFF"/>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3">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A9853ED"/>
    <w:multiLevelType w:val="hybridMultilevel"/>
    <w:tmpl w:val="9C7CD952"/>
    <w:lvl w:tplc="0746422A"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A8665FB"/>
    <w:multiLevelType w:val="hybridMultilevel"/>
    <w:tmpl w:val="B7609264"/>
    <w:lvl w:tplc="F3664B72" w:ilvl="0">
      <w:start w:val="3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3C64C6F"/>
    <w:multiLevelType w:val="multilevel"/>
    <w:tmpl w:val="FFFFFFFF"/>
    <w:lvl w:ilvl="0">
      <w:start w:val="1"/>
      <w:numFmt w:val="bullet"/>
      <w:lvlText w:val="-"/>
      <w:lvlJc w:val="left"/>
      <w:pPr>
        <w:ind w:hanging="360" w:left="1440"/>
      </w:pPr>
      <w:rPr>
        <w:rFonts w:cs="Arial" w:hAnsi="Arial" w:ascii="Arial" w:hint="default"/>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cs="Wingdings" w:hAnsi="Wingdings" w:ascii="Wingdings" w:hint="default"/>
      </w:rPr>
    </w:lvl>
    <w:lvl w:ilvl="3">
      <w:start w:val="1"/>
      <w:numFmt w:val="bullet"/>
      <w:lvlText w:val=""/>
      <w:lvlJc w:val="left"/>
      <w:pPr>
        <w:ind w:hanging="360" w:left="3600"/>
      </w:pPr>
      <w:rPr>
        <w:rFonts w:cs="Symbol"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cs="Wingdings" w:hAnsi="Wingdings" w:ascii="Wingdings" w:hint="default"/>
      </w:rPr>
    </w:lvl>
    <w:lvl w:ilvl="6">
      <w:start w:val="1"/>
      <w:numFmt w:val="bullet"/>
      <w:lvlText w:val=""/>
      <w:lvlJc w:val="left"/>
      <w:pPr>
        <w:ind w:hanging="360" w:left="5760"/>
      </w:pPr>
      <w:rPr>
        <w:rFonts w:cs="Symbol"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cs="Wingdings" w:hAnsi="Wingdings" w:ascii="Wingdings" w:hint="default"/>
      </w:rPr>
    </w:lvl>
  </w:abstractNum>
  <w:abstractNum w:abstractNumId="7">
    <w:nsid w:val="45BC6F87"/>
    <w:multiLevelType w:val="hybridMultilevel"/>
    <w:tmpl w:val="0292D89A"/>
    <w:lvl w:tplc="A5240256" w:ilvl="0">
      <w:start w:val="57"/>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B9F449F"/>
    <w:multiLevelType w:val="hybridMultilevel"/>
    <w:tmpl w:val="8278CBE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10">
    <w:nsid w:val="754813C7"/>
    <w:multiLevelType w:val="hybridMultilevel"/>
    <w:tmpl w:val="27AA161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
  </w:num>
  <w:num w:numId="2">
    <w:abstractNumId w:val="9"/>
  </w:num>
  <w:num w:numId="3">
    <w:abstractNumId w:val="0"/>
  </w:num>
  <w:num w:numId="4">
    <w:abstractNumId w:val="3"/>
  </w:num>
  <w:num w:numId="5">
    <w:abstractNumId w:val="2"/>
  </w:num>
  <w:num w:numId="6">
    <w:abstractNumId w:val="6"/>
  </w:num>
  <w:num w:numId="7">
    <w:abstractNumId w:val="4"/>
  </w:num>
  <w:num w:numId="8">
    <w:abstractNumId w:val="7"/>
  </w:num>
  <w:num w:numId="9">
    <w:abstractNumId w:val="10"/>
  </w:num>
  <w:num w:numId="10">
    <w:abstractNumId w:val="5"/>
  </w:num>
  <w:num w:numId="11">
    <w:abstractNumId w:val="8"/>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64FDA"/>
    <w:rsid w:val="00177A30"/>
    <w:rsid w:val="0018427D"/>
    <w:rsid w:val="00192D59"/>
    <w:rsid w:val="001B21AE"/>
    <w:rsid w:val="001E575C"/>
    <w:rsid w:val="00202274"/>
    <w:rsid w:val="00255B45"/>
    <w:rsid w:val="00255E72"/>
    <w:rsid w:val="0026309F"/>
    <w:rsid w:val="002635C5"/>
    <w:rsid w:val="00267A7C"/>
    <w:rsid w:val="002A2E3F"/>
    <w:rsid w:val="002C1105"/>
    <w:rsid w:val="002E2E77"/>
    <w:rsid w:val="00317DF9"/>
    <w:rsid w:val="00334965"/>
    <w:rsid w:val="003349AB"/>
    <w:rsid w:val="00360318"/>
    <w:rsid w:val="0036625F"/>
    <w:rsid w:val="00373047"/>
    <w:rsid w:val="003B3623"/>
    <w:rsid w:val="003B4319"/>
    <w:rsid w:val="003C3ECA"/>
    <w:rsid w:val="003D21F3"/>
    <w:rsid w:val="00411F24"/>
    <w:rsid w:val="00436CBD"/>
    <w:rsid w:val="00441071"/>
    <w:rsid w:val="00482439"/>
    <w:rsid w:val="00496A59"/>
    <w:rsid w:val="004A5F6B"/>
    <w:rsid w:val="004D6409"/>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42630"/>
    <w:rsid w:val="008869F4"/>
    <w:rsid w:val="008950FD"/>
    <w:rsid w:val="008B1A4B"/>
    <w:rsid w:val="008B2408"/>
    <w:rsid w:val="008B6BCE"/>
    <w:rsid w:val="008E7333"/>
    <w:rsid w:val="008F299C"/>
    <w:rsid w:val="008F7361"/>
    <w:rsid w:val="00914EE2"/>
    <w:rsid w:val="00916A27"/>
    <w:rsid w:val="009219F7"/>
    <w:rsid w:val="00921BF6"/>
    <w:rsid w:val="00942D27"/>
    <w:rsid w:val="0094476D"/>
    <w:rsid w:val="00971D49"/>
    <w:rsid w:val="00973546"/>
    <w:rsid w:val="009B2908"/>
    <w:rsid w:val="009E4AF3"/>
    <w:rsid w:val="009E6D44"/>
    <w:rsid w:val="009F439B"/>
    <w:rsid w:val="00A12A8B"/>
    <w:rsid w:val="00A13B88"/>
    <w:rsid w:val="00A23DC2"/>
    <w:rsid w:val="00A343DA"/>
    <w:rsid w:val="00AC30C2"/>
    <w:rsid w:val="00B36118"/>
    <w:rsid w:val="00B515D4"/>
    <w:rsid w:val="00B52117"/>
    <w:rsid w:val="00B60CF0"/>
    <w:rsid w:val="00BA6494"/>
    <w:rsid w:val="00BA7238"/>
    <w:rsid w:val="00C038FB"/>
    <w:rsid w:val="00C04942"/>
    <w:rsid w:val="00C16F65"/>
    <w:rsid w:val="00C172D4"/>
    <w:rsid w:val="00C23CB9"/>
    <w:rsid w:val="00C32C1D"/>
    <w:rsid w:val="00C50F59"/>
    <w:rsid w:val="00C55B1C"/>
    <w:rsid w:val="00C64D59"/>
    <w:rsid w:val="00C74832"/>
    <w:rsid w:val="00D57E80"/>
    <w:rsid w:val="00D8621E"/>
    <w:rsid w:val="00D924F9"/>
    <w:rsid w:val="00DB5644"/>
    <w:rsid w:val="00DC5D99"/>
    <w:rsid w:val="00DE2CFF"/>
    <w:rsid w:val="00DE7B87"/>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Body Text 3"/>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99"/>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uiPriority w:val="99"/>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uiPriority w:val="99"/>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ijeloteksta3" w:type="paragraph">
    <w:name w:val="Body Text 3"/>
    <w:basedOn w:val="Normal"/>
    <w:link w:val="Tijeloteksta3Char"/>
    <w:uiPriority w:val="99"/>
    <w:rsid w:val="009B2908"/>
    <w:pPr>
      <w:spacing w:after="120"/>
    </w:pPr>
    <w:rPr>
      <w:sz w:val="16"/>
      <w:szCs w:val="16"/>
    </w:rPr>
  </w:style>
  <w:style w:customStyle="true" w:styleId="Tijeloteksta3Char" w:type="character">
    <w:name w:val="Tijelo teksta 3 Char"/>
    <w:basedOn w:val="Zadanifontodlomka"/>
    <w:link w:val="Tijeloteksta3"/>
    <w:uiPriority w:val="99"/>
    <w:rsid w:val="009B2908"/>
    <w:rPr>
      <w:rFonts w:hAnsi="Mangal" w:ascii="Mangal"/>
      <w:sz w:val="16"/>
      <w:szCs w:val="16"/>
      <w:lang w:eastAsia="en-US"/>
    </w:rPr>
  </w:style>
  <w:style w:customStyle="true" w:styleId="BodyTextChar" w:type="character">
    <w:name w:val="Body Text Char"/>
    <w:basedOn w:val="Zadanifontodlomka"/>
    <w:uiPriority w:val="99"/>
    <w:rsid w:val="009B2908"/>
    <w:rPr>
      <w:rFonts w:cs="Arial" w:hAnsi="Arial" w:ascii="Arial"/>
      <w:sz w:val="20"/>
      <w:szCs w:val="20"/>
      <w:lang w:eastAsia="hr-HR" w:val="x-none"/>
    </w:rPr>
  </w:style>
  <w:style w:customStyle="true" w:styleId="BodyText3Char" w:type="character">
    <w:name w:val="Body Text 3 Char"/>
    <w:basedOn w:val="Zadanifontodlomka"/>
    <w:uiPriority w:val="99"/>
    <w:rsid w:val="009B2908"/>
    <w:rPr>
      <w:rFonts w:cs="Arial" w:hAnsi="Arial" w:ascii="Arial"/>
      <w:sz w:val="20"/>
      <w:szCs w:val="20"/>
      <w:lang w:eastAsia="hr-HR" w:val="x-none"/>
    </w:rPr>
  </w:style>
  <w:style w:customStyle="true" w:styleId="HeaderChar" w:type="character">
    <w:name w:val="Header Char"/>
    <w:basedOn w:val="Zadanifontodlomka"/>
    <w:uiPriority w:val="99"/>
    <w:rsid w:val="009B2908"/>
    <w:rPr>
      <w:rFonts w:cs="Times New Roman" w:hAnsi="Times New Roman" w:ascii="Times New Roman"/>
      <w:sz w:val="20"/>
      <w:szCs w:val="20"/>
      <w:lang w:eastAsia="hr-HR" w:val="x-none"/>
    </w:rPr>
  </w:style>
  <w:style w:customStyle="true" w:styleId="FooterChar" w:type="character">
    <w:name w:val="Footer Char"/>
    <w:basedOn w:val="Zadanifontodlomka"/>
    <w:uiPriority w:val="99"/>
    <w:rsid w:val="009B2908"/>
    <w:rPr>
      <w:rFonts w:cs="Times New Roman" w:hAnsi="Times New Roman" w:ascii="Times New Roman"/>
      <w:sz w:val="20"/>
      <w:szCs w:val="20"/>
      <w:lang w:eastAsia="hr-HR" w:val="x-none"/>
    </w:rPr>
  </w:style>
  <w:style w:customStyle="true" w:styleId="ListLabel1" w:type="character">
    <w:name w:val="ListLabel 1"/>
    <w:uiPriority w:val="99"/>
    <w:rsid w:val="009B2908"/>
    <w:rPr>
      <w:rFonts w:eastAsia="Times New Roman"/>
    </w:rPr>
  </w:style>
  <w:style w:customStyle="true" w:styleId="ListLabel2" w:type="character">
    <w:name w:val="ListLabel 2"/>
    <w:uiPriority w:val="99"/>
    <w:rsid w:val="009B2908"/>
  </w:style>
  <w:style w:customStyle="true" w:styleId="ListLabel3" w:type="character">
    <w:name w:val="ListLabel 3"/>
    <w:uiPriority w:val="99"/>
    <w:rsid w:val="009B2908"/>
    <w:rPr>
      <w:rFonts w:eastAsia="Times New Roman"/>
    </w:rPr>
  </w:style>
  <w:style w:customStyle="true" w:styleId="Heading" w:type="paragraph">
    <w:name w:val="Heading"/>
    <w:basedOn w:val="Normal"/>
    <w:next w:val="Textbody"/>
    <w:uiPriority w:val="99"/>
    <w:rsid w:val="009B2908"/>
    <w:pPr>
      <w:keepNext/>
      <w:suppressAutoHyphens/>
      <w:spacing w:lineRule="atLeast" w:line="100" w:after="120" w:before="240"/>
      <w:jc w:val="left"/>
    </w:pPr>
    <w:rPr>
      <w:rFonts w:cs="Tahoma" w:hAnsi="Tahoma" w:ascii="Tahoma"/>
      <w:sz w:val="28"/>
      <w:szCs w:val="28"/>
      <w:lang w:eastAsia="hr-HR" w:val="en-US"/>
    </w:rPr>
  </w:style>
  <w:style w:customStyle="true" w:styleId="Index" w:type="paragraph">
    <w:name w:val="Index"/>
    <w:basedOn w:val="Normal"/>
    <w:uiPriority w:val="99"/>
    <w:rsid w:val="009B2908"/>
    <w:pPr>
      <w:suppressLineNumbers/>
      <w:suppressAutoHyphens/>
      <w:spacing w:lineRule="atLeast" w:line="100"/>
      <w:jc w:val="left"/>
    </w:pPr>
    <w:rPr>
      <w:rFonts w:cs="Tahoma" w:hAnsi="Tahoma" w:ascii="Tahoma"/>
      <w:sz w:val="20"/>
      <w:szCs w:val="20"/>
      <w:lang w:eastAsia="hr-HR" w:val="en-US"/>
    </w:rPr>
  </w:style>
  <w:style w:styleId="Tekstrezerviranogmjesta" w:type="character">
    <w:name w:val="Placeholder Text"/>
    <w:basedOn w:val="Zadanifontodlomka"/>
    <w:uiPriority w:val="99"/>
    <w:semiHidden/>
    <w:rsid w:val="00842630"/>
    <w:rPr>
      <w:color w:val="808080"/>
      <w:bdr w:space="0" w:sz="0" w:color="auto" w:val="none"/>
      <w:shd w:fill="auto" w:color="auto" w:val="clear"/>
    </w:rPr>
  </w:style>
  <w:style w:customStyle="true" w:styleId="eSPISCCParagraphDefaultFont" w:type="character">
    <w:name w:val="eSPIS_CC_Paragraph Default Font"/>
    <w:basedOn w:val="Zadanifontodlomka"/>
    <w:rsid w:val="0084263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42630"/>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4263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263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Body Text 3"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99"/>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uiPriority w:val="99"/>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uiPriority w:val="99"/>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ijeloteksta3" w:type="paragraph">
    <w:name w:val="Body Text 3"/>
    <w:basedOn w:val="Normal"/>
    <w:link w:val="Tijeloteksta3Char"/>
    <w:uiPriority w:val="99"/>
    <w:rsid w:val="009B2908"/>
    <w:pPr>
      <w:spacing w:after="120"/>
    </w:pPr>
    <w:rPr>
      <w:sz w:val="16"/>
      <w:szCs w:val="16"/>
    </w:rPr>
  </w:style>
  <w:style w:customStyle="1" w:styleId="Tijeloteksta3Char" w:type="character">
    <w:name w:val="Tijelo teksta 3 Char"/>
    <w:basedOn w:val="Zadanifontodlomka"/>
    <w:link w:val="Tijeloteksta3"/>
    <w:uiPriority w:val="99"/>
    <w:rsid w:val="009B2908"/>
    <w:rPr>
      <w:rFonts w:ascii="Mangal" w:hAnsi="Mangal"/>
      <w:sz w:val="16"/>
      <w:szCs w:val="16"/>
      <w:lang w:eastAsia="en-US"/>
    </w:rPr>
  </w:style>
  <w:style w:customStyle="1" w:styleId="BodyTextChar" w:type="character">
    <w:name w:val="Body Text Char"/>
    <w:basedOn w:val="Zadanifontodlomka"/>
    <w:uiPriority w:val="99"/>
    <w:rsid w:val="009B2908"/>
    <w:rPr>
      <w:rFonts w:ascii="Arial" w:cs="Arial" w:hAnsi="Arial"/>
      <w:sz w:val="20"/>
      <w:szCs w:val="20"/>
      <w:lang w:eastAsia="hr-HR" w:val="x-none"/>
    </w:rPr>
  </w:style>
  <w:style w:customStyle="1" w:styleId="BodyText3Char" w:type="character">
    <w:name w:val="Body Text 3 Char"/>
    <w:basedOn w:val="Zadanifontodlomka"/>
    <w:uiPriority w:val="99"/>
    <w:rsid w:val="009B2908"/>
    <w:rPr>
      <w:rFonts w:ascii="Arial" w:cs="Arial" w:hAnsi="Arial"/>
      <w:sz w:val="20"/>
      <w:szCs w:val="20"/>
      <w:lang w:eastAsia="hr-HR" w:val="x-none"/>
    </w:rPr>
  </w:style>
  <w:style w:customStyle="1" w:styleId="HeaderChar" w:type="character">
    <w:name w:val="Header Char"/>
    <w:basedOn w:val="Zadanifontodlomka"/>
    <w:uiPriority w:val="99"/>
    <w:rsid w:val="009B2908"/>
    <w:rPr>
      <w:rFonts w:ascii="Times New Roman" w:cs="Times New Roman" w:hAnsi="Times New Roman"/>
      <w:sz w:val="20"/>
      <w:szCs w:val="20"/>
      <w:lang w:eastAsia="hr-HR" w:val="x-none"/>
    </w:rPr>
  </w:style>
  <w:style w:customStyle="1" w:styleId="FooterChar" w:type="character">
    <w:name w:val="Footer Char"/>
    <w:basedOn w:val="Zadanifontodlomka"/>
    <w:uiPriority w:val="99"/>
    <w:rsid w:val="009B2908"/>
    <w:rPr>
      <w:rFonts w:ascii="Times New Roman" w:cs="Times New Roman" w:hAnsi="Times New Roman"/>
      <w:sz w:val="20"/>
      <w:szCs w:val="20"/>
      <w:lang w:eastAsia="hr-HR" w:val="x-none"/>
    </w:rPr>
  </w:style>
  <w:style w:customStyle="1" w:styleId="ListLabel1" w:type="character">
    <w:name w:val="ListLabel 1"/>
    <w:uiPriority w:val="99"/>
    <w:rsid w:val="009B2908"/>
    <w:rPr>
      <w:rFonts w:eastAsia="Times New Roman"/>
    </w:rPr>
  </w:style>
  <w:style w:customStyle="1" w:styleId="ListLabel2" w:type="character">
    <w:name w:val="ListLabel 2"/>
    <w:uiPriority w:val="99"/>
    <w:rsid w:val="009B2908"/>
  </w:style>
  <w:style w:customStyle="1" w:styleId="ListLabel3" w:type="character">
    <w:name w:val="ListLabel 3"/>
    <w:uiPriority w:val="99"/>
    <w:rsid w:val="009B2908"/>
    <w:rPr>
      <w:rFonts w:eastAsia="Times New Roman"/>
    </w:rPr>
  </w:style>
  <w:style w:customStyle="1" w:styleId="Heading" w:type="paragraph">
    <w:name w:val="Heading"/>
    <w:basedOn w:val="Normal"/>
    <w:next w:val="Textbody"/>
    <w:uiPriority w:val="99"/>
    <w:rsid w:val="009B2908"/>
    <w:pPr>
      <w:keepNext/>
      <w:suppressAutoHyphens/>
      <w:spacing w:after="120" w:before="240" w:line="100" w:lineRule="atLeast"/>
      <w:jc w:val="left"/>
    </w:pPr>
    <w:rPr>
      <w:rFonts w:ascii="Tahoma" w:cs="Tahoma" w:hAnsi="Tahoma"/>
      <w:sz w:val="28"/>
      <w:szCs w:val="28"/>
      <w:lang w:eastAsia="hr-HR" w:val="en-US"/>
    </w:rPr>
  </w:style>
  <w:style w:customStyle="1" w:styleId="Index" w:type="paragraph">
    <w:name w:val="Index"/>
    <w:basedOn w:val="Normal"/>
    <w:uiPriority w:val="99"/>
    <w:rsid w:val="009B2908"/>
    <w:pPr>
      <w:suppressLineNumbers/>
      <w:suppressAutoHyphens/>
      <w:spacing w:line="100" w:lineRule="atLeast"/>
      <w:jc w:val="left"/>
    </w:pPr>
    <w:rPr>
      <w:rFonts w:ascii="Tahoma" w:cs="Tahoma" w:hAnsi="Tahoma"/>
      <w:sz w:val="20"/>
      <w:szCs w:val="20"/>
      <w:lang w:eastAsia="hr-HR" w:val="en-US"/>
    </w:rPr>
  </w:style>
  <w:style w:styleId="Tekstrezerviranogmjesta" w:type="character">
    <w:name w:val="Placeholder Text"/>
    <w:basedOn w:val="Zadanifontodlomka"/>
    <w:uiPriority w:val="99"/>
    <w:semiHidden/>
    <w:rsid w:val="00842630"/>
    <w:rPr>
      <w:color w:val="808080"/>
      <w:bdr w:color="auto" w:space="0" w:sz="0" w:val="none"/>
      <w:shd w:color="auto" w:fill="auto" w:val="clear"/>
    </w:rPr>
  </w:style>
  <w:style w:customStyle="1" w:styleId="eSPISCCParagraphDefaultFont" w:type="character">
    <w:name w:val="eSPIS_CC_Paragraph Default Font"/>
    <w:basedOn w:val="Zadanifontodlomka"/>
    <w:rsid w:val="0084263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42630"/>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4263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263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4195</izvorni_sadrzaj>
    <derivirana_varijabla naziv="DomainObject.Predmet.Broj_1">4195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St-4195/2016</izvorni_sadrzaj>
    <derivirana_varijabla naziv="DomainObject.Predmet.OznakaBroj_1">St-4195/2016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ZAGREB-KNJIGOVODSTVO d.o.o.</izvorni_sadrzaj>
    <derivirana_varijabla naziv="DomainObject.Predmet.ProtustrankaFormated_1">  ZAGREB-KNJIGOVODSTVO d.o.o.</derivirana_varijabla>
  </DomainObject.Predmet.ProtustrankaFormated>
  <DomainObject.Predmet.ProtustrankaFormatedOIB>
    <izvorni_sadrzaj>  ZAGREB-KNJIGOVODSTVO d.o.o., OIB 19028542866</izvorni_sadrzaj>
    <derivirana_varijabla naziv="DomainObject.Predmet.ProtustrankaFormatedOIB_1">  ZAGREB-KNJIGOVODSTVO d.o.o., OIB 19028542866</derivirana_varijabla>
  </DomainObject.Predmet.ProtustrankaFormatedOIB>
  <DomainObject.Predmet.ProtustrankaFormatedWithAdress>
    <izvorni_sadrzaj> ZAGREB-KNJIGOVODSTVO d.o.o., Industrijska 5, 10431 Sveta Nedelja</izvorni_sadrzaj>
    <derivirana_varijabla naziv="DomainObject.Predmet.ProtustrankaFormatedWithAdress_1"> ZAGREB-KNJIGOVODSTVO d.o.o., Industrijska 5, 10431 Sveta Nedelja</derivirana_varijabla>
  </DomainObject.Predmet.ProtustrankaFormatedWithAdress>
  <DomainObject.Predmet.ProtustrankaFormatedWithAdressOIB>
    <izvorni_sadrzaj> ZAGREB-KNJIGOVODSTVO d.o.o., OIB 19028542866, Industrijska 5, 10431 Sveta Nedelja</izvorni_sadrzaj>
    <derivirana_varijabla naziv="DomainObject.Predmet.ProtustrankaFormatedWithAdressOIB_1"> ZAGREB-KNJIGOVODSTVO d.o.o., OIB 19028542866, Industrijska 5, 10431 Sveta Nedelja</derivirana_varijabla>
  </DomainObject.Predmet.ProtustrankaFormatedWithAdressOIB>
  <DomainObject.Predmet.ProtustrankaWithAdress>
    <izvorni_sadrzaj>ZAGREB-KNJIGOVODSTVO d.o.o. Industrijska 5, 10431 Sveta Nedelja</izvorni_sadrzaj>
    <derivirana_varijabla naziv="DomainObject.Predmet.ProtustrankaWithAdress_1">ZAGREB-KNJIGOVODSTVO d.o.o. Industrijska 5, 10431 Sveta Nedelja</derivirana_varijabla>
  </DomainObject.Predmet.ProtustrankaWithAdress>
  <DomainObject.Predmet.ProtustrankaWithAdressOIB>
    <izvorni_sadrzaj>ZAGREB-KNJIGOVODSTVO d.o.o., OIB 19028542866, Industrijska 5, 10431 Sveta Nedelja</izvorni_sadrzaj>
    <derivirana_varijabla naziv="DomainObject.Predmet.ProtustrankaWithAdressOIB_1">ZAGREB-KNJIGOVODSTVO d.o.o., OIB 19028542866, Industrijska 5, 10431 Sveta Nedelja</derivirana_varijabla>
  </DomainObject.Predmet.ProtustrankaWithAdressOIB>
  <DomainObject.Predmet.ProtustrankaNazivFormated>
    <izvorni_sadrzaj>ZAGREB-KNJIGOVODSTVO d.o.o.</izvorni_sadrzaj>
    <derivirana_varijabla naziv="DomainObject.Predmet.ProtustrankaNazivFormated_1">ZAGREB-KNJIGOVODSTVO d.o.o.</derivirana_varijabla>
  </DomainObject.Predmet.ProtustrankaNazivFormated>
  <DomainObject.Predmet.ProtustrankaNazivFormatedOIB>
    <izvorni_sadrzaj>ZAGREB-KNJIGOVODSTVO d.o.o., OIB 19028542866</izvorni_sadrzaj>
    <derivirana_varijabla naziv="DomainObject.Predmet.ProtustrankaNazivFormatedOIB_1">ZAGREB-KNJIGOVODSTVO d.o.o., OIB 19028542866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ZAGREB-KNJIGOVODSTVO d.o.o.</izvorni_sadrzaj>
    <derivirana_varijabla naziv="DomainObject.Predmet.StrankaFormated_1">  ZAGREB-KNJIGOVODSTVO d.o.o.</derivirana_varijabla>
  </DomainObject.Predmet.StrankaFormated>
  <DomainObject.Predmet.StrankaFormatedOIB>
    <izvorni_sadrzaj>  ZAGREB-KNJIGOVODSTVO d.o.o., OIB 19028542866</izvorni_sadrzaj>
    <derivirana_varijabla naziv="DomainObject.Predmet.StrankaFormatedOIB_1">  ZAGREB-KNJIGOVODSTVO d.o.o., OIB 19028542866</derivirana_varijabla>
  </DomainObject.Predmet.StrankaFormatedOIB>
  <DomainObject.Predmet.StrankaFormatedWithAdress>
    <izvorni_sadrzaj> ZAGREB-KNJIGOVODSTVO d.o.o., Industrijska 5, NOVAKI, 10431 Sveta Nedelja</izvorni_sadrzaj>
    <derivirana_varijabla naziv="DomainObject.Predmet.StrankaFormatedWithAdress_1"> ZAGREB-KNJIGOVODSTVO d.o.o., Industrijska 5, NOVAKI, 10431 Sveta Nedelja</derivirana_varijabla>
  </DomainObject.Predmet.StrankaFormatedWithAdress>
  <DomainObject.Predmet.StrankaFormatedWithAdressOIB>
    <izvorni_sadrzaj> ZAGREB-KNJIGOVODSTVO d.o.o., OIB 19028542866, Industrijska 5, NOVAKI, 10431 Sveta Nedelja</izvorni_sadrzaj>
    <derivirana_varijabla naziv="DomainObject.Predmet.StrankaFormatedWithAdressOIB_1"> ZAGREB-KNJIGOVODSTVO d.o.o., OIB 19028542866, Industrijska 5, NOVAKI, 10431 Sveta Nedelja</derivirana_varijabla>
  </DomainObject.Predmet.StrankaFormatedWithAdressOIB>
  <DomainObject.Predmet.StrankaWithAdress>
    <izvorni_sadrzaj>ZAGREB-KNJIGOVODSTVO d.o.o. Industrijska 5, NOVAKI,10431 Sveta Nedelja</izvorni_sadrzaj>
    <derivirana_varijabla naziv="DomainObject.Predmet.StrankaWithAdress_1">ZAGREB-KNJIGOVODSTVO d.o.o. Industrijska 5, NOVAKI,10431 Sveta Nedelja</derivirana_varijabla>
  </DomainObject.Predmet.StrankaWithAdress>
  <DomainObject.Predmet.StrankaWithAdressOIB>
    <izvorni_sadrzaj>ZAGREB-KNJIGOVODSTVO d.o.o., OIB 19028542866, Industrijska 5, NOVAKI,10431 Sveta Nedelja</izvorni_sadrzaj>
    <derivirana_varijabla naziv="DomainObject.Predmet.StrankaWithAdressOIB_1">ZAGREB-KNJIGOVODSTVO d.o.o., OIB 19028542866, Industrijska 5, NOVAKI,10431 Sveta Nedelja</derivirana_varijabla>
  </DomainObject.Predmet.StrankaWithAdressOIB>
  <DomainObject.Predmet.StrankaNazivFormated>
    <izvorni_sadrzaj>ZAGREB-KNJIGOVODSTVO d.o.o.</izvorni_sadrzaj>
    <derivirana_varijabla naziv="DomainObject.Predmet.StrankaNazivFormated_1">ZAGREB-KNJIGOVODSTVO d.o.o.</derivirana_varijabla>
  </DomainObject.Predmet.StrankaNazivFormated>
  <DomainObject.Predmet.StrankaNazivFormatedOIB>
    <izvorni_sadrzaj>ZAGREB-KNJIGOVODSTVO d.o.o., OIB 19028542866</izvorni_sadrzaj>
    <derivirana_varijabla naziv="DomainObject.Predmet.StrankaNazivFormatedOIB_1">ZAGREB-KNJIGOVODSTVO d.o.o., OIB 19028542866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ZAGREB-KNJIGOVODSTVO d.o.o.</item>
    </izvorni_sadrzaj>
    <derivirana_varijabla naziv="DomainObject.Predmet.StrankaListFormated_1">
      <item>ZAGREB-KNJIGOVODSTVO d.o.o.</item>
    </derivirana_varijabla>
  </DomainObject.Predmet.StrankaListFormated>
  <DomainObject.Predmet.StrankaListFormatedOIB>
    <izvorni_sadrzaj>
      <item>ZAGREB-KNJIGOVODSTVO d.o.o., OIB 19028542866</item>
    </izvorni_sadrzaj>
    <derivirana_varijabla naziv="DomainObject.Predmet.StrankaListFormatedOIB_1">
      <item>ZAGREB-KNJIGOVODSTVO d.o.o., OIB 19028542866</item>
    </derivirana_varijabla>
  </DomainObject.Predmet.StrankaListFormatedOIB>
  <DomainObject.Predmet.StrankaListFormatedWithAdress>
    <izvorni_sadrzaj>
      <item>ZAGREB-KNJIGOVODSTVO d.o.o., Industrijska 5, NOVAKI, 10431 Sveta Nedelja</item>
    </izvorni_sadrzaj>
    <derivirana_varijabla naziv="DomainObject.Predmet.StrankaListFormatedWithAdress_1">
      <item>ZAGREB-KNJIGOVODSTVO d.o.o., Industrijska 5, NOVAKI, 10431 Sveta Nedelja</item>
    </derivirana_varijabla>
  </DomainObject.Predmet.StrankaListFormatedWithAdress>
  <DomainObject.Predmet.StrankaListFormatedWithAdressOIB>
    <izvorni_sadrzaj>
      <item>ZAGREB-KNJIGOVODSTVO d.o.o., OIB 19028542866, Industrijska 5, NOVAKI, 10431 Sveta Nedelja</item>
    </izvorni_sadrzaj>
    <derivirana_varijabla naziv="DomainObject.Predmet.StrankaListFormatedWithAdressOIB_1">
      <item>ZAGREB-KNJIGOVODSTVO d.o.o., OIB 19028542866, Industrijska 5, NOVAKI, 10431 Sveta Nedelja</item>
    </derivirana_varijabla>
  </DomainObject.Predmet.StrankaListFormatedWithAdressOIB>
  <DomainObject.Predmet.StrankaListNazivFormated>
    <izvorni_sadrzaj>
      <item>ZAGREB-KNJIGOVODSTVO d.o.o.</item>
    </izvorni_sadrzaj>
    <derivirana_varijabla naziv="DomainObject.Predmet.StrankaListNazivFormated_1">
      <item>ZAGREB-KNJIGOVODSTVO d.o.o.</item>
    </derivirana_varijabla>
  </DomainObject.Predmet.StrankaListNazivFormated>
  <DomainObject.Predmet.StrankaListNazivFormatedOIB>
    <izvorni_sadrzaj>
      <item>ZAGREB-KNJIGOVODSTVO d.o.o., OIB 19028542866</item>
    </izvorni_sadrzaj>
    <derivirana_varijabla naziv="DomainObject.Predmet.StrankaListNazivFormatedOIB_1">
      <item>ZAGREB-KNJIGOVODSTVO d.o.o., OIB 19028542866</item>
    </derivirana_varijabla>
  </DomainObject.Predmet.StrankaListNazivFormatedOIB>
  <DomainObject.Predmet.ProtuStrankaListFormated>
    <izvorni_sadrzaj>
      <item>ZAGREB-KNJIGOVODSTVO d.o.o.</item>
    </izvorni_sadrzaj>
    <derivirana_varijabla naziv="DomainObject.Predmet.ProtuStrankaListFormated_1">
      <item>ZAGREB-KNJIGOVODSTVO d.o.o.</item>
    </derivirana_varijabla>
  </DomainObject.Predmet.ProtuStrankaListFormated>
  <DomainObject.Predmet.ProtuStrankaListFormatedOIB>
    <izvorni_sadrzaj>
      <item>ZAGREB-KNJIGOVODSTVO d.o.o., OIB 19028542866</item>
    </izvorni_sadrzaj>
    <derivirana_varijabla naziv="DomainObject.Predmet.ProtuStrankaListFormatedOIB_1">
      <item>ZAGREB-KNJIGOVODSTVO d.o.o., OIB 19028542866</item>
    </derivirana_varijabla>
  </DomainObject.Predmet.ProtuStrankaListFormatedOIB>
  <DomainObject.Predmet.ProtuStrankaListFormatedWithAdress>
    <izvorni_sadrzaj>
      <item>ZAGREB-KNJIGOVODSTVO d.o.o., Industrijska 5, 10431 Sveta Nedelja</item>
    </izvorni_sadrzaj>
    <derivirana_varijabla naziv="DomainObject.Predmet.ProtuStrankaListFormatedWithAdress_1">
      <item>ZAGREB-KNJIGOVODSTVO d.o.o., Industrijska 5, 10431 Sveta Nedelja</item>
    </derivirana_varijabla>
  </DomainObject.Predmet.ProtuStrankaListFormatedWithAdress>
  <DomainObject.Predmet.ProtuStrankaListFormatedWithAdressOIB>
    <izvorni_sadrzaj>
      <item>ZAGREB-KNJIGOVODSTVO d.o.o., OIB 19028542866, Industrijska 5, 10431 Sveta Nedelja</item>
    </izvorni_sadrzaj>
    <derivirana_varijabla naziv="DomainObject.Predmet.ProtuStrankaListFormatedWithAdressOIB_1">
      <item>ZAGREB-KNJIGOVODSTVO d.o.o., OIB 19028542866, Industrijska 5, 10431 Sveta Nedelja</item>
    </derivirana_varijabla>
  </DomainObject.Predmet.ProtuStrankaListFormatedWithAdressOIB>
  <DomainObject.Predmet.ProtuStrankaListNazivFormated>
    <izvorni_sadrzaj>
      <item>ZAGREB-KNJIGOVODSTVO d.o.o.</item>
    </izvorni_sadrzaj>
    <derivirana_varijabla naziv="DomainObject.Predmet.ProtuStrankaListNazivFormated_1">
      <item>ZAGREB-KNJIGOVODSTVO d.o.o.</item>
    </derivirana_varijabla>
  </DomainObject.Predmet.ProtuStrankaListNazivFormated>
  <DomainObject.Predmet.ProtuStrankaListNazivFormatedOIB>
    <izvorni_sadrzaj>
      <item>ZAGREB-KNJIGOVODSTVO d.o.o., OIB 19028542866</item>
    </izvorni_sadrzaj>
    <derivirana_varijabla naziv="DomainObject.Predmet.ProtuStrankaListNazivFormatedOIB_1">
      <item>ZAGREB-KNJIGOVODSTVO d.o.o., OIB 19028542866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ZAGREB-KNJIGOVODSTVO d.o.o.</izvorni_sadrzaj>
    <derivirana_varijabla naziv="DomainObject.Predmet.StrankaIDrugi_1">ZAGREB-KNJIGOVODSTVO d.o.o.</derivirana_varijabla>
  </DomainObject.Predmet.StrankaIDrugi>
  <DomainObject.Predmet.ProtustrankaIDrugi>
    <izvorni_sadrzaj>ZAGREB-KNJIGOVODSTVO d.o.o.</izvorni_sadrzaj>
    <derivirana_varijabla naziv="DomainObject.Predmet.ProtustrankaIDrugi_1">ZAGREB-KNJIGOVODSTVO d.o.o.</derivirana_varijabla>
  </DomainObject.Predmet.ProtustrankaIDrugi>
  <DomainObject.Predmet.StrankaIDrugiAdressOIB>
    <izvorni_sadrzaj>ZAGREB-KNJIGOVODSTVO d.o.o., OIB 19028542866, Industrijska 5, NOVAKI, 10431 Sveta Nedelja</izvorni_sadrzaj>
    <derivirana_varijabla naziv="DomainObject.Predmet.StrankaIDrugiAdressOIB_1">ZAGREB-KNJIGOVODSTVO d.o.o., OIB 19028542866, Industrijska 5, NOVAKI, 10431 Sveta Nedelja</derivirana_varijabla>
  </DomainObject.Predmet.StrankaIDrugiAdressOIB>
  <DomainObject.Predmet.ProtustrankaIDrugiAdressOIB>
    <izvorni_sadrzaj>ZAGREB-KNJIGOVODSTVO d.o.o., OIB 19028542866, Industrijska 5, 10431 Sveta Nedelja</izvorni_sadrzaj>
    <derivirana_varijabla naziv="DomainObject.Predmet.ProtustrankaIDrugiAdressOIB_1">ZAGREB-KNJIGOVODSTVO d.o.o., OIB 19028542866, Industrijska 5,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ZAGREB-KNJIGOVODSTVO d.o.o.</item>
      <item>ZAGREB-KNJIGOVODSTVO d.o.o.</item>
    </izvorni_sadrzaj>
    <derivirana_varijabla naziv="DomainObject.Predmet.SudioniciListNaziv_1">
      <item>ZAGREB-KNJIGOVODSTVO d.o.o.</item>
      <item>ZAGREB-KNJIGOVODSTVO d.o.o.</item>
    </derivirana_varijabla>
  </DomainObject.Predmet.SudioniciListNaziv>
  <DomainObject.Predmet.SudioniciListAdressOIB>
    <izvorni_sadrzaj>
      <item>ZAGREB-KNJIGOVODSTVO d.o.o., OIB 19028542866, Industrijska 5, NOVAKI,10431 Sveta Nedelja</item>
      <item>ZAGREB-KNJIGOVODSTVO d.o.o., OIB 19028542866, Industrijska 5,10431 Sveta Nedelja</item>
    </izvorni_sadrzaj>
    <derivirana_varijabla naziv="DomainObject.Predmet.SudioniciListAdressOIB_1">
      <item>ZAGREB-KNJIGOVODSTVO d.o.o., OIB 19028542866, Industrijska 5, NOVAKI,10431 Sveta Nedelja</item>
      <item>ZAGREB-KNJIGOVODSTVO d.o.o., OIB 19028542866, Industrijska 5,10431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19028542866</item>
      <item>, OIB 19028542866</item>
    </izvorni_sadrzaj>
    <derivirana_varijabla naziv="DomainObject.Predmet.SudioniciListNazivOIB_1">
      <item>, OIB 19028542866</item>
      <item>, OIB 19028542866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F6873A-28DE-454A-BA3D-D7376B54B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2007</properties:Words>
  <properties:Characters>12050</properties:Characters>
  <properties:Lines>236</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2016-10-25T11:57:00Z</dcterms:created>
  <dc:creator>Mihael Kovačić</dc:creator>
  <cp:lastModifiedBy>Sonja Pilić</cp:lastModifiedBy>
  <cp:lastPrinted>2016-10-25T11:12:00Z</cp:lastPrinted>
  <dcterms:modified xmlns:xsi="http://www.w3.org/2001/XMLSchema-instance" xsi:type="dcterms:W3CDTF">2016-10-27T06:15:00Z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