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5d0d" w14:paraId="5a55d0d" w:rsidRDefault="00CA0C83" w:rsidP="00CA0C83" w:rsidR="00CA0C83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C83" w:rsidP="00CA0C83" w:rsidR="00CA0C83" w:rsidRPr="00D21A2C"/>
    <w:p w:rsidRDefault="00CA0C83" w:rsidP="00CA0C83" w:rsidR="00CA0C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0C83" w:rsidP="00CA0C83" w:rsidR="00CA0C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0C83" w:rsidP="000073B7" w:rsidR="008078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C6B32" w:rsidP="000073B7" w:rsidR="000C6B32">
      <w:pPr>
        <w:ind w:hanging="720" w:left="360"/>
        <w:rPr>
          <w:sz w:val="22"/>
          <w:szCs w:val="22"/>
        </w:rPr>
      </w:pPr>
    </w:p>
    <w:p w:rsidRDefault="008078FD" w:rsidP="00CA0C83" w:rsidR="008078FD">
      <w:pPr>
        <w:ind w:hanging="720" w:left="360"/>
      </w:pPr>
    </w:p>
    <w:p w:rsidRDefault="00CA0C83" w:rsidP="00CA0C83" w:rsidR="00CA0C83">
      <w:pPr>
        <w:jc w:val="center"/>
      </w:pPr>
      <w:r>
        <w:t>U   I M E   R E P U B L I K E   H R V A T S K E</w:t>
      </w:r>
    </w:p>
    <w:p w:rsidRDefault="00CA0C83" w:rsidP="00CA0C83" w:rsidR="00CA0C83" w:rsidRPr="00CE4C92">
      <w:pPr>
        <w:jc w:val="center"/>
      </w:pPr>
      <w:r w:rsidRPr="00CE4C92">
        <w:t>R J E Š E N J E</w:t>
      </w:r>
    </w:p>
    <w:p w:rsidRDefault="00CA0C83" w:rsidP="00CA0C83" w:rsidR="00CA0C83">
      <w:pPr>
        <w:pStyle w:val="Tijeloteksta"/>
        <w:rPr>
          <w:b/>
          <w:bCs/>
        </w:rPr>
      </w:pPr>
    </w:p>
    <w:p w:rsidRDefault="008078FD" w:rsidP="00CA0C83" w:rsidR="008078FD">
      <w:pPr>
        <w:pStyle w:val="Tijeloteksta"/>
        <w:rPr>
          <w:b/>
          <w:bCs/>
        </w:rPr>
      </w:pPr>
    </w:p>
    <w:p w:rsidRDefault="00705EB1" w:rsidP="00CA0C83" w:rsidR="00CA0C83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>
        <w:rPr>
          <w:color w:val="000000"/>
        </w:rPr>
        <w:t>ZVIJEZDA PROMET j.d.o.o. za ugostiteljstvo, trgovinu i usluge, Osijek, Vij. G. Zobundžije 6, MBS: 030132940, OIB: 70499895487</w:t>
      </w:r>
      <w:r w:rsidR="00957874">
        <w:t xml:space="preserve">, dana 12. siječnja 2018.   </w:t>
      </w:r>
      <w:r w:rsidR="00CA0C83">
        <w:t xml:space="preserve">                         </w:t>
      </w:r>
    </w:p>
    <w:p w:rsidRDefault="008078FD" w:rsidP="00CA0C83" w:rsidR="008078FD">
      <w:pPr>
        <w:ind w:firstLine="708"/>
        <w:jc w:val="both"/>
      </w:pPr>
    </w:p>
    <w:p w:rsidRDefault="00CA0C83" w:rsidP="00CA0C83" w:rsidR="00CA0C83" w:rsidRPr="00CE4C92">
      <w:pPr>
        <w:jc w:val="center"/>
      </w:pPr>
      <w:r w:rsidRPr="00CE4C92">
        <w:t>r i j e š i o   j e</w:t>
      </w:r>
    </w:p>
    <w:p w:rsidRDefault="008078FD" w:rsidP="009A6857" w:rsidR="008078FD" w:rsidRPr="00BB13AD">
      <w:pPr>
        <w:pStyle w:val="Tijeloteksta"/>
      </w:pPr>
    </w:p>
    <w:p w:rsidRDefault="00CA0C83" w:rsidP="009A6857" w:rsidR="00CA0C83" w:rsidRP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OBUSTAVLJA SE postupak radi utvrđivanja pretpostavki za otvaranje stečajnog postupka (prethodni postupak) nad dužnikom </w:t>
      </w:r>
      <w:r w:rsidR="00705EB1">
        <w:rPr>
          <w:color w:val="000000"/>
        </w:rPr>
        <w:t>ZVIJEZDA PROMET j.d.o.o. za ugostiteljstvo, trgovinu i usluge, Osijek, Vij. G. Zobundžije 6, MBS: 030132940, OIB: 70499895487.</w:t>
      </w:r>
    </w:p>
    <w:p w:rsidRDefault="008078FD" w:rsidP="008078FD" w:rsidR="008078FD" w:rsidRPr="00B95883">
      <w:pPr>
        <w:pStyle w:val="Tijeloteksta"/>
        <w:ind w:left="1065"/>
        <w:rPr>
          <w:bCs/>
        </w:rPr>
      </w:pPr>
    </w:p>
    <w:p w:rsidRDefault="008078FD" w:rsidP="009A6857" w:rsid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Ročište za ispitivanje uvjeta za otvaranje stečajnog postupka nad dužnikom</w:t>
      </w:r>
      <w:r w:rsidR="00C9571C">
        <w:rPr>
          <w:bCs/>
        </w:rPr>
        <w:t>,</w:t>
      </w:r>
      <w:r>
        <w:rPr>
          <w:bCs/>
        </w:rPr>
        <w:t xml:space="preserve"> zakazano za </w:t>
      </w:r>
      <w:r w:rsidR="00705EB1">
        <w:rPr>
          <w:bCs/>
        </w:rPr>
        <w:t>8. veljaču</w:t>
      </w:r>
      <w:r w:rsidR="00957874">
        <w:rPr>
          <w:bCs/>
        </w:rPr>
        <w:t xml:space="preserve"> 2018. </w:t>
      </w:r>
      <w:r>
        <w:rPr>
          <w:bCs/>
        </w:rPr>
        <w:t>godine s početkom u</w:t>
      </w:r>
      <w:r w:rsidR="00705EB1">
        <w:rPr>
          <w:bCs/>
        </w:rPr>
        <w:t xml:space="preserve"> 10,00</w:t>
      </w:r>
      <w:r>
        <w:rPr>
          <w:bCs/>
        </w:rPr>
        <w:t xml:space="preserve"> sati, neće se održati.</w:t>
      </w:r>
    </w:p>
    <w:p w:rsidRDefault="008078FD" w:rsidP="008078FD" w:rsidR="008078FD">
      <w:pPr>
        <w:pStyle w:val="Tijeloteksta"/>
        <w:ind w:left="1065"/>
        <w:rPr>
          <w:bCs/>
        </w:rPr>
      </w:pPr>
    </w:p>
    <w:p w:rsidRDefault="00957874" w:rsidP="009A6857" w:rsidR="00957874" w:rsidRPr="00957874">
      <w:pPr>
        <w:pStyle w:val="Tijeloteksta"/>
        <w:numPr>
          <w:ilvl w:val="0"/>
          <w:numId w:val="25"/>
        </w:numPr>
        <w:rPr>
          <w:bCs/>
        </w:rPr>
      </w:pPr>
      <w:r>
        <w:t xml:space="preserve">Odbacuje se prijedlog za otvaranje stečajnog postupka nad dužnikom </w:t>
      </w:r>
      <w:r w:rsidR="00705EB1">
        <w:rPr>
          <w:color w:val="000000"/>
        </w:rPr>
        <w:t>ZVIJEZDA PROMET j.d.o.o. za ugostiteljstvo, trgovinu i usluge, Osijek, Vij. G. Zobundžije 6, MBS: 030132940, OIB: 70499895487.</w:t>
      </w:r>
    </w:p>
    <w:p w:rsidRDefault="00127F8B" w:rsidP="000073B7" w:rsidR="00127F8B" w:rsidRPr="00E77618">
      <w:pPr>
        <w:pStyle w:val="Tijeloteksta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0D64" w:rsidP="00860D64" w:rsidR="00860D64">
      <w:pPr>
        <w:jc w:val="both"/>
        <w:rPr>
          <w:b/>
          <w:bCs/>
        </w:rPr>
      </w:pPr>
    </w:p>
    <w:p w:rsidRDefault="00705EB1" w:rsidP="00705EB1" w:rsidR="00705EB1">
      <w:pPr>
        <w:pStyle w:val="Tijeloteksta"/>
        <w:ind w:firstLine="708"/>
      </w:pPr>
      <w:r>
        <w:rPr>
          <w:bCs/>
        </w:rPr>
        <w:t xml:space="preserve">Predlagatelj FINA je dana 07. travnja 2016. podnijela ovom sudu prijedlog za pokretanje stečajnog postupka nad dužnikom </w:t>
      </w:r>
      <w:r>
        <w:rPr>
          <w:color w:val="000000"/>
        </w:rPr>
        <w:t>ZVIJEZDA PROMET j.d.o.o. za ugostiteljstvo, trgovinu i usluge, Osijek, Vij. G. Zobundžije 6, MBS: 030132940, OIB: 70499895487</w:t>
      </w:r>
      <w:r>
        <w:t>, temeljem odredbe članka 110. stav 1. Stečajnog zakona (Narodne novine 71/15) .</w:t>
      </w:r>
    </w:p>
    <w:p w:rsidRDefault="00705EB1" w:rsidP="00705EB1" w:rsidR="00705EB1">
      <w:pPr>
        <w:pStyle w:val="Tijeloteksta"/>
      </w:pPr>
    </w:p>
    <w:p w:rsidRDefault="00705EB1" w:rsidP="00705EB1" w:rsidR="00705EB1">
      <w:pPr>
        <w:pStyle w:val="Tijeloteksta"/>
      </w:pPr>
      <w:r>
        <w:tab/>
        <w:t>U prijedlogu navodi da na dan 01. 09 2015. dužnik u Očevidniku redoslijeda osnova za plaćanje ima evidentirane neizvršene osnove za plaćanje u ukupnom iznosu od 2.687,58 kn u koji iznos je uračunata i kamata i naknada FINE za provedbe ovrhe na novčanim sredstvima dužnika. Nadalje navodi da dužnik ima 1 zaposlenog radnika.</w:t>
      </w:r>
    </w:p>
    <w:p w:rsidRDefault="00705EB1" w:rsidP="00705EB1" w:rsidR="00705EB1">
      <w:pPr>
        <w:pStyle w:val="Tijeloteksta"/>
      </w:pPr>
    </w:p>
    <w:p w:rsidRDefault="00705EB1" w:rsidP="00705EB1" w:rsidR="00705EB1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0C6B32" w:rsidP="00705EB1" w:rsidR="000C6B32">
      <w:pPr>
        <w:pStyle w:val="Tijeloteksta"/>
        <w:rPr>
          <w:bCs/>
        </w:rPr>
      </w:pPr>
    </w:p>
    <w:p w:rsidRDefault="0028212B" w:rsidP="0028212B" w:rsidR="0028212B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0073B7" w:rsidP="009A6857" w:rsidR="000073B7">
      <w:pPr>
        <w:pStyle w:val="Tijeloteksta"/>
        <w:ind w:firstLine="708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0C53B7">
        <w:rPr>
          <w:bCs/>
        </w:rPr>
        <w:t xml:space="preserve"> Bojan Sudarević dipl. iur. </w:t>
      </w:r>
      <w:r w:rsidR="00FA6870">
        <w:rPr>
          <w:bCs/>
        </w:rPr>
        <w:t xml:space="preserve"> iz Osijeka,</w:t>
      </w:r>
      <w:r w:rsidR="006F0E8C">
        <w:rPr>
          <w:bCs/>
        </w:rPr>
        <w:t xml:space="preserve"> 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FA6870">
        <w:rPr>
          <w:bCs/>
        </w:rPr>
        <w:t xml:space="preserve"> </w:t>
      </w:r>
      <w:r w:rsidR="000C53B7">
        <w:rPr>
          <w:bCs/>
        </w:rPr>
        <w:t xml:space="preserve">8. veljače </w:t>
      </w:r>
      <w:r w:rsidR="00FA6870">
        <w:rPr>
          <w:bCs/>
        </w:rPr>
        <w:t xml:space="preserve">2018. godine. </w:t>
      </w:r>
    </w:p>
    <w:p w:rsidRDefault="00E77618" w:rsidP="009A6857" w:rsidR="00E77618">
      <w:pPr>
        <w:pStyle w:val="Tijeloteksta"/>
        <w:rPr>
          <w:bCs/>
        </w:rPr>
      </w:pPr>
    </w:p>
    <w:p w:rsidRDefault="00171D70" w:rsidP="00E77618" w:rsidR="00785FB1">
      <w:pPr>
        <w:ind w:firstLine="708"/>
        <w:jc w:val="both"/>
        <w:rPr>
          <w:bCs/>
        </w:rPr>
      </w:pPr>
      <w:r>
        <w:rPr>
          <w:bCs/>
        </w:rPr>
        <w:t>Privremen</w:t>
      </w:r>
      <w:r w:rsidR="000C53B7">
        <w:rPr>
          <w:bCs/>
        </w:rPr>
        <w:t>i stečajni</w:t>
      </w:r>
      <w:r w:rsidR="00551EDA">
        <w:rPr>
          <w:bCs/>
        </w:rPr>
        <w:t xml:space="preserve"> </w:t>
      </w:r>
      <w:r>
        <w:rPr>
          <w:bCs/>
        </w:rPr>
        <w:t>upravitelj</w:t>
      </w:r>
      <w:r w:rsidR="00551EDA">
        <w:rPr>
          <w:bCs/>
        </w:rPr>
        <w:t xml:space="preserve"> </w:t>
      </w:r>
      <w:r>
        <w:rPr>
          <w:bCs/>
        </w:rPr>
        <w:t xml:space="preserve"> određen rješenjem ovog suda St-</w:t>
      </w:r>
      <w:r w:rsidR="000C53B7">
        <w:rPr>
          <w:bCs/>
        </w:rPr>
        <w:t>831/16-10 od 13. prosinca 2</w:t>
      </w:r>
      <w:r>
        <w:rPr>
          <w:bCs/>
        </w:rPr>
        <w:t>017. godine</w:t>
      </w:r>
      <w:r w:rsidR="00785FB1">
        <w:rPr>
          <w:bCs/>
        </w:rPr>
        <w:t xml:space="preserve">, dana </w:t>
      </w:r>
      <w:r w:rsidR="000C53B7">
        <w:rPr>
          <w:bCs/>
        </w:rPr>
        <w:t>11. siječnja 2018.</w:t>
      </w:r>
      <w:r w:rsidR="00785FB1">
        <w:rPr>
          <w:bCs/>
        </w:rPr>
        <w:t xml:space="preserve"> godine</w:t>
      </w:r>
      <w:r w:rsidR="000C53B7">
        <w:rPr>
          <w:bCs/>
        </w:rPr>
        <w:t>, u spis je dostavio</w:t>
      </w:r>
      <w:r w:rsidR="00785FB1">
        <w:rPr>
          <w:bCs/>
        </w:rPr>
        <w:t xml:space="preserve"> podnesak u kojem navodi da je rješenjem Trgovačkog suda u Osijeku Tt-17/1873-6</w:t>
      </w:r>
      <w:r w:rsidR="000C6B32">
        <w:rPr>
          <w:bCs/>
        </w:rPr>
        <w:t>8</w:t>
      </w:r>
      <w:r w:rsidR="00785FB1">
        <w:rPr>
          <w:bCs/>
        </w:rPr>
        <w:t xml:space="preserve"> dana 12.12.2017. dužnik brisan iz sudskog registra. </w:t>
      </w:r>
    </w:p>
    <w:p w:rsidRDefault="00785FB1" w:rsidP="00E77618" w:rsidR="00785FB1">
      <w:pPr>
        <w:ind w:firstLine="708"/>
        <w:jc w:val="both"/>
        <w:rPr>
          <w:bCs/>
        </w:rPr>
      </w:pPr>
    </w:p>
    <w:p w:rsidRDefault="00785FB1" w:rsidP="00E77618" w:rsidR="00650121">
      <w:pPr>
        <w:ind w:firstLine="708"/>
        <w:jc w:val="both"/>
        <w:rPr>
          <w:bCs/>
        </w:rPr>
      </w:pPr>
      <w:r>
        <w:rPr>
          <w:bCs/>
        </w:rPr>
        <w:t>Provjerom u sudskom registru</w:t>
      </w:r>
      <w:r w:rsidR="00650121">
        <w:rPr>
          <w:bCs/>
        </w:rPr>
        <w:t xml:space="preserve"> sud je utvrdio</w:t>
      </w:r>
      <w:r>
        <w:rPr>
          <w:bCs/>
        </w:rPr>
        <w:t xml:space="preserve"> je da je dužnik brisan iz sudskog registra temeljem člank</w:t>
      </w:r>
      <w:r w:rsidR="00650121">
        <w:rPr>
          <w:bCs/>
        </w:rPr>
        <w:t xml:space="preserve">a 70. Zakona o sudskom registru, </w:t>
      </w:r>
      <w:r>
        <w:rPr>
          <w:bCs/>
        </w:rPr>
        <w:t xml:space="preserve">a upis brisanja proveden je </w:t>
      </w:r>
      <w:r w:rsidR="00650121">
        <w:rPr>
          <w:bCs/>
        </w:rPr>
        <w:t>12.12.2017. temeljem rješenja Tt-17/1873-6</w:t>
      </w:r>
      <w:r w:rsidR="000C6B32">
        <w:rPr>
          <w:bCs/>
        </w:rPr>
        <w:t>8.</w:t>
      </w:r>
      <w:r w:rsidR="00650121">
        <w:rPr>
          <w:bCs/>
        </w:rPr>
        <w:t xml:space="preserve"> </w:t>
      </w:r>
    </w:p>
    <w:p w:rsidRDefault="00650121" w:rsidP="00E77618" w:rsidR="00650121">
      <w:pPr>
        <w:ind w:firstLine="708"/>
        <w:jc w:val="both"/>
        <w:rPr>
          <w:bCs/>
        </w:rPr>
      </w:pPr>
    </w:p>
    <w:p w:rsidRDefault="0047565B" w:rsidP="00E77618" w:rsidR="004C3AE5">
      <w:pPr>
        <w:ind w:firstLine="708"/>
        <w:jc w:val="both"/>
        <w:rPr>
          <w:bCs/>
        </w:rPr>
      </w:pPr>
      <w:r>
        <w:rPr>
          <w:bCs/>
        </w:rPr>
        <w:t>Sukladno čl. 3. st.</w:t>
      </w:r>
      <w:r w:rsidR="00650121">
        <w:rPr>
          <w:bCs/>
        </w:rPr>
        <w:t xml:space="preserve"> 1. Stečajnog zakona (Narodne novine 71/15 i 104/17) stečajni postupak se može provesti nad pravnom osobom i nad imovinom dužnika pojedinca, ako zakonom nije drukčije</w:t>
      </w:r>
      <w:r w:rsidR="003B180D">
        <w:rPr>
          <w:bCs/>
        </w:rPr>
        <w:t xml:space="preserve"> određeno. Dužnikom pojedincem u smislu Stečajnog zakona smatra se fizička osoba obveznik poreza na dohodak od samostalne djelatnosti prema odredbama Zakona o porezu na dohodak i fizička osoba obveznik porezna na dobit prema odredbama Zakona o porezu na dobit.</w:t>
      </w:r>
    </w:p>
    <w:p w:rsidRDefault="003B180D" w:rsidP="00E77618" w:rsidR="003B180D">
      <w:pPr>
        <w:ind w:firstLine="708"/>
        <w:jc w:val="both"/>
        <w:rPr>
          <w:bCs/>
        </w:rPr>
      </w:pPr>
    </w:p>
    <w:p w:rsidRDefault="003B180D" w:rsidP="0028212B" w:rsidR="004C3AE5">
      <w:pPr>
        <w:ind w:firstLine="708"/>
        <w:jc w:val="both"/>
        <w:rPr>
          <w:bCs/>
        </w:rPr>
      </w:pPr>
      <w:r>
        <w:rPr>
          <w:bCs/>
        </w:rPr>
        <w:t>Budući je dužnik nad kojim je predložena provedba stečajnog postupka brisanjem iz sudskog registra izgubio svojstvo pravne osobe, odnosno budući je prestao postojat</w:t>
      </w:r>
      <w:r w:rsidR="0047565B">
        <w:rPr>
          <w:bCs/>
        </w:rPr>
        <w:t xml:space="preserve">i čl. </w:t>
      </w:r>
      <w:r>
        <w:rPr>
          <w:bCs/>
        </w:rPr>
        <w:t>4. Zakona o trgovačkim društvima (Narodne novine</w:t>
      </w:r>
      <w:r w:rsidR="0047565B">
        <w:rPr>
          <w:bCs/>
        </w:rPr>
        <w:t xml:space="preserve"> 111/93, 34/99, 121/99 – vjerodostojno tumačenje, 52/00 – odluka USRH, 118/03, 107/07, 146/08 i 137/09) valjalo je odlučiti kao u izreci ovog rješenja. 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>U Osijeku</w:t>
      </w:r>
      <w:r w:rsidR="000073B7">
        <w:t xml:space="preserve"> 12. siječanj 2018. </w:t>
      </w:r>
    </w:p>
    <w:p w:rsidRDefault="001D458B" w:rsidP="0028212B" w:rsidR="001D458B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3425B" w:rsidP="009A6857" w:rsidR="0013425B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</w:t>
      </w:r>
      <w:r w:rsidR="00563623">
        <w:t>FINA RC Osijek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0C6B32">
        <w:t xml:space="preserve">- </w:t>
      </w:r>
      <w:r w:rsidR="000C6B32">
        <w:rPr>
          <w:color w:val="000000"/>
        </w:rPr>
        <w:t>ZVIJEZDA PROMET j.d.o.o.  Osijek, Vij. G. Zobundžije 6</w:t>
      </w:r>
    </w:p>
    <w:p w:rsidRDefault="0056362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Privremeni stečajni upravitelj </w:t>
      </w:r>
      <w:r w:rsidR="000C6B32">
        <w:t>Bojan Sudarević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47565B" w:rsidP="009A6857" w:rsidR="009A6857">
      <w:pPr>
        <w:pStyle w:val="Tijeloteksta"/>
        <w:numPr>
          <w:ilvl w:val="0"/>
          <w:numId w:val="21"/>
        </w:numPr>
        <w:jc w:val="left"/>
      </w:pPr>
      <w:r>
        <w:t>riješeno odbacivanjem</w:t>
      </w:r>
    </w:p>
    <w:p w:rsidRDefault="00563623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>kal. 12/2</w:t>
      </w:r>
    </w:p>
    <w:sectPr w:rsidSect="0028212B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705EB1" w:rsidP="00B95883" w:rsidR="00D531CD">
    <w:pPr>
      <w:pStyle w:val="Zaglavlje"/>
      <w:jc w:val="right"/>
    </w:pPr>
    <w:r>
      <w:t>13 St-831/16-16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3B7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53B7"/>
    <w:rsid w:val="000C6B3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7F8B"/>
    <w:rsid w:val="00131CC4"/>
    <w:rsid w:val="0013425B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1D70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212B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180D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24930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565B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AE5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1EDA"/>
    <w:rsid w:val="0055624C"/>
    <w:rsid w:val="00557EEA"/>
    <w:rsid w:val="005617AE"/>
    <w:rsid w:val="00563623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0121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5EB1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4F30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679EB"/>
    <w:rsid w:val="007762A0"/>
    <w:rsid w:val="0078379B"/>
    <w:rsid w:val="00785945"/>
    <w:rsid w:val="00785FB1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0EA"/>
    <w:rsid w:val="007F7905"/>
    <w:rsid w:val="00801F0E"/>
    <w:rsid w:val="0080666F"/>
    <w:rsid w:val="008078FD"/>
    <w:rsid w:val="008101C3"/>
    <w:rsid w:val="00813D42"/>
    <w:rsid w:val="00814520"/>
    <w:rsid w:val="00820D28"/>
    <w:rsid w:val="008226B5"/>
    <w:rsid w:val="00822DC0"/>
    <w:rsid w:val="008306F2"/>
    <w:rsid w:val="00834E9D"/>
    <w:rsid w:val="00840A6C"/>
    <w:rsid w:val="00842030"/>
    <w:rsid w:val="00845777"/>
    <w:rsid w:val="00856357"/>
    <w:rsid w:val="00856920"/>
    <w:rsid w:val="00860D64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A7BBB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57874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054B7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95883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57532"/>
    <w:rsid w:val="00C60995"/>
    <w:rsid w:val="00C67713"/>
    <w:rsid w:val="00C67AF2"/>
    <w:rsid w:val="00C72083"/>
    <w:rsid w:val="00C809BC"/>
    <w:rsid w:val="00C8158A"/>
    <w:rsid w:val="00C850D1"/>
    <w:rsid w:val="00C9197B"/>
    <w:rsid w:val="00C9571C"/>
    <w:rsid w:val="00CA0987"/>
    <w:rsid w:val="00CA0C83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CB4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687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95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9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01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ZVIJEZDA PROMET jednostavno društvo s ograničenom odgovornošću za ugostiteljstvo, trgovinu i usluge</izvorni_sadrzaj>
    <derivirana_varijabla naziv="DomainObject.Predmet.ProtustrankaFormated_1">  ZVIJEZDA PROMET jednostavno društvo s ograničenom odgovornošću za ugostiteljstvo, trgovinu i usluge</derivirana_varijabla>
  </DomainObject.Predmet.ProtustrankaFormated>
  <DomainObject.Predmet.ProtustrankaFormatedOIB>
    <izvorni_sadrzaj>  ZVIJEZDA PROMET jednostavno društvo s ograničenom odgovornošću za ugostiteljstvo, trgovinu i usluge, OIB 70499895487</izvorni_sadrzaj>
    <derivirana_varijabla naziv="DomainObject.Predmet.ProtustrankaFormatedOIB_1">  ZVIJEZDA PROMET jednostavno društvo s ograničenom odgovornošću za ugostiteljstvo, trgovinu i usluge, OIB 70499895487</derivirana_varijabla>
  </DomainObject.Predmet.ProtustrankaFormatedOIB>
  <DomainObject.Predmet.ProtustrankaFormatedWithAdress>
    <izvorni_sadrzaj> ZVIJEZDA PROMET jednostavno društvo s ograničenom odgovornošću za ugostiteljstvo, trgovinu i usluge, Vij. Gorana Zobundžije 6, 31000 Osijek</izvorni_sadrzaj>
    <derivirana_varijabla naziv="DomainObject.Predmet.ProtustrankaFormatedWithAdress_1"> ZVIJEZDA PROMET jednostavno društvo s ograničenom odgovornošću za ugostiteljstvo, trgovinu i usluge, Vij. Gorana Zobundžije 6, 31000 Osijek</derivirana_varijabla>
  </DomainObject.Predmet.ProtustrankaFormatedWithAdress>
  <DomainObject.Predmet.ProtustrankaFormatedWithAdressOIB>
    <izvorni_sadrzaj> ZVIJEZDA PROMET jednostavno društvo s ograničenom odgovornošću za ugostiteljstvo, trgovinu i usluge, OIB 70499895487, Vij. Gorana Zobundžije 6, 31000 Osijek</izvorni_sadrzaj>
    <derivirana_varijabla naziv="DomainObject.Predmet.ProtustrankaFormatedWithAdressOIB_1"> ZVIJEZDA PROMET jednostavno društvo s ograničenom odgovornošću za ugostiteljstvo, trgovinu i usluge, OIB 70499895487, Vij. Gorana Zobundžije 6, 31000 Osijek</derivirana_varijabla>
  </DomainObject.Predmet.ProtustrankaFormatedWithAdressOIB>
  <DomainObject.Predmet.ProtustrankaWithAdress>
    <izvorni_sadrzaj>ZVIJEZDA PROMET jednostavno društvo s ograničenom odgovornošću za ugostiteljstvo, trgovinu i usluge Vij. Gorana Zobundžije 6, 31000 Osijek</izvorni_sadrzaj>
    <derivirana_varijabla naziv="DomainObject.Predmet.ProtustrankaWithAdress_1">ZVIJEZDA PROMET jednostavno društvo s ograničenom odgovornošću za ugostiteljstvo, trgovinu i usluge Vij. Gorana Zobundžije 6, 31000 Osijek</derivirana_varijabla>
  </DomainObject.Predmet.ProtustrankaWithAdress>
  <DomainObject.Predmet.ProtustrankaWithAdressOIB>
    <izvorni_sadrzaj>ZVIJEZDA PROMET jednostavno društvo s ograničenom odgovornošću za ugostiteljstvo, trgovinu i usluge, OIB 70499895487, Vij. Gorana Zobundžije 6, 31000 Osijek</izvorni_sadrzaj>
    <derivirana_varijabla naziv="DomainObject.Predmet.ProtustrankaWithAdressOIB_1">ZVIJEZDA PROMET jednostavno društvo s ograničenom odgovornošću za ugostiteljstvo, trgovinu i usluge, OIB 70499895487, Vij. Gorana Zobundžije 6, 31000 Osijek</derivirana_varijabla>
  </DomainObject.Predmet.ProtustrankaWithAdressOIB>
  <DomainObject.Predmet.ProtustrankaNazivFormated>
    <izvorni_sadrzaj>ZVIJEZDA PROMET jednostavno društvo s ograničenom odgovornošću za ugostiteljstvo, trgovinu i usluge</izvorni_sadrzaj>
    <derivirana_varijabla naziv="DomainObject.Predmet.ProtustrankaNazivFormated_1">ZVIJEZDA PROMET jednostavno društvo s ograničenom odgovornošću za ugostiteljstvo, trgovinu i usluge</derivirana_varijabla>
  </DomainObject.Predmet.ProtustrankaNazivFormated>
  <DomainObject.Predmet.ProtustrankaNazivFormatedOIB>
    <izvorni_sadrzaj>ZVIJEZDA PROMET jednostavno društvo s ograničenom odgovornošću za ugostiteljstvo, trgovinu i usluge, OIB 70499895487</izvorni_sadrzaj>
    <derivirana_varijabla naziv="DomainObject.Predmet.ProtustrankaNazivFormatedOIB_1">ZVIJEZDA PROMET jednostavno društvo s ograničenom odgovornošću za ugostiteljstvo, trgovinu i usluge, OIB 70499895487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ZVIJEZDA PROMET jednostavno društvo s ograničenom odgovornošću za ugostiteljstvo, trgovinu i usluge</item>
    </izvorni_sadrzaj>
    <derivirana_varijabla naziv="DomainObject.Predmet.ProtuStrankaListFormated_1">
      <item>ZVIJEZDA PROMET jednostavno društvo s ograničenom odgovornošću za ugostiteljstvo, trgovinu i usluge</item>
    </derivirana_varijabla>
  </DomainObject.Predmet.ProtuStrankaListFormated>
  <DomainObject.Predmet.ProtuStrankaListFormatedOIB>
    <izvorni_sadrzaj>
      <item>ZVIJEZDA PROMET jednostavno društvo s ograničenom odgovornošću za ugostiteljstvo, trgovinu i usluge, OIB 70499895487</item>
    </izvorni_sadrzaj>
    <derivirana_varijabla naziv="DomainObject.Predmet.ProtuStrankaListFormatedOIB_1">
      <item>ZVIJEZDA PROMET jednostavno društvo s ograničenom odgovornošću za ugostiteljstvo, trgovinu i usluge, OIB 70499895487</item>
    </derivirana_varijabla>
  </DomainObject.Predmet.ProtuStrankaListFormatedOIB>
  <DomainObject.Predmet.ProtuStrankaListFormatedWithAdress>
    <izvorni_sadrzaj>
      <item>ZVIJEZDA PROMET jednostavno društvo s ograničenom odgovornošću za ugostiteljstvo, trgovinu i usluge, Vij. Gorana Zobundžije 6, 31000 Osijek</item>
    </izvorni_sadrzaj>
    <derivirana_varijabla naziv="DomainObject.Predmet.ProtuStrankaListFormatedWithAdress_1">
      <item>ZVIJEZDA PROMET jednostavno društvo s ograničenom odgovornošću za ugostiteljstvo, trgovinu i usluge, Vij. Gorana Zobundžije 6, 31000 Osijek</item>
    </derivirana_varijabla>
  </DomainObject.Predmet.ProtuStrankaListFormatedWithAdress>
  <DomainObject.Predmet.ProtuStrankaListFormatedWithAdressOIB>
    <izvorni_sadrzaj>
      <item>ZVIJEZDA PROMET jednostavno društvo s ograničenom odgovornošću za ugostiteljstvo, trgovinu i usluge, OIB 70499895487, Vij. Gorana Zobundžije 6, 31000 Osijek</item>
    </izvorni_sadrzaj>
    <derivirana_varijabla naziv="DomainObject.Predmet.ProtuStrankaListFormatedWithAdressOIB_1">
      <item>ZVIJEZDA PROMET jednostavno društvo s ograničenom odgovornošću za ugostiteljstvo, trgovinu i usluge, OIB 70499895487, Vij. Gorana Zobundžije 6, 31000 Osijek</item>
    </derivirana_varijabla>
  </DomainObject.Predmet.ProtuStrankaListFormatedWithAdressOIB>
  <DomainObject.Predmet.ProtuStrankaListNazivFormated>
    <izvorni_sadrzaj>
      <item>ZVIJEZDA PROMET jednostavno društvo s ograničenom odgovornošću za ugostiteljstvo, trgovinu i usluge</item>
    </izvorni_sadrzaj>
    <derivirana_varijabla naziv="DomainObject.Predmet.ProtuStrankaListNazivFormated_1">
      <item>ZVIJEZDA PROMET jednostavno društvo s ograničenom odgovornošću za ugostiteljstvo, trgovinu i usluge</item>
    </derivirana_varijabla>
  </DomainObject.Predmet.ProtuStrankaListNazivFormated>
  <DomainObject.Predmet.ProtuStrankaListNazivFormatedOIB>
    <izvorni_sadrzaj>
      <item>ZVIJEZDA PROMET jednostavno društvo s ograničenom odgovornošću za ugostiteljstvo, trgovinu i usluge, OIB 70499895487</item>
    </izvorni_sadrzaj>
    <derivirana_varijabla naziv="DomainObject.Predmet.ProtuStrankaListNazivFormatedOIB_1">
      <item>ZVIJEZDA PROMET jednostavno društvo s ograničenom odgovornošću za ugostiteljstvo, trgovinu i usluge, OIB 70499895487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ZVIJEZDA PROMET jednostavno društvo s ograničenom odgovornošću za ugostiteljstvo, trgovinu i usluge</izvorni_sadrzaj>
    <derivirana_varijabla naziv="DomainObject.Predmet.ProtustrankaIDrugi_1">ZVIJEZDA PROMET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ZVIJEZDA PROMET jednostavno društvo s ograničenom odgovornošću za ugostiteljstvo, trgovinu i usluge, OIB 70499895487, Vij. Gorana Zobundžije 6, 31000 Osijek</izvorni_sadrzaj>
    <derivirana_varijabla naziv="DomainObject.Predmet.ProtustrankaIDrugiAdressOIB_1">ZVIJEZDA PROMET jednostavno društvo s ograničenom odgovornošću za ugostiteljstvo, trgovinu i usluge, OIB 70499895487, Vij. Gorana Zobundžije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ZVIJEZDA PROMET jednostavno društvo s ograničenom odgovornošću za ugostiteljstvo, trgovinu i usluge</item>
    </izvorni_sadrzaj>
    <derivirana_varijabla naziv="DomainObject.Predmet.SudioniciListNaziv_1">
      <item>FINA RC OSIJEK</item>
      <item>ZVIJEZDA PROMET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ZVIJEZDA PROMET jednostavno društvo s ograničenom odgovornošću za ugostiteljstvo, trgovinu i usluge, OIB 70499895487, Vij. Gorana Zobundžije 6,31000 Osijek</item>
    </izvorni_sadrzaj>
    <derivirana_varijabla naziv="DomainObject.Predmet.SudioniciListAdressOIB_1">
      <item>FINA RC OSIJEK, OIB 85821130368</item>
      <item>ZVIJEZDA PROMET jednostavno društvo s ograničenom odgovornošću za ugostiteljstvo, trgovinu i usluge, OIB 70499895487, Vij. Gorana Zobundžije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70499895487</item>
    </izvorni_sadrzaj>
    <derivirana_varijabla naziv="DomainObject.Predmet.SudioniciListNazivOIB_1">
      <item>, OIB 85821130368</item>
      <item>, OIB 70499895487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D68AE-DE2A-4D50-A479-E71E9FFED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3608</properties:Characters>
  <properties:Lines>99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2018-01-12T08:07:00Z</dcterms:created>
  <dc:creator>hermanj</dc:creator>
  <cp:lastModifiedBy>Maja Kocijan</cp:lastModifiedBy>
  <cp:lastPrinted>2018-01-12T08:14:00Z</cp:lastPrinted>
  <dcterms:modified xmlns:xsi="http://www.w3.org/2001/XMLSchema-instance" xsi:type="dcterms:W3CDTF">2018-01-12T08:16:00Z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