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b1bd" w14:paraId="ceab1b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B6C8A">
        <w:t>7</w:t>
      </w:r>
      <w:r w:rsidR="00F8017F">
        <w:t>64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52984">
        <w:t xml:space="preserve"> </w:t>
      </w:r>
      <w:proofErr w:type="spellStart"/>
      <w:r w:rsidR="00F8017F">
        <w:t>AQUA</w:t>
      </w:r>
      <w:proofErr w:type="spellEnd"/>
      <w:r w:rsidR="00F8017F">
        <w:t xml:space="preserve"> STOP društvo s ograničenom odgovornošću za trgovinu i usluge Zagreb, Aleja Matije Ljubeka 19, </w:t>
      </w:r>
      <w:proofErr w:type="spellStart"/>
      <w:r w:rsidR="00F8017F">
        <w:t>MBS</w:t>
      </w:r>
      <w:proofErr w:type="spellEnd"/>
      <w:r w:rsidR="00F8017F">
        <w:t xml:space="preserve">: 080814958, </w:t>
      </w:r>
      <w:proofErr w:type="spellStart"/>
      <w:r w:rsidR="00F8017F">
        <w:t>OIB</w:t>
      </w:r>
      <w:proofErr w:type="spellEnd"/>
      <w:r w:rsidR="00F8017F">
        <w:t xml:space="preserve">: 87160501536, </w:t>
      </w:r>
      <w:r w:rsidR="0072030A">
        <w:t xml:space="preserve"> dana 1</w:t>
      </w:r>
      <w:r w:rsidR="00F8017F">
        <w:t>6</w:t>
      </w:r>
      <w:r w:rsidR="0072030A">
        <w:t>.</w:t>
      </w:r>
      <w:r w:rsidR="00F04C2D">
        <w:t xml:space="preserve"> studenog</w:t>
      </w:r>
      <w:r w:rsidR="00CB6C8A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proofErr w:type="spellStart"/>
      <w:r w:rsidR="00F8017F">
        <w:t>AQUA</w:t>
      </w:r>
      <w:proofErr w:type="spellEnd"/>
      <w:r w:rsidR="00F8017F">
        <w:t xml:space="preserve"> STOP društvo s ograničenom odgovornošću za trgovinu i usluge Zagreb, Aleja Matije Ljubeka 19, </w:t>
      </w:r>
      <w:proofErr w:type="spellStart"/>
      <w:r w:rsidR="00F8017F">
        <w:t>MBS</w:t>
      </w:r>
      <w:proofErr w:type="spellEnd"/>
      <w:r w:rsidR="00F8017F">
        <w:t xml:space="preserve">: 080814958, </w:t>
      </w:r>
      <w:proofErr w:type="spellStart"/>
      <w:r w:rsidR="00F8017F">
        <w:t>OIB</w:t>
      </w:r>
      <w:proofErr w:type="spellEnd"/>
      <w:r w:rsidR="00F8017F">
        <w:t>: 87160501536.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75784B">
        <w:t xml:space="preserve"> </w:t>
      </w:r>
      <w:proofErr w:type="spellStart"/>
      <w:r w:rsidR="00F8017F">
        <w:t>AQUA</w:t>
      </w:r>
      <w:proofErr w:type="spellEnd"/>
      <w:r w:rsidR="00F8017F">
        <w:t xml:space="preserve"> STOP društvo s ograničenom odgovornošću za trgovinu i usluge Zagreb, Aleja Matije Ljubeka 19, </w:t>
      </w:r>
      <w:proofErr w:type="spellStart"/>
      <w:r w:rsidR="00F8017F">
        <w:t>MBS</w:t>
      </w:r>
      <w:proofErr w:type="spellEnd"/>
      <w:r w:rsidR="00F8017F">
        <w:t xml:space="preserve">: 080814958, </w:t>
      </w:r>
      <w:proofErr w:type="spellStart"/>
      <w:r w:rsidR="00F8017F">
        <w:t>OIB</w:t>
      </w:r>
      <w:proofErr w:type="spellEnd"/>
      <w:r w:rsidR="00F8017F">
        <w:t>: 87160501536.</w:t>
      </w:r>
      <w:r w:rsidR="0075784B">
        <w:t xml:space="preserve"> </w:t>
      </w:r>
      <w:r>
        <w:t xml:space="preserve"> 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8017F" w:rsidP="007A31D3" w:rsidR="00F8017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DB4F46" w:rsidP="00172559" w:rsidR="00DB4F46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DB4F46">
        <w:rPr>
          <w:bCs/>
        </w:rPr>
        <w:t>2</w:t>
      </w:r>
      <w:r w:rsidR="0072030A">
        <w:rPr>
          <w:bCs/>
        </w:rPr>
        <w:t>7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F8017F">
        <w:rPr>
          <w:bCs/>
        </w:rPr>
        <w:t>684</w:t>
      </w:r>
      <w:r w:rsidR="0075784B">
        <w:rPr>
          <w:bCs/>
        </w:rPr>
        <w:t xml:space="preserve"> </w:t>
      </w:r>
      <w:r w:rsidR="00486D78">
        <w:rPr>
          <w:bCs/>
        </w:rPr>
        <w:t xml:space="preserve">od </w:t>
      </w:r>
      <w:r w:rsidR="00DB4F46">
        <w:rPr>
          <w:bCs/>
        </w:rPr>
        <w:t>2</w:t>
      </w:r>
      <w:r w:rsidR="00F8017F">
        <w:rPr>
          <w:bCs/>
        </w:rPr>
        <w:t>3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F8017F">
        <w:t>AQUA</w:t>
      </w:r>
      <w:proofErr w:type="spellEnd"/>
      <w:r w:rsidR="00F8017F">
        <w:t xml:space="preserve"> STOP društvo s ograničenom odgovornošću za trgovinu i usluge Zagreb, Aleja Matije Ljubeka 19, </w:t>
      </w:r>
      <w:proofErr w:type="spellStart"/>
      <w:r w:rsidR="00F8017F">
        <w:t>MBS</w:t>
      </w:r>
      <w:proofErr w:type="spellEnd"/>
      <w:r w:rsidR="00F8017F">
        <w:t xml:space="preserve">: 080814958, </w:t>
      </w:r>
      <w:proofErr w:type="spellStart"/>
      <w:r w:rsidR="00F8017F">
        <w:t>OIB</w:t>
      </w:r>
      <w:proofErr w:type="spellEnd"/>
      <w:r w:rsidR="00F8017F">
        <w:t xml:space="preserve">: 87160501536. 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CB6C8A">
        <w:t>7</w:t>
      </w:r>
      <w:r w:rsidR="00F8017F">
        <w:t>64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F8017F">
        <w:t>7</w:t>
      </w:r>
      <w:r w:rsidR="009E0992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CB6C8A">
        <w:t>7</w:t>
      </w:r>
      <w:r w:rsidR="00F8017F">
        <w:t>64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72030A">
        <w:t>1</w:t>
      </w:r>
      <w:r w:rsidR="00F8017F">
        <w:t>6</w:t>
      </w:r>
      <w:r w:rsidR="00CB6C8A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53B46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06D1F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2030A"/>
    <w:rsid w:val="0073010A"/>
    <w:rsid w:val="0075784B"/>
    <w:rsid w:val="00766D29"/>
    <w:rsid w:val="0077329E"/>
    <w:rsid w:val="0078009A"/>
    <w:rsid w:val="007807B3"/>
    <w:rsid w:val="00785C5C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0992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B6C8A"/>
    <w:rsid w:val="00CE0EE4"/>
    <w:rsid w:val="00D17588"/>
    <w:rsid w:val="00D212DB"/>
    <w:rsid w:val="00D23251"/>
    <w:rsid w:val="00D24D2F"/>
    <w:rsid w:val="00D27F5C"/>
    <w:rsid w:val="00D52984"/>
    <w:rsid w:val="00D74857"/>
    <w:rsid w:val="00D7772F"/>
    <w:rsid w:val="00D925DB"/>
    <w:rsid w:val="00D97782"/>
    <w:rsid w:val="00DA4636"/>
    <w:rsid w:val="00DB278F"/>
    <w:rsid w:val="00DB4D73"/>
    <w:rsid w:val="00DB4F46"/>
    <w:rsid w:val="00DC7D5D"/>
    <w:rsid w:val="00DE5F69"/>
    <w:rsid w:val="00E06819"/>
    <w:rsid w:val="00E23AF8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04C2D"/>
    <w:rsid w:val="00F46E60"/>
    <w:rsid w:val="00F52DC2"/>
    <w:rsid w:val="00F56EE7"/>
    <w:rsid w:val="00F6215D"/>
    <w:rsid w:val="00F73514"/>
    <w:rsid w:val="00F8017F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06D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6D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D1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D1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06D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6D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D1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D1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St-764/2017</izvorni_sadrzaj>
    <derivirana_varijabla naziv="DomainObject.Predmet.OznakaBroj_1">St-764/2017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ZAOKONA O SUDOVI A</izvorni_sadrzaj>
    <derivirana_varijabla naziv="DomainObject.Predmet.PrimjedbaSuca_1">čl. 11 ZAOKONA O SUDOVI A</derivirana_varijabla>
  </DomainObject.Predmet.PrimjedbaSuca>
  <DomainObject.Predmet.ProtustrankaFormated>
    <izvorni_sadrzaj>  AQUA STOP društvo s ograničenom odgovornošću za trgovinu i usluge</izvorni_sadrzaj>
    <derivirana_varijabla naziv="DomainObject.Predmet.ProtustrankaFormated_1">  AQUA STOP društvo s ograničenom odgovornošću za trgovinu i usluge</derivirana_varijabla>
  </DomainObject.Predmet.ProtustrankaFormated>
  <DomainObject.Predmet.ProtustrankaFormatedOIB>
    <izvorni_sadrzaj>  AQUA STOP društvo s ograničenom odgovornošću za trgovinu i usluge, OIB 87160501536</izvorni_sadrzaj>
    <derivirana_varijabla naziv="DomainObject.Predmet.ProtustrankaFormatedOIB_1">  AQUA STOP društvo s ograničenom odgovornošću za trgovinu i usluge, OIB 87160501536</derivirana_varijabla>
  </DomainObject.Predmet.ProtustrankaFormatedOIB>
  <DomainObject.Predmet.ProtustrankaFormatedWithAdress>
    <izvorni_sadrzaj> AQUA STOP društvo s ograničenom odgovornošću za trgovinu i usluge, Aleja Matije Ljubeka 19, 10000 Zagreb</izvorni_sadrzaj>
    <derivirana_varijabla naziv="DomainObject.Predmet.ProtustrankaFormatedWithAdress_1"> AQUA STOP društvo s ograničenom odgovornošću za trgovinu i usluge, Aleja Matije Ljubeka 19, 10000 Zagreb</derivirana_varijabla>
  </DomainObject.Predmet.ProtustrankaFormatedWithAdress>
  <DomainObject.Predmet.ProtustrankaFormatedWithAdressOIB>
    <izvorni_sadrzaj> AQUA STOP društvo s ograničenom odgovornošću za trgovinu i usluge, OIB 87160501536, Aleja Matije Ljubeka 19, 10000 Zagreb</izvorni_sadrzaj>
    <derivirana_varijabla naziv="DomainObject.Predmet.ProtustrankaFormatedWithAdressOIB_1"> AQUA STOP društvo s ograničenom odgovornošću za trgovinu i usluge, OIB 87160501536, Aleja Matije Ljubeka 19, 10000 Zagreb</derivirana_varijabla>
  </DomainObject.Predmet.ProtustrankaFormatedWithAdressOIB>
  <DomainObject.Predmet.ProtustrankaWithAdress>
    <izvorni_sadrzaj>AQUA STOP društvo s ograničenom odgovornošću za trgovinu i usluge Aleja Matije Ljubeka 19, 10000 Zagreb</izvorni_sadrzaj>
    <derivirana_varijabla naziv="DomainObject.Predmet.ProtustrankaWithAdress_1">AQUA STOP društvo s ograničenom odgovornošću za trgovinu i usluge Aleja Matije Ljubeka 19, 10000 Zagreb</derivirana_varijabla>
  </DomainObject.Predmet.ProtustrankaWithAdress>
  <DomainObject.Predmet.ProtustrankaWithAdressOIB>
    <izvorni_sadrzaj>AQUA STOP društvo s ograničenom odgovornošću za trgovinu i usluge, OIB 87160501536, Aleja Matije Ljubeka 19, 10000 Zagreb</izvorni_sadrzaj>
    <derivirana_varijabla naziv="DomainObject.Predmet.ProtustrankaWithAdressOIB_1">AQUA STOP društvo s ograničenom odgovornošću za trgovinu i usluge, OIB 87160501536, Aleja Matije Ljubeka 19, 10000 Zagreb</derivirana_varijabla>
  </DomainObject.Predmet.ProtustrankaWithAdressOIB>
  <DomainObject.Predmet.ProtustrankaNazivFormated>
    <izvorni_sadrzaj>AQUA STOP društvo s ograničenom odgovornošću za trgovinu i usluge</izvorni_sadrzaj>
    <derivirana_varijabla naziv="DomainObject.Predmet.ProtustrankaNazivFormated_1">AQUA STOP društvo s ograničenom odgovornošću za trgovinu i usluge</derivirana_varijabla>
  </DomainObject.Predmet.ProtustrankaNazivFormated>
  <DomainObject.Predmet.ProtustrankaNazivFormatedOIB>
    <izvorni_sadrzaj>AQUA STOP društvo s ograničenom odgovornošću za trgovinu i usluge, OIB 87160501536</izvorni_sadrzaj>
    <derivirana_varijabla naziv="DomainObject.Predmet.ProtustrankaNazivFormatedOIB_1">AQUA STOP društvo s ograničenom odgovornošću za trgovinu i usluge, OIB 87160501536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STOP društvo s ograničenom odgovornošću za trgovinu i usluge</item>
    </izvorni_sadrzaj>
    <derivirana_varijabla naziv="DomainObject.Predmet.ProtuStrankaListFormated_1">
      <item>AQUA STOP društvo s ograničenom odgovornošću za trgovinu i usluge</item>
    </derivirana_varijabla>
  </DomainObject.Predmet.ProtuStrankaListFormated>
  <DomainObject.Predmet.ProtuStrankaListFormatedOIB>
    <izvorni_sadrzaj>
      <item>AQUA STOP društvo s ograničenom odgovornošću za trgovinu i usluge, OIB 87160501536</item>
    </izvorni_sadrzaj>
    <derivirana_varijabla naziv="DomainObject.Predmet.ProtuStrankaListFormatedOIB_1">
      <item>AQUA STOP društvo s ograničenom odgovornošću za trgovinu i usluge, OIB 87160501536</item>
    </derivirana_varijabla>
  </DomainObject.Predmet.ProtuStrankaListFormatedOIB>
  <DomainObject.Predmet.ProtuStrankaListFormatedWithAdress>
    <izvorni_sadrzaj>
      <item>AQUA STOP društvo s ograničenom odgovornošću za trgovinu i usluge, Aleja Matije Ljubeka 19, 10000 Zagreb</item>
    </izvorni_sadrzaj>
    <derivirana_varijabla naziv="DomainObject.Predmet.ProtuStrankaListFormatedWithAdress_1">
      <item>AQUA STOP društvo s ograničenom odgovornošću za trgovinu i usluge, Aleja Matije Ljubeka 19, 10000 Zagreb</item>
    </derivirana_varijabla>
  </DomainObject.Predmet.ProtuStrankaListFormatedWithAdress>
  <DomainObject.Predmet.ProtuStrankaListFormatedWithAdressOIB>
    <izvorni_sadrzaj>
      <item>AQUA STOP društvo s ograničenom odgovornošću za trgovinu i usluge, OIB 87160501536, Aleja Matije Ljubeka 19, 10000 Zagreb</item>
    </izvorni_sadrzaj>
    <derivirana_varijabla naziv="DomainObject.Predmet.ProtuStrankaListFormatedWithAdressOIB_1">
      <item>AQUA STOP društvo s ograničenom odgovornošću za trgovinu i usluge, OIB 87160501536, Aleja Matije Ljubeka 19, 10000 Zagreb</item>
    </derivirana_varijabla>
  </DomainObject.Predmet.ProtuStrankaListFormatedWithAdressOIB>
  <DomainObject.Predmet.ProtuStrankaListNazivFormated>
    <izvorni_sadrzaj>
      <item>AQUA STOP društvo s ograničenom odgovornošću za trgovinu i usluge</item>
    </izvorni_sadrzaj>
    <derivirana_varijabla naziv="DomainObject.Predmet.ProtuStrankaListNazivFormated_1">
      <item>AQUA STOP društvo s ograničenom odgovornošću za trgovinu i usluge</item>
    </derivirana_varijabla>
  </DomainObject.Predmet.ProtuStrankaListNazivFormated>
  <DomainObject.Predmet.ProtuStrankaListNazivFormatedOIB>
    <izvorni_sadrzaj>
      <item>AQUA STOP društvo s ograničenom odgovornošću za trgovinu i usluge, OIB 87160501536</item>
    </izvorni_sadrzaj>
    <derivirana_varijabla naziv="DomainObject.Predmet.ProtuStrankaListNazivFormatedOIB_1">
      <item>AQUA STOP društvo s ograničenom odgovornošću za trgovinu i usluge, OIB 87160501536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STOP društvo s ograničenom odgovornošću za trgovinu i usluge</izvorni_sadrzaj>
    <derivirana_varijabla naziv="DomainObject.Predmet.ProtustrankaIDrugi_1">AQUA STOP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AQUA STOP društvo s ograničenom odgovornošću za trgovinu i usluge, OIB 87160501536, Aleja Matije Ljubeka 19, 10000 Zagreb</izvorni_sadrzaj>
    <derivirana_varijabla naziv="DomainObject.Predmet.ProtustrankaIDrugiAdressOIB_1">AQUA STOP društvo s ograničenom odgovornošću za trgovinu i usluge, OIB 87160501536, Aleja Matije Ljubeka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STOP društvo s ograničenom odgovornošću za trgovinu i usluge</item>
      <item>FINA Regionalni centar Zagreb</item>
    </izvorni_sadrzaj>
    <derivirana_varijabla naziv="DomainObject.Predmet.SudioniciListNaziv_1">
      <item>AQUA STOP društvo s ograničenom odgovornošću za trgovinu i usluge</item>
      <item>FINA Regionalni centar Zagreb</item>
    </derivirana_varijabla>
  </DomainObject.Predmet.SudioniciListNaziv>
  <DomainObject.Predmet.SudioniciListAdressOIB>
    <izvorni_sadrzaj>
      <item>AQUA STOP društvo s ograničenom odgovornošću za trgovinu i usluge, OIB 87160501536, Aleja Matije Ljubeka 19,10000 Zagreb</item>
      <item>FINA Regionalni centar Zagreb, OIB 85821130368, Trg svibanjskih žrtava 1995. br. 1,10000 Zagreb</item>
    </izvorni_sadrzaj>
    <derivirana_varijabla naziv="DomainObject.Predmet.SudioniciListAdressOIB_1">
      <item>AQUA STOP društvo s ograničenom odgovornošću za trgovinu i usluge, OIB 87160501536, Aleja Matije Ljubeka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87160501536</item>
      <item>, OIB 85821130368</item>
    </izvorni_sadrzaj>
    <derivirana_varijabla naziv="DomainObject.Predmet.SudioniciListNazivOIB_1">
      <item>, OIB 87160501536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26DE5-B4CE-45A1-A286-E53A562BE7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3260</properties:Characters>
  <properties:Lines>91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2017-11-14T12:54:00Z</dcterms:created>
  <dc:creator>Korisnik</dc:creator>
  <cp:lastModifiedBy>Ljiljana Floršić</cp:lastModifiedBy>
  <cp:lastPrinted>2017-11-16T07:22:00Z</cp:lastPrinted>
  <dcterms:modified xmlns:xsi="http://www.w3.org/2001/XMLSchema-instance" xsi:type="dcterms:W3CDTF">2017-11-16T07:25:00Z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