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B795B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B795B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B795B">
        <w:tc>
          <w:tcPr>
            <w:tcW w:type="dxa" w:w="3227"/>
            <w:gridSpan w:val="2"/>
          </w:tcPr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ab28d4" w14:paraId="fab28d4" w:rsidRDefault="00AB7880" w:rsidP="00EE4347" w:rsidR="00AB7880" w:rsidRPr="005B795B">
      <w:pPr>
        <w15:collapsed w:val="false"/>
        <w:rPr>
          <w:rFonts w:cs="Arial" w:hAnsi="Arial" w:ascii="Arial"/>
        </w:rPr>
      </w:pPr>
    </w:p>
    <w:p w:rsidRDefault="00546865" w:rsidP="00546865" w:rsidR="00546865" w:rsidRPr="005B795B">
      <w:pPr>
        <w:jc w:val="right"/>
      </w:pPr>
      <w:r w:rsidRPr="005B795B">
        <w:t xml:space="preserve">FINA </w:t>
      </w:r>
    </w:p>
    <w:p w:rsidRDefault="007505B7" w:rsidP="00811733" w:rsidR="007505B7" w:rsidRPr="005B795B">
      <w:pPr>
        <w:tabs>
          <w:tab w:pos="3555" w:val="left"/>
        </w:tabs>
      </w:pPr>
    </w:p>
    <w:p w:rsidRDefault="00B56DD1" w:rsidP="00811733" w:rsidR="00B56DD1" w:rsidRPr="005B795B">
      <w:pPr>
        <w:tabs>
          <w:tab w:pos="3555" w:val="left"/>
        </w:tabs>
      </w:pPr>
    </w:p>
    <w:p w:rsidRDefault="00660C80" w:rsidP="00DF3513" w:rsidR="00660C80" w:rsidRPr="005B795B">
      <w:pPr>
        <w:jc w:val="center"/>
      </w:pPr>
    </w:p>
    <w:p w:rsidRDefault="00756F19" w:rsidP="000471FB" w:rsidR="000471FB" w:rsidRPr="005B795B">
      <w:pPr>
        <w:jc w:val="both"/>
      </w:pPr>
      <w:r w:rsidRPr="005B795B">
        <w:tab/>
      </w:r>
      <w:r w:rsidR="008B1F41" w:rsidRPr="005B795B">
        <w:t xml:space="preserve">Za potrebe utvrđivanja </w:t>
      </w:r>
      <w:r w:rsidR="0056041E" w:rsidRPr="005B795B">
        <w:t>pretpostavki</w:t>
      </w:r>
      <w:r w:rsidR="008B1F41" w:rsidRPr="005B795B">
        <w:t xml:space="preserve"> za otvaranje stečajnog postupka nad </w:t>
      </w:r>
      <w:r w:rsidR="007505B7" w:rsidRPr="005B795B">
        <w:t>stečajnim dužnikom</w:t>
      </w:r>
      <w:r w:rsidR="00860596" w:rsidRPr="005B795B">
        <w:t xml:space="preserve"> DALMATINKA j.o.o.o. za proizvodnju pekarskih proizvoda, Zadar, Dr. Franje Tuđmana 46/B, OIB:36864566450</w:t>
      </w:r>
      <w:r w:rsidR="000471FB" w:rsidRPr="005B795B">
        <w:t xml:space="preserve">, </w:t>
      </w:r>
      <w:r w:rsidR="008B1F41" w:rsidRPr="005B795B">
        <w:t xml:space="preserve">potrebno je </w:t>
      </w:r>
      <w:r w:rsidR="005B795B">
        <w:t xml:space="preserve">ovom </w:t>
      </w:r>
      <w:r w:rsidR="00EE4347" w:rsidRPr="005B795B">
        <w:t xml:space="preserve">sudu </w:t>
      </w:r>
      <w:r w:rsidR="001A2481" w:rsidRPr="005B795B">
        <w:t xml:space="preserve">temeljem čl. </w:t>
      </w:r>
      <w:r w:rsidR="005D151D" w:rsidRPr="005B795B">
        <w:t>123</w:t>
      </w:r>
      <w:r w:rsidR="001A2481" w:rsidRPr="005B795B">
        <w:t xml:space="preserve">. Stečajnog zakona </w:t>
      </w:r>
      <w:r w:rsidR="008B1F41" w:rsidRPr="005B795B">
        <w:t>dostaviti</w:t>
      </w:r>
      <w:r w:rsidR="001A2481" w:rsidRPr="005B795B">
        <w:t xml:space="preserve"> podatke</w:t>
      </w:r>
      <w:r w:rsidR="000471FB" w:rsidRPr="005B795B">
        <w:t xml:space="preserve"> iz O</w:t>
      </w:r>
      <w:r w:rsidR="00DE78C2" w:rsidRPr="005B795B">
        <w:t xml:space="preserve">čevidnika redoslijeda plaćanja odnosno stanju blokade </w:t>
      </w:r>
      <w:r w:rsidR="00EE4347" w:rsidRPr="005B795B">
        <w:t xml:space="preserve">te ukupnom broju dana neprekidne blokade za </w:t>
      </w:r>
      <w:r w:rsidR="001A2481" w:rsidRPr="005B795B">
        <w:t>trgovačko društv</w:t>
      </w:r>
      <w:r w:rsidR="00EE4347" w:rsidRPr="005B795B">
        <w:t>o</w:t>
      </w:r>
      <w:r w:rsidR="001A2481" w:rsidRPr="005B795B">
        <w:t xml:space="preserve"> </w:t>
      </w:r>
      <w:r w:rsidR="00860596" w:rsidRPr="005B795B">
        <w:t>DALMATINKA j.o.o.o. za proizvodnju pekarskih proizvoda, Zadar, Dr. Franje Tuđmana 46/B, OIB:36864566450</w:t>
      </w:r>
      <w:r w:rsidR="005B795B">
        <w:t xml:space="preserve"> i to podatke na dan izdavanja Potvrde</w:t>
      </w:r>
      <w:r w:rsidR="00860596" w:rsidRPr="005B795B">
        <w:t>.</w:t>
      </w:r>
    </w:p>
    <w:p w:rsidRDefault="001A2481" w:rsidP="008B1F41" w:rsidR="001A2481" w:rsidRPr="005B795B">
      <w:pPr>
        <w:jc w:val="both"/>
      </w:pPr>
    </w:p>
    <w:p w:rsidRDefault="008B1F41" w:rsidP="00CF1CBE" w:rsidR="008B1F41" w:rsidRPr="005B795B">
      <w:pPr>
        <w:jc w:val="both"/>
      </w:pPr>
      <w:r w:rsidRPr="005B795B">
        <w:tab/>
        <w:t xml:space="preserve">Podatke možete dostaviti i </w:t>
      </w:r>
      <w:proofErr w:type="spellStart"/>
      <w:r w:rsidRPr="005B795B">
        <w:t>fax</w:t>
      </w:r>
      <w:proofErr w:type="spellEnd"/>
      <w:r w:rsidRPr="005B795B">
        <w:t>-om na broj 023/</w:t>
      </w:r>
      <w:r w:rsidR="007E10DD" w:rsidRPr="005B795B">
        <w:t>292</w:t>
      </w:r>
      <w:r w:rsidRPr="005B795B">
        <w:t>-</w:t>
      </w:r>
      <w:r w:rsidR="007E10DD" w:rsidRPr="005B795B">
        <w:t>055</w:t>
      </w:r>
      <w:r w:rsidR="006E086C" w:rsidRPr="005B795B">
        <w:t xml:space="preserve"> ili e-mail</w:t>
      </w:r>
      <w:r w:rsidRPr="005B795B">
        <w:t xml:space="preserve">, najkasnije do </w:t>
      </w:r>
      <w:r w:rsidR="001A2481" w:rsidRPr="005B795B">
        <w:t>12,00</w:t>
      </w:r>
      <w:r w:rsidRPr="005B795B">
        <w:t xml:space="preserve"> sati</w:t>
      </w:r>
      <w:r w:rsidR="006E086C" w:rsidRPr="005B795B">
        <w:t xml:space="preserve"> </w:t>
      </w:r>
      <w:r w:rsidR="00860596" w:rsidRPr="005B795B">
        <w:t>24. srpnja</w:t>
      </w:r>
      <w:r w:rsidR="00EE4347" w:rsidRPr="005B795B">
        <w:t xml:space="preserve"> </w:t>
      </w:r>
      <w:r w:rsidR="00127F49" w:rsidRPr="005B795B">
        <w:t>2018</w:t>
      </w:r>
      <w:r w:rsidR="006E086C" w:rsidRPr="005B795B">
        <w:t>.</w:t>
      </w:r>
      <w:r w:rsidRPr="005B795B">
        <w:t xml:space="preserve"> </w:t>
      </w:r>
    </w:p>
    <w:p w:rsidRDefault="00DB704B" w:rsidP="00DB704B" w:rsidR="00DB704B" w:rsidRPr="005B795B"/>
    <w:p w:rsidRDefault="00AB7880" w:rsidP="00CF1CBE" w:rsidR="00AB7880" w:rsidRPr="005B795B">
      <w:pPr>
        <w:jc w:val="center"/>
      </w:pPr>
      <w:r w:rsidRPr="005B795B">
        <w:t>U Zadru</w:t>
      </w:r>
      <w:r w:rsidR="00197DB5" w:rsidRPr="005B795B">
        <w:t xml:space="preserve"> </w:t>
      </w:r>
      <w:r w:rsidR="00860596" w:rsidRPr="005B795B">
        <w:t xml:space="preserve">28. lipnja </w:t>
      </w:r>
      <w:r w:rsidR="00127F49" w:rsidRPr="005B795B">
        <w:t>2018</w:t>
      </w:r>
      <w:r w:rsidR="001A2481" w:rsidRPr="005B795B">
        <w:t xml:space="preserve">. </w:t>
      </w:r>
    </w:p>
    <w:p w:rsidRDefault="00AB7880" w:rsidP="00AB7880" w:rsidR="00AB7880" w:rsidRPr="005B795B">
      <w:pPr>
        <w:jc w:val="center"/>
      </w:pPr>
    </w:p>
    <w:p w:rsidRDefault="005B795B" w:rsidP="005B795B" w:rsidR="005B795B"/>
    <w:p w:rsidRDefault="005B795B" w:rsidP="005B795B" w:rsidR="005B795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5B795B" w:rsidP="005B795B" w:rsidR="005B795B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5B795B" w:rsidP="005B795B" w:rsidR="005B795B"/>
    <w:p w:rsidRDefault="005B795B" w:rsidP="005B795B" w:rsidR="005B795B">
      <w:pPr>
        <w:rPr>
          <w:szCs w:val="22"/>
        </w:rPr>
      </w:pPr>
    </w:p>
    <w:p w:rsidRDefault="00AB7880" w:rsidP="00B019B7" w:rsidR="00AB7880" w:rsidRPr="005B795B"/>
    <w:sectPr w:rsidR="00AB7880" w:rsidRPr="005B795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2277F">
      <w:t>226</w:t>
    </w:r>
    <w:r w:rsidR="000471FB">
      <w:t>/</w:t>
    </w:r>
    <w:r w:rsidR="00C2454B">
      <w:t>2018</w:t>
    </w:r>
    <w:r w:rsidR="00197DB5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1774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1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77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177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177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177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1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77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177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177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177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DALMATINKA j.d.o.o. za proizvodnju pekarskih proizvoda</izvorni_sadrzaj>
    <derivirana_varijabla naziv="DomainObject.Predmet.ProtustrankaFormated_1">  DALMATINKA j.d.o.o. za proizvodnju pekarskih proizvoda</derivirana_varijabla>
  </DomainObject.Predmet.ProtustrankaFormated>
  <DomainObject.Predmet.ProtustrankaFormatedOIB>
    <izvorni_sadrzaj>  DALMATINKA j.d.o.o. za proizvodnju pekarskih proizvoda, OIB 36864566450</izvorni_sadrzaj>
    <derivirana_varijabla naziv="DomainObject.Predmet.ProtustrankaFormatedOIB_1">  DALMATINKA j.d.o.o. za proizvodnju pekarskih proizvoda, OIB 36864566450</derivirana_varijabla>
  </DomainObject.Predmet.ProtustrankaFormatedOIB>
  <DomainObject.Predmet.ProtustrankaFormatedWithAdress>
    <izvorni_sadrzaj> DALMATINKA j.d.o.o. za proizvodnju pekarskih proizvoda, Ulica dr. Franje Tuđmana 46B, 23000 Zadar</izvorni_sadrzaj>
    <derivirana_varijabla naziv="DomainObject.Predmet.ProtustrankaFormatedWithAdress_1"> DALMATINKA j.d.o.o. za proizvodnju pekarskih proizvoda, Ulica dr. Franje Tuđmana 46B, 23000 Zadar</derivirana_varijabla>
  </DomainObject.Predmet.ProtustrankaFormatedWithAdress>
  <DomainObject.Predmet.ProtustrankaFormatedWithAdressOIB>
    <izvorni_sadrzaj> DALMATINKA j.d.o.o. za proizvodnju pekarskih proizvoda, OIB 36864566450, Ulica dr. Franje Tuđmana 46B, 23000 Zadar</izvorni_sadrzaj>
    <derivirana_varijabla naziv="DomainObject.Predmet.ProtustrankaFormatedWithAdressOIB_1"> DALMATINKA j.d.o.o. za proizvodnju pekarskih proizvoda, OIB 36864566450, Ulica dr. Franje Tuđmana 46B, 23000 Zadar</derivirana_varijabla>
  </DomainObject.Predmet.ProtustrankaFormatedWithAdressOIB>
  <DomainObject.Predmet.ProtustrankaWithAdress>
    <izvorni_sadrzaj>DALMATINKA j.d.o.o. za proizvodnju pekarskih proizvoda Ulica dr. Franje Tuđmana 46B, 23000 Zadar</izvorni_sadrzaj>
    <derivirana_varijabla naziv="DomainObject.Predmet.ProtustrankaWithAdress_1">DALMATINKA j.d.o.o. za proizvodnju pekarskih proizvoda Ulica dr. Franje Tuđmana 46B, 23000 Zadar</derivirana_varijabla>
  </DomainObject.Predmet.ProtustrankaWithAdress>
  <DomainObject.Predmet.ProtustrankaWithAdressOIB>
    <izvorni_sadrzaj>DALMATINKA j.d.o.o. za proizvodnju pekarskih proizvoda, OIB 36864566450, Ulica dr. Franje Tuđmana 46B, 23000 Zadar</izvorni_sadrzaj>
    <derivirana_varijabla naziv="DomainObject.Predmet.ProtustrankaWithAdressOIB_1">DALMATINKA j.d.o.o. za proizvodnju pekarskih proizvoda, OIB 36864566450, Ulica dr. Franje Tuđmana 46B, 23000 Zadar</derivirana_varijabla>
  </DomainObject.Predmet.ProtustrankaWithAdressOIB>
  <DomainObject.Predmet.ProtustrankaNazivFormated>
    <izvorni_sadrzaj>DALMATINKA j.d.o.o. za proizvodnju pekarskih proizvoda</izvorni_sadrzaj>
    <derivirana_varijabla naziv="DomainObject.Predmet.ProtustrankaNazivFormated_1">DALMATINKA j.d.o.o. za proizvodnju pekarskih proizvoda</derivirana_varijabla>
  </DomainObject.Predmet.ProtustrankaNazivFormated>
  <DomainObject.Predmet.ProtustrankaNazivFormatedOIB>
    <izvorni_sadrzaj>DALMATINKA j.d.o.o. za proizvodnju pekarskih proizvoda, OIB 36864566450</izvorni_sadrzaj>
    <derivirana_varijabla naziv="DomainObject.Predmet.ProtustrankaNazivFormatedOIB_1">DALMATINKA j.d.o.o. za proizvodnju pekarskih proizvoda, OIB 36864566450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DALMATINKA j.d.o.o. za proizvodnju pekarskih proizvoda</item>
    </izvorni_sadrzaj>
    <derivirana_varijabla naziv="DomainObject.Predmet.ProtuStrankaListFormated_1">
      <item>DALMATINKA j.d.o.o. za proizvodnju pekarskih proizvoda</item>
    </derivirana_varijabla>
  </DomainObject.Predmet.ProtuStrankaListFormated>
  <DomainObject.Predmet.ProtuStrankaListFormatedOIB>
    <izvorni_sadrzaj>
      <item>DALMATINKA j.d.o.o. za proizvodnju pekarskih proizvoda, OIB 36864566450</item>
    </izvorni_sadrzaj>
    <derivirana_varijabla naziv="DomainObject.Predmet.ProtuStrankaListFormatedOIB_1">
      <item>DALMATINKA j.d.o.o. za proizvodnju pekarskih proizvoda, OIB 36864566450</item>
    </derivirana_varijabla>
  </DomainObject.Predmet.ProtuStrankaListFormatedOIB>
  <DomainObject.Predmet.ProtuStrankaListFormatedWithAdress>
    <izvorni_sadrzaj>
      <item>DALMATINKA j.d.o.o. za proizvodnju pekarskih proizvoda, Ulica dr. Franje Tuđmana 46B, 23000 Zadar</item>
    </izvorni_sadrzaj>
    <derivirana_varijabla naziv="DomainObject.Predmet.ProtuStrankaListFormatedWithAdress_1">
      <item>DALMATINKA j.d.o.o. za proizvodnju pekarskih proizvoda, Ulica dr. Franje Tuđmana 46B, 23000 Zadar</item>
    </derivirana_varijabla>
  </DomainObject.Predmet.ProtuStrankaListFormatedWithAdress>
  <DomainObject.Predmet.ProtuStrankaListFormatedWithAdressOIB>
    <izvorni_sadrzaj>
      <item>DALMATINKA j.d.o.o. za proizvodnju pekarskih proizvoda, OIB 36864566450, Ulica dr. Franje Tuđmana 46B, 23000 Zadar</item>
    </izvorni_sadrzaj>
    <derivirana_varijabla naziv="DomainObject.Predmet.ProtuStrankaListFormatedWithAdressOIB_1">
      <item>DALMATINKA j.d.o.o. za proizvodnju pekarskih proizvoda, OIB 36864566450, Ulica dr. Franje Tuđmana 46B, 23000 Zadar</item>
    </derivirana_varijabla>
  </DomainObject.Predmet.ProtuStrankaListFormatedWithAdressOIB>
  <DomainObject.Predmet.ProtuStrankaListNazivFormated>
    <izvorni_sadrzaj>
      <item>DALMATINKA j.d.o.o. za proizvodnju pekarskih proizvoda</item>
    </izvorni_sadrzaj>
    <derivirana_varijabla naziv="DomainObject.Predmet.ProtuStrankaListNazivFormated_1">
      <item>DALMATINKA j.d.o.o. za proizvodnju pekarskih proizvoda</item>
    </derivirana_varijabla>
  </DomainObject.Predmet.ProtuStrankaListNazivFormated>
  <DomainObject.Predmet.ProtuStrankaListNazivFormatedOIB>
    <izvorni_sadrzaj>
      <item>DALMATINKA j.d.o.o. za proizvodnju pekarskih proizvoda, OIB 36864566450</item>
    </izvorni_sadrzaj>
    <derivirana_varijabla naziv="DomainObject.Predmet.ProtuStrankaListNazivFormatedOIB_1">
      <item>DALMATINKA j.d.o.o. za proizvodnju pekarskih proizvoda, OIB 36864566450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DALMATINKA j.d.o.o. za proizvodnju pekarskih proizvoda</izvorni_sadrzaj>
    <derivirana_varijabla naziv="DomainObject.Predmet.ProtustrankaIDrugi_1">DALMATINKA j.d.o.o. za proizvodnju pekarskih proizvoda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DALMATINKA j.d.o.o. za proizvodnju pekarskih proizvoda, OIB 36864566450, Ulica dr. Franje Tuđmana 46B, 23000 Zadar</izvorni_sadrzaj>
    <derivirana_varijabla naziv="DomainObject.Predmet.ProtustrankaIDrugiAdressOIB_1">DALMATINKA j.d.o.o. za proizvodnju pekarskih proizvoda, OIB 36864566450, Ulica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DALMATINKA j.d.o.o. za proizvodnju pekarskih proizvoda</item>
    </izvorni_sadrzaj>
    <derivirana_varijabla naziv="DomainObject.Predmet.SudioniciListNaziv_1">
      <item>FINA</item>
      <item>DALMATINKA j.d.o.o. za proizvodnju pekarskih proizvoda</item>
    </derivirana_varijabla>
  </DomainObject.Predmet.SudioniciListNaziv>
  <DomainObject.Predmet.SudioniciListAdressOIB>
    <izvorni_sadrzaj>
      <item>FINA, OIB 85821130368, Ivana Danila 4,23000 Zadar</item>
      <item>DALMATINKA j.d.o.o. za proizvodnju pekarskih proizvoda, OIB 36864566450, Ulica dr. Franje Tuđmana 46B,23000 Zadar</item>
    </izvorni_sadrzaj>
    <derivirana_varijabla naziv="DomainObject.Predmet.SudioniciListAdressOIB_1">
      <item>FINA, OIB 85821130368, Ivana Danila 4,23000 Zadar</item>
      <item>DALMATINKA j.d.o.o. za proizvodnju pekarskih proizvoda, OIB 36864566450, Ulica dr. Franje Tuđmana 46B,23000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36864566450</item>
    </izvorni_sadrzaj>
    <derivirana_varijabla naziv="DomainObject.Predmet.SudioniciListNazivOIB_1">
      <item>, OIB 85821130368</item>
      <item>, OIB 36864566450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935EC-7268-4C0E-84F7-3C7F606A2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113</properties:Words>
  <properties:Characters>713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2018-06-28T07:39:00Z</dcterms:created>
  <dc:creator>Administrator</dc:creator>
  <cp:lastModifiedBy>Merlina Klišmanić</cp:lastModifiedBy>
  <cp:lastPrinted>2018-06-28T07:42:00Z</cp:lastPrinted>
  <dcterms:modified xmlns:xsi="http://www.w3.org/2001/XMLSchema-instance" xsi:type="dcterms:W3CDTF">2018-06-28T08:31:00Z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(St-226-18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