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98ee" w14:paraId="81a98ee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739A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7A56DA">
        <w:t>32</w:t>
      </w:r>
      <w:r w:rsidR="00946771">
        <w:t>9</w:t>
      </w:r>
      <w:r>
        <w:t>/1</w:t>
      </w:r>
      <w:r w:rsidR="006F01E3">
        <w:t>6</w:t>
      </w:r>
      <w:r>
        <w:t>-</w:t>
      </w:r>
      <w:r w:rsidR="00F5664A">
        <w:t>2</w:t>
      </w:r>
      <w:r w:rsidR="007A56DA">
        <w:t>5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AE36BA" w:rsidP="006178F4" w:rsidR="006178F4">
      <w:pPr>
        <w:ind w:firstLine="708"/>
        <w:jc w:val="both"/>
      </w:pPr>
      <w:r w:rsidRPr="00AE36BA">
        <w:t xml:space="preserve">Trgovački sud u Osijeku, po sucu mr. sc. Tihomiru Kovačević, kao stečajnom sucu, povodom prijedloga predlagatelja </w:t>
      </w:r>
      <w:r w:rsidR="00100700" w:rsidRPr="00655274">
        <w:t xml:space="preserve">FINANCIJSKE AGENCIJE ZAGREB, Regionalni centar Osijek, Podružnica Osijek, L. Jagera 3, za otvaranje stečajnog postupka nad dužnikom </w:t>
      </w:r>
      <w:r w:rsidR="00100700" w:rsidRPr="00ED6A65">
        <w:t>SLAVONAC VALPOVO d.o.o. za proizvodnju, trgovinu i usluge, Valpovo, Trg kralja Tomislava 6, MBS 030119751, OIB 51762675102</w:t>
      </w:r>
      <w:r w:rsidRPr="00AE36BA">
        <w:t xml:space="preserve">, dana </w:t>
      </w:r>
      <w:r w:rsidR="00100700">
        <w:t>2</w:t>
      </w:r>
      <w:r w:rsidR="00946771">
        <w:t>2</w:t>
      </w:r>
      <w:r w:rsidRPr="00AE36BA">
        <w:t xml:space="preserve">. </w:t>
      </w:r>
      <w:r w:rsidR="00100700">
        <w:t>kolovoz</w:t>
      </w:r>
      <w:r w:rsidR="00C2764D">
        <w:t>a</w:t>
      </w:r>
      <w:r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100700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100700" w:rsidRPr="00100700">
        <w:t>SLAVONAC VALPOVO d.o.o. za proizvodnju, trgovinu i usluge, Valpovo, Trg kralja Tomislava 6, MBS 030119751, OIB 51762675102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95209B">
        <w:t>32</w:t>
      </w:r>
      <w:r w:rsidR="00946771">
        <w:t>9</w:t>
      </w:r>
      <w:r>
        <w:t>-1</w:t>
      </w:r>
      <w:r w:rsidR="006F01E3">
        <w:t>6</w:t>
      </w:r>
      <w:r>
        <w:t xml:space="preserve"> kod Hrvatske poštanske banke iznos od </w:t>
      </w:r>
      <w:r w:rsidR="0095209B">
        <w:t>2</w:t>
      </w:r>
      <w:r w:rsidR="006F01E3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946771" w:rsidP="00442BB5" w:rsidR="00946771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AF3AC1" w:rsidP="00AF3AC1" w:rsidR="00AF3AC1">
      <w:pPr>
        <w:ind w:firstLine="720"/>
        <w:jc w:val="both"/>
      </w:pPr>
      <w:r w:rsidRPr="00641CA9">
        <w:t xml:space="preserve">Predlagatelj </w:t>
      </w:r>
      <w:r>
        <w:t>FINA je</w:t>
      </w:r>
      <w:r w:rsidRPr="00641CA9">
        <w:t xml:space="preserve"> dana </w:t>
      </w:r>
      <w:r>
        <w:t>12</w:t>
      </w:r>
      <w:r w:rsidRPr="00641CA9">
        <w:t>.</w:t>
      </w:r>
      <w:r>
        <w:t>02</w:t>
      </w:r>
      <w:r w:rsidRPr="00641CA9">
        <w:t>.201</w:t>
      </w:r>
      <w:r>
        <w:t>6</w:t>
      </w:r>
      <w:r w:rsidRPr="00641CA9">
        <w:t>. godine podni</w:t>
      </w:r>
      <w:r>
        <w:t>jela</w:t>
      </w:r>
      <w:r w:rsidRPr="00641CA9">
        <w:t xml:space="preserve"> ovome sudu prijedlog za pokretanje stečajnog postupka nad dužnikom </w:t>
      </w:r>
      <w:r w:rsidRPr="007B32CE">
        <w:t>SLAVONAC VALPOVO d.o.o. za proizvodnju, trgovinu i usluge, Valpovo, Trg kralja Tomislava 6, MBS 030119751, OIB 51762675102</w:t>
      </w:r>
      <w:r w:rsidRPr="00641CA9">
        <w:t xml:space="preserve">, </w:t>
      </w:r>
      <w:r>
        <w:t>temeljem odredbe čl. 110. st. 1. Stečajnog zakona (NN 71/15: dalje SZ).</w:t>
      </w:r>
    </w:p>
    <w:p w:rsidRDefault="00AF3AC1" w:rsidP="00AF3AC1" w:rsidR="00AF3AC1">
      <w:pPr>
        <w:ind w:firstLine="720"/>
        <w:jc w:val="both"/>
      </w:pPr>
    </w:p>
    <w:p w:rsidRDefault="00AF3AC1" w:rsidP="00AF3AC1" w:rsidR="00AF3AC1">
      <w:pPr>
        <w:ind w:firstLine="720"/>
        <w:jc w:val="both"/>
      </w:pPr>
      <w:r>
        <w:t>U prijedlogu je navela da na dan 9.02.2016. dužnik u Očevidniku redoslijeda osnova za plaćanje ima evidentirane neizvršene osnove za plaćanje u neprekinutom razdoblju od 120 dana u ukupnom iznosu od 22.261,56 kn, u koji iznos je uračunata kamata i naknada FINE za provedbe ovrhe na novčanim sredstvima dužnika. Navodi da dužnik ima 1 zaposlenog radnika.</w:t>
      </w:r>
    </w:p>
    <w:p w:rsidRDefault="00AF3AC1" w:rsidP="00AF3AC1" w:rsidR="00AF3AC1">
      <w:pPr>
        <w:ind w:firstLine="720"/>
        <w:jc w:val="both"/>
      </w:pPr>
    </w:p>
    <w:p w:rsidRDefault="00AF3AC1" w:rsidP="00AF3AC1" w:rsidR="00AF3AC1">
      <w:pPr>
        <w:ind w:firstLine="720"/>
        <w:jc w:val="both"/>
      </w:pPr>
      <w:r>
        <w:t>Dostavlja popis računa i oročenih novčanih sredstava dužnika na dan 9.02.2016., te navodi da na temelju čl. 112. st. 5. SZ-a dužnik na dan 9.02.2016. na ime predujma za namirenje troškova stečajnog postupka ima zaplijenjena novčana sredstva u iznosu od 0,00 kn.</w:t>
      </w:r>
    </w:p>
    <w:p w:rsidRDefault="00AF3AC1" w:rsidP="00AF3AC1" w:rsidR="00AF3AC1" w:rsidRPr="00176811">
      <w:pPr>
        <w:ind w:firstLine="720"/>
        <w:jc w:val="both"/>
      </w:pPr>
    </w:p>
    <w:p w:rsidRDefault="00AF3AC1" w:rsidP="00AF3AC1" w:rsidR="00AF3AC1">
      <w:pPr>
        <w:ind w:firstLine="720"/>
        <w:jc w:val="both"/>
      </w:pPr>
      <w:r w:rsidRPr="00176811">
        <w:t xml:space="preserve">Sud je utvrdio da je predlagatelj ovlašten za podnošenje predmetnoga prijedloga temeljem odredbe čl. 110. st. </w:t>
      </w:r>
      <w:r>
        <w:t>1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privremenog stečajnog postupka (čl. 115. st. 1. i 2. SZ-a), odredio mu dužnosti (čl. 119. st. 2. i 3. SZ-a) i zakazao ročište (čl. 123. i čl. 128. st.1. SZ-a)</w:t>
      </w:r>
      <w:r w:rsidR="007C0565">
        <w:t>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645C37">
        <w:t>3</w:t>
      </w:r>
      <w:r>
        <w:t>.</w:t>
      </w:r>
      <w:r w:rsidR="004569B6">
        <w:t>0</w:t>
      </w:r>
      <w:r w:rsidR="005C2B42">
        <w:t>5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5C2B42">
        <w:t>i</w:t>
      </w:r>
      <w:r>
        <w:t xml:space="preserve"> stečajn</w:t>
      </w:r>
      <w:r w:rsidR="005C2B42">
        <w:t>i</w:t>
      </w:r>
      <w:r>
        <w:t xml:space="preserve"> upravitelj je izloži</w:t>
      </w:r>
      <w:r w:rsidR="005C2B42">
        <w:t xml:space="preserve">o </w:t>
      </w:r>
      <w:r>
        <w:t xml:space="preserve">svoje pisano izvješće od </w:t>
      </w:r>
      <w:r w:rsidR="00645C37">
        <w:t>27</w:t>
      </w:r>
      <w:r>
        <w:t>.</w:t>
      </w:r>
      <w:r w:rsidR="004569B6">
        <w:t>0</w:t>
      </w:r>
      <w:r w:rsidR="00645C37">
        <w:t>4</w:t>
      </w:r>
      <w:r>
        <w:t>.201</w:t>
      </w:r>
      <w:r w:rsidR="004569B6">
        <w:t>6</w:t>
      </w:r>
      <w:r>
        <w:t xml:space="preserve">., a koje prileži u spisu na listu </w:t>
      </w:r>
      <w:r w:rsidR="006A4362">
        <w:t>25</w:t>
      </w:r>
      <w:r w:rsidR="00F71EA9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F71EA9" w:rsidP="00442BB5" w:rsidR="00F71EA9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A5797" w:rsidR="002B2EE1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6A4362">
        <w:t>2</w:t>
      </w:r>
      <w:r w:rsidR="00F71EA9">
        <w:t>2</w:t>
      </w:r>
      <w:r w:rsidR="00415439" w:rsidRPr="00F15533">
        <w:t xml:space="preserve">. </w:t>
      </w:r>
      <w:r w:rsidR="006A4362">
        <w:t>kolovoz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F71EA9" w:rsidP="009A5797" w:rsidR="00F71EA9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F71EA9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</w:p>
    <w:p w:rsidRDefault="00435F5C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D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7A56DA" w:rsidRPr="007A56DA">
      <w:t>14 St-329/16-25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0D2A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C1B1A"/>
    <w:rsid w:val="000C4699"/>
    <w:rsid w:val="000C789E"/>
    <w:rsid w:val="000D77EE"/>
    <w:rsid w:val="000E3C7E"/>
    <w:rsid w:val="000E5996"/>
    <w:rsid w:val="000E5D3A"/>
    <w:rsid w:val="00100700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45C37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362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56DA"/>
    <w:rsid w:val="007A6421"/>
    <w:rsid w:val="007A7CBB"/>
    <w:rsid w:val="007C0565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536E"/>
    <w:rsid w:val="00917F50"/>
    <w:rsid w:val="00922264"/>
    <w:rsid w:val="0092256F"/>
    <w:rsid w:val="009247BB"/>
    <w:rsid w:val="0092683E"/>
    <w:rsid w:val="00926F5D"/>
    <w:rsid w:val="00932535"/>
    <w:rsid w:val="00942152"/>
    <w:rsid w:val="00942D03"/>
    <w:rsid w:val="00946771"/>
    <w:rsid w:val="00951FBD"/>
    <w:rsid w:val="0095209B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0865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AF3AC1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6A5B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39AE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0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20D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20D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D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D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0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20D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20D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D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D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SLAVONAC VALPOVO d.o.o. za proizvodnju, trgovinu i usluge</izvorni_sadrzaj>
    <derivirana_varijabla naziv="DomainObject.Predmet.ProtustrankaFormated_1">  SLAVONAC VALPOVO d.o.o. za proizvodnju, trgovinu i usluge</derivirana_varijabla>
  </DomainObject.Predmet.ProtustrankaFormated>
  <DomainObject.Predmet.ProtustrankaFormatedOIB>
    <izvorni_sadrzaj>  SLAVONAC VALPOVO d.o.o. za proizvodnju, trgovinu i usluge, OIB 51762675102</izvorni_sadrzaj>
    <derivirana_varijabla naziv="DomainObject.Predmet.ProtustrankaFormatedOIB_1">  SLAVONAC VALPOVO d.o.o. za proizvodnju, trgovinu i usluge, OIB 51762675102</derivirana_varijabla>
  </DomainObject.Predmet.ProtustrankaFormatedOIB>
  <DomainObject.Predmet.ProtustrankaFormatedWithAdress>
    <izvorni_sadrzaj> SLAVONAC VALPOVO d.o.o. za proizvodnju, trgovinu i usluge, Trg kralja Tomislava 6, 31550 Valpovo</izvorni_sadrzaj>
    <derivirana_varijabla naziv="DomainObject.Predmet.ProtustrankaFormatedWithAdress_1"> SLAVONAC VALPOVO d.o.o. za proizvodnju, trgovinu i usluge, Trg kralja Tomislava 6, 31550 Valpovo</derivirana_varijabla>
  </DomainObject.Predmet.ProtustrankaFormatedWithAdress>
  <DomainObject.Predmet.ProtustrankaFormatedWithAdressOIB>
    <izvorni_sadrzaj> SLAVONAC VALPOVO d.o.o. za proizvodnju, trgovinu i usluge, OIB 51762675102, Trg kralja Tomislava 6, 31550 Valpovo</izvorni_sadrzaj>
    <derivirana_varijabla naziv="DomainObject.Predmet.ProtustrankaFormatedWithAdressOIB_1"> SLAVONAC VALPOVO d.o.o. za proizvodnju, trgovinu i usluge, OIB 51762675102, Trg kralja Tomislava 6, 31550 Valpovo</derivirana_varijabla>
  </DomainObject.Predmet.ProtustrankaFormatedWithAdressOIB>
  <DomainObject.Predmet.ProtustrankaWithAdress>
    <izvorni_sadrzaj>SLAVONAC VALPOVO d.o.o. za proizvodnju, trgovinu i usluge Trg kralja Tomislava 6, 31550 Valpovo</izvorni_sadrzaj>
    <derivirana_varijabla naziv="DomainObject.Predmet.ProtustrankaWithAdress_1">SLAVONAC VALPOVO d.o.o. za proizvodnju, trgovinu i usluge Trg kralja Tomislava 6, 31550 Valpovo</derivirana_varijabla>
  </DomainObject.Predmet.ProtustrankaWithAdress>
  <DomainObject.Predmet.ProtustrankaWithAdressOIB>
    <izvorni_sadrzaj>SLAVONAC VALPOVO d.o.o. za proizvodnju, trgovinu i usluge, OIB 51762675102, Trg kralja Tomislava 6, 31550 Valpovo</izvorni_sadrzaj>
    <derivirana_varijabla naziv="DomainObject.Predmet.ProtustrankaWithAdressOIB_1">SLAVONAC VALPOVO d.o.o. za proizvodnju, trgovinu i usluge, OIB 51762675102, Trg kralja Tomislava 6, 31550 Valpovo</derivirana_varijabla>
  </DomainObject.Predmet.ProtustrankaWithAdressOIB>
  <DomainObject.Predmet.ProtustrankaNazivFormated>
    <izvorni_sadrzaj>SLAVONAC VALPOVO d.o.o. za proizvodnju, trgovinu i usluge</izvorni_sadrzaj>
    <derivirana_varijabla naziv="DomainObject.Predmet.ProtustrankaNazivFormated_1">SLAVONAC VALPOVO d.o.o. za proizvodnju, trgovinu i usluge</derivirana_varijabla>
  </DomainObject.Predmet.ProtustrankaNazivFormated>
  <DomainObject.Predmet.ProtustrankaNazivFormatedOIB>
    <izvorni_sadrzaj>SLAVONAC VALPOVO d.o.o. za proizvodnju, trgovinu i usluge, OIB 51762675102</izvorni_sadrzaj>
    <derivirana_varijabla naziv="DomainObject.Predmet.ProtustrankaNazivFormatedOIB_1">SLAVONAC VALPOVO d.o.o. za proizvodnju, trgovinu i usluge, OIB 51762675102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SLAVONAC VALPOVO d.o.o. za proizvodnju, trgovinu i usluge</item>
    </izvorni_sadrzaj>
    <derivirana_varijabla naziv="DomainObject.Predmet.ProtuStrankaListFormated_1">
      <item>SLAVONAC VALPOVO d.o.o. za proizvodnju, trgovinu i usluge</item>
    </derivirana_varijabla>
  </DomainObject.Predmet.ProtuStrankaListFormated>
  <DomainObject.Predmet.ProtuStrankaListFormatedOIB>
    <izvorni_sadrzaj>
      <item>SLAVONAC VALPOVO d.o.o. za proizvodnju, trgovinu i usluge, OIB 51762675102</item>
    </izvorni_sadrzaj>
    <derivirana_varijabla naziv="DomainObject.Predmet.ProtuStrankaListFormatedOIB_1">
      <item>SLAVONAC VALPOVO d.o.o. za proizvodnju, trgovinu i usluge, OIB 51762675102</item>
    </derivirana_varijabla>
  </DomainObject.Predmet.ProtuStrankaListFormatedOIB>
  <DomainObject.Predmet.ProtuStrankaListFormatedWithAdress>
    <izvorni_sadrzaj>
      <item>SLAVONAC VALPOVO d.o.o. za proizvodnju, trgovinu i usluge, Trg kralja Tomislava 6, 31550 Valpovo</item>
    </izvorni_sadrzaj>
    <derivirana_varijabla naziv="DomainObject.Predmet.ProtuStrankaListFormatedWithAdress_1">
      <item>SLAVONAC VALPOVO d.o.o. za proizvodnju, trgovinu i usluge, Trg kralja Tomislava 6, 31550 Valpovo</item>
    </derivirana_varijabla>
  </DomainObject.Predmet.ProtuStrankaListFormatedWithAdress>
  <DomainObject.Predmet.ProtuStrankaListFormatedWithAdressOIB>
    <izvorni_sadrzaj>
      <item>SLAVONAC VALPOVO d.o.o. za proizvodnju, trgovinu i usluge, OIB 51762675102, Trg kralja Tomislava 6, 31550 Valpovo</item>
    </izvorni_sadrzaj>
    <derivirana_varijabla naziv="DomainObject.Predmet.ProtuStrankaListFormatedWithAdressOIB_1">
      <item>SLAVONAC VALPOVO d.o.o. za proizvodnju, trgovinu i usluge, OIB 51762675102, Trg kralja Tomislava 6, 31550 Valpovo</item>
    </derivirana_varijabla>
  </DomainObject.Predmet.ProtuStrankaListFormatedWithAdressOIB>
  <DomainObject.Predmet.ProtuStrankaListNazivFormated>
    <izvorni_sadrzaj>
      <item>SLAVONAC VALPOVO d.o.o. za proizvodnju, trgovinu i usluge</item>
    </izvorni_sadrzaj>
    <derivirana_varijabla naziv="DomainObject.Predmet.ProtuStrankaListNazivFormated_1">
      <item>SLAVONAC VALPOVO d.o.o. za proizvodnju, trgovinu i usluge</item>
    </derivirana_varijabla>
  </DomainObject.Predmet.ProtuStrankaListNazivFormated>
  <DomainObject.Predmet.ProtuStrankaListNazivFormatedOIB>
    <izvorni_sadrzaj>
      <item>SLAVONAC VALPOVO d.o.o. za proizvodnju, trgovinu i usluge, OIB 51762675102</item>
    </izvorni_sadrzaj>
    <derivirana_varijabla naziv="DomainObject.Predmet.ProtuStrankaListNazivFormatedOIB_1">
      <item>SLAVONAC VALPOVO d.o.o. za proizvodnju, trgovinu i usluge, OIB 51762675102</item>
    </derivirana_varijabla>
  </DomainObject.Predmet.ProtuStrankaListNazivFormatedOIB>
  <DomainObject.Predmet.OstaliListFormated>
    <izvorni_sadrzaj>
      <item>ŽDO GUO Osijek</item>
      <item>Marko Tominac</item>
      <item>Sunčica Mandić</item>
    </izvorni_sadrzaj>
    <derivirana_varijabla naziv="DomainObject.Predmet.OstaliListFormated_1">
      <item>ŽDO GUO Osijek</item>
      <item>Marko Tominac</item>
      <item>Sunčica Mandić</item>
    </derivirana_varijabla>
  </DomainObject.Predmet.OstaliListFormated>
  <DomainObject.Predmet.OstaliListFormatedOIB>
    <izvorni_sadrzaj>
      <item>ŽDO GUO Osijek</item>
      <item>Marko Tominac, OIB 98361792494</item>
      <item>Sunčica Mandić, OIB 75436188147</item>
    </izvorni_sadrzaj>
    <derivirana_varijabla naziv="DomainObject.Predmet.OstaliListFormatedOIB_1">
      <item>ŽDO GUO Osijek</item>
      <item>Marko Tominac, OIB 98361792494</item>
      <item>Sunčica Mandić, OIB 75436188147</item>
    </derivirana_varijabla>
  </DomainObject.Predmet.OstaliListFormatedOIB>
  <DomainObject.Predmet.OstaliListFormatedWithAdress>
    <izvorni_sadrzaj>
      <item>ŽDO GUO Osijek</item>
      <item>Marko Tominac, V. Nazora 3, 32100 Vinkovci</item>
      <item>Sunčica Mandić, Lj. Gaja 101, 31550 Valpovo</item>
    </izvorni_sadrzaj>
    <derivirana_varijabla naziv="DomainObject.Predmet.OstaliListFormatedWithAdress_1">
      <item>ŽDO GUO Osijek</item>
      <item>Marko Tominac, V. Nazora 3, 32100 Vinkovci</item>
      <item>Sunčica Mandić, Lj. Gaja 101, 31550 Valpovo</item>
    </derivirana_varijabla>
  </DomainObject.Predmet.OstaliListFormatedWithAdress>
  <DomainObject.Predmet.OstaliListFormatedWithAdressOIB>
    <izvorni_sadrzaj>
      <item>ŽDO GUO Osijek</item>
      <item>Marko Tominac, OIB 98361792494, V. Nazora 3, 32100 Vinkovci</item>
      <item>Sunčica Mandić, OIB 75436188147, Lj. Gaja 101, 31550 Valpovo</item>
    </izvorni_sadrzaj>
    <derivirana_varijabla naziv="DomainObject.Predmet.OstaliListFormatedWithAdressOIB_1">
      <item>ŽDO GUO Osijek</item>
      <item>Marko Tominac, OIB 98361792494, V. Nazora 3, 32100 Vinkovci</item>
      <item>Sunčica Mandić, OIB 75436188147, Lj. Gaja 101, 31550 Valpovo</item>
    </derivirana_varijabla>
  </DomainObject.Predmet.OstaliListFormatedWithAdressOIB>
  <DomainObject.Predmet.OstaliListNazivFormated>
    <izvorni_sadrzaj>
      <item>ŽDO GUO Osijek</item>
      <item>Marko Tominac</item>
      <item>Sunčica Mandić</item>
    </izvorni_sadrzaj>
    <derivirana_varijabla naziv="DomainObject.Predmet.OstaliListNazivFormated_1">
      <item>ŽDO GUO Osijek</item>
      <item>Marko Tominac</item>
      <item>Sunčica Mandić</item>
    </derivirana_varijabla>
  </DomainObject.Predmet.OstaliListNazivFormated>
  <DomainObject.Predmet.OstaliListNazivFormatedOIB>
    <izvorni_sadrzaj>
      <item>ŽDO GUO Osijek</item>
      <item>Marko Tominac, OIB 98361792494</item>
      <item>Sunčica Mandić, OIB 75436188147</item>
    </izvorni_sadrzaj>
    <derivirana_varijabla naziv="DomainObject.Predmet.OstaliListNazivFormatedOIB_1">
      <item>ŽDO GUO Osijek</item>
      <item>Marko Tominac, OIB 98361792494</item>
      <item>Sunčica Mandić, OIB 75436188147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SLAVONAC VALPOVO d.o.o. za proizvodnju, trgovinu i usluge</izvorni_sadrzaj>
    <derivirana_varijabla naziv="DomainObject.Predmet.ProtustrankaIDrugi_1">SLAVONAC VALPOVO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SLAVONAC VALPOVO d.o.o. za proizvodnju, trgovinu i usluge, OIB 51762675102, Trg kralja Tomislava 6, 31550 Valpovo</izvorni_sadrzaj>
    <derivirana_varijabla naziv="DomainObject.Predmet.ProtustrankaIDrugiAdressOIB_1">SLAVONAC VALPOVO d.o.o. za proizvodnju, trgovinu i usluge, OIB 51762675102, Trg kralja Tomislava 6,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SLAVONAC VALPOVO d.o.o. za proizvodnju, trgovinu i usluge</item>
      <item>ŽDO GUO Osijek</item>
      <item>Marko Tominac</item>
      <item>Sunčica Mandić</item>
    </izvorni_sadrzaj>
    <derivirana_varijabla naziv="DomainObject.Predmet.SudioniciListNaziv_1">
      <item>FINA RC OSIJEK</item>
      <item>SLAVONAC VALPOVO d.o.o. za proizvodnju, trgovinu i usluge</item>
      <item>ŽDO GUO Osijek</item>
      <item>Marko Tominac</item>
      <item>Sunčica Mandić</item>
    </derivirana_varijabla>
  </DomainObject.Predmet.SudioniciListNaziv>
  <DomainObject.Predmet.SudioniciListAdressOIB>
    <izvorni_sadrzaj>
      <item>FINA RC OSIJEK, OIB 85821130368</item>
      <item>SLAVONAC VALPOVO d.o.o. za proizvodnju, trgovinu i usluge, OIB 51762675102, Trg kralja Tomislava 6,31550 Valpovo</item>
      <item>ŽDO GUO Osijek</item>
      <item>Marko Tominac, OIB 98361792494, V. Nazora 3,32100 Vinkovci</item>
      <item>Sunčica Mandić, OIB 75436188147, Lj. Gaja 101,31550 Valpovo</item>
    </izvorni_sadrzaj>
    <derivirana_varijabla naziv="DomainObject.Predmet.SudioniciListAdressOIB_1">
      <item>FINA RC OSIJEK, OIB 85821130368</item>
      <item>SLAVONAC VALPOVO d.o.o. za proizvodnju, trgovinu i usluge, OIB 51762675102, Trg kralja Tomislava 6,31550 Valpovo</item>
      <item>ŽDO GUO Osijek</item>
      <item>Marko Tominac, OIB 98361792494, V. Nazora 3,32100 Vinkovci</item>
      <item>Sunčica Mandić, OIB 75436188147, Lj. Gaja 101,31550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51762675102</item>
      <item>, OIB null</item>
      <item>, OIB 98361792494</item>
      <item>, OIB 75436188147</item>
    </izvorni_sadrzaj>
    <derivirana_varijabla naziv="DomainObject.Predmet.SudioniciListNazivOIB_1">
      <item>, OIB 85821130368</item>
      <item>, OIB 51762675102</item>
      <item>, OIB null</item>
      <item>, OIB 98361792494</item>
      <item>, OIB 75436188147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635</properties:Words>
  <properties:Characters>3384</properties:Characters>
  <properties:Lines>89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2016-08-22T12:10:00Z</dcterms:created>
  <dc:creator>banka</dc:creator>
  <cp:lastModifiedBy>Elizabeta Đeke</cp:lastModifiedBy>
  <cp:lastPrinted>2016-08-22T12:09:00Z</cp:lastPrinted>
  <dcterms:modified xmlns:xsi="http://www.w3.org/2001/XMLSchema-instance" xsi:type="dcterms:W3CDTF">2016-08-22T12:10:00Z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