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471a" w14:paraId="759471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555462">
        <w:t>869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555462">
        <w:t>MAXI FOOD j.d.o.o. za ugostiteljstvo i usluge, Zagreb, M. Viriusa 10, MBS: 081005342, OIB: 86009740697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555462">
        <w:t>4</w:t>
      </w:r>
      <w:r w:rsidR="007766DE">
        <w:t>.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55462">
        <w:t>MAXI FOOD j.d.o.o. za ugostiteljstvo i usluge, Zagreb, M. Viriusa 10, MBS: 081005342, OIB: 86009740697</w:t>
      </w:r>
      <w:r w:rsidR="00D43EFC">
        <w:t xml:space="preserve">, </w:t>
      </w:r>
      <w:r>
        <w:t xml:space="preserve">iznosi </w:t>
      </w:r>
      <w:r w:rsidR="00555462">
        <w:t>27.733,34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555462">
        <w:t>Matej Čataković, OIB: 78597030316, Zagreb, I. Brlić-Mažuranić 70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55462">
        <w:t>869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555462">
        <w:t>4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555462">
        <w:t>21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373F8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56FD1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A412B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0539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60C19"/>
    <w:rsid w:val="00E96356"/>
    <w:rsid w:val="00EA028A"/>
    <w:rsid w:val="00EA3514"/>
    <w:rsid w:val="00EB4C13"/>
    <w:rsid w:val="00EC0019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56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F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56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F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St-869/2017</izvorni_sadrzaj>
    <derivirana_varijabla naziv="DomainObject.Predmet.OznakaBroj_1">St-869/2017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MAXI FOOD j.d.o.o. za ugostiteljstvo i usluge</izvorni_sadrzaj>
    <derivirana_varijabla naziv="DomainObject.Predmet.ProtustrankaFormated_1">  MAXI FOOD j.d.o.o. za ugostiteljstvo i usluge</derivirana_varijabla>
  </DomainObject.Predmet.ProtustrankaFormated>
  <DomainObject.Predmet.ProtustrankaFormatedOIB>
    <izvorni_sadrzaj>  MAXI FOOD j.d.o.o. za ugostiteljstvo i usluge, OIB 86009740697</izvorni_sadrzaj>
    <derivirana_varijabla naziv="DomainObject.Predmet.ProtustrankaFormatedOIB_1">  MAXI FOOD j.d.o.o. za ugostiteljstvo i usluge, OIB 86009740697</derivirana_varijabla>
  </DomainObject.Predmet.ProtustrankaFormatedOIB>
  <DomainObject.Predmet.ProtustrankaFormatedWithAdress>
    <izvorni_sadrzaj> MAXI FOOD j.d.o.o. za ugostiteljstvo i usluge, Mirka Viriusa 10, 10000 Zagreb</izvorni_sadrzaj>
    <derivirana_varijabla naziv="DomainObject.Predmet.ProtustrankaFormatedWithAdress_1"> MAXI FOOD j.d.o.o. za ugostiteljstvo i usluge, Mirka Viriusa 10, 10000 Zagreb</derivirana_varijabla>
  </DomainObject.Predmet.ProtustrankaFormatedWithAdress>
  <DomainObject.Predmet.ProtustrankaFormatedWithAdressOIB>
    <izvorni_sadrzaj> MAXI FOOD j.d.o.o. za ugostiteljstvo i usluge, OIB 86009740697, Mirka Viriusa 10, 10000 Zagreb</izvorni_sadrzaj>
    <derivirana_varijabla naziv="DomainObject.Predmet.ProtustrankaFormatedWithAdressOIB_1"> MAXI FOOD j.d.o.o. za ugostiteljstvo i usluge, OIB 86009740697, Mirka Viriusa 10, 10000 Zagreb</derivirana_varijabla>
  </DomainObject.Predmet.ProtustrankaFormatedWithAdressOIB>
  <DomainObject.Predmet.ProtustrankaWithAdress>
    <izvorni_sadrzaj>MAXI FOOD j.d.o.o. za ugostiteljstvo i usluge Mirka Viriusa 10, 10000 Zagreb</izvorni_sadrzaj>
    <derivirana_varijabla naziv="DomainObject.Predmet.ProtustrankaWithAdress_1">MAXI FOOD j.d.o.o. za ugostiteljstvo i usluge Mirka Viriusa 10, 10000 Zagreb</derivirana_varijabla>
  </DomainObject.Predmet.ProtustrankaWithAdress>
  <DomainObject.Predmet.ProtustrankaWithAdressOIB>
    <izvorni_sadrzaj>MAXI FOOD j.d.o.o. za ugostiteljstvo i usluge, OIB 86009740697, Mirka Viriusa 10, 10000 Zagreb</izvorni_sadrzaj>
    <derivirana_varijabla naziv="DomainObject.Predmet.ProtustrankaWithAdressOIB_1">MAXI FOOD j.d.o.o. za ugostiteljstvo i usluge, OIB 86009740697, Mirka Viriusa 10, 10000 Zagreb</derivirana_varijabla>
  </DomainObject.Predmet.ProtustrankaWithAdressOIB>
  <DomainObject.Predmet.ProtustrankaNazivFormated>
    <izvorni_sadrzaj>MAXI FOOD j.d.o.o. za ugostiteljstvo i usluge</izvorni_sadrzaj>
    <derivirana_varijabla naziv="DomainObject.Predmet.ProtustrankaNazivFormated_1">MAXI FOOD j.d.o.o. za ugostiteljstvo i usluge</derivirana_varijabla>
  </DomainObject.Predmet.ProtustrankaNazivFormated>
  <DomainObject.Predmet.ProtustrankaNazivFormatedOIB>
    <izvorni_sadrzaj>MAXI FOOD j.d.o.o. za ugostiteljstvo i usluge, OIB 86009740697</izvorni_sadrzaj>
    <derivirana_varijabla naziv="DomainObject.Predmet.ProtustrankaNazivFormatedOIB_1">MAXI FOOD j.d.o.o. za ugostiteljstvo i usluge, OIB 86009740697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 FOOD j.d.o.o. za ugostiteljstvo i usluge</item>
    </izvorni_sadrzaj>
    <derivirana_varijabla naziv="DomainObject.Predmet.ProtuStrankaListFormated_1">
      <item>MAXI FOOD j.d.o.o. za ugostiteljstvo i usluge</item>
    </derivirana_varijabla>
  </DomainObject.Predmet.ProtuStrankaListFormated>
  <DomainObject.Predmet.ProtuStrankaListFormatedOIB>
    <izvorni_sadrzaj>
      <item>MAXI FOOD j.d.o.o. za ugostiteljstvo i usluge, OIB 86009740697</item>
    </izvorni_sadrzaj>
    <derivirana_varijabla naziv="DomainObject.Predmet.ProtuStrankaListFormatedOIB_1">
      <item>MAXI FOOD j.d.o.o. za ugostiteljstvo i usluge, OIB 86009740697</item>
    </derivirana_varijabla>
  </DomainObject.Predmet.ProtuStrankaListFormatedOIB>
  <DomainObject.Predmet.ProtuStrankaListFormatedWithAdress>
    <izvorni_sadrzaj>
      <item>MAXI FOOD j.d.o.o. za ugostiteljstvo i usluge, Mirka Viriusa 10, 10000 Zagreb</item>
    </izvorni_sadrzaj>
    <derivirana_varijabla naziv="DomainObject.Predmet.ProtuStrankaListFormatedWithAdress_1">
      <item>MAXI FOOD j.d.o.o. za ugostiteljstvo i usluge, Mirka Viriusa 10, 10000 Zagreb</item>
    </derivirana_varijabla>
  </DomainObject.Predmet.ProtuStrankaListFormatedWithAdress>
  <DomainObject.Predmet.ProtuStrankaListFormatedWithAdressOIB>
    <izvorni_sadrzaj>
      <item>MAXI FOOD j.d.o.o. za ugostiteljstvo i usluge, OIB 86009740697, Mirka Viriusa 10, 10000 Zagreb</item>
    </izvorni_sadrzaj>
    <derivirana_varijabla naziv="DomainObject.Predmet.ProtuStrankaListFormatedWithAdressOIB_1">
      <item>MAXI FOOD j.d.o.o. za ugostiteljstvo i usluge, OIB 86009740697, Mirka Viriusa 10, 10000 Zagreb</item>
    </derivirana_varijabla>
  </DomainObject.Predmet.ProtuStrankaListFormatedWithAdressOIB>
  <DomainObject.Predmet.ProtuStrankaListNazivFormated>
    <izvorni_sadrzaj>
      <item>MAXI FOOD j.d.o.o. za ugostiteljstvo i usluge</item>
    </izvorni_sadrzaj>
    <derivirana_varijabla naziv="DomainObject.Predmet.ProtuStrankaListNazivFormated_1">
      <item>MAXI FOOD j.d.o.o. za ugostiteljstvo i usluge</item>
    </derivirana_varijabla>
  </DomainObject.Predmet.ProtuStrankaListNazivFormated>
  <DomainObject.Predmet.ProtuStrankaListNazivFormatedOIB>
    <izvorni_sadrzaj>
      <item>MAXI FOOD j.d.o.o. za ugostiteljstvo i usluge, OIB 86009740697</item>
    </izvorni_sadrzaj>
    <derivirana_varijabla naziv="DomainObject.Predmet.ProtuStrankaListNazivFormatedOIB_1">
      <item>MAXI FOOD j.d.o.o. za ugostiteljstvo i usluge, OIB 86009740697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 FOOD j.d.o.o. za ugostiteljstvo i usluge</izvorni_sadrzaj>
    <derivirana_varijabla naziv="DomainObject.Predmet.ProtustrankaIDrugi_1">MAXI FOOD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MAXI FOOD j.d.o.o. za ugostiteljstvo i usluge, OIB 86009740697, Mirka Viriusa 10, 10000 Zagreb</izvorni_sadrzaj>
    <derivirana_varijabla naziv="DomainObject.Predmet.ProtustrankaIDrugiAdressOIB_1">MAXI FOOD j.d.o.o. za ugostiteljstvo i usluge, OIB 86009740697, Mirka Viriusa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MAXI FOOD j.d.o.o. za ugostiteljstvo i usluge</item>
      <item>FINA Regionalni centar Zagreb</item>
    </izvorni_sadrzaj>
    <derivirana_varijabla naziv="DomainObject.Predmet.SudioniciListNaziv_1">
      <item>MAXI FOOD j.d.o.o. za ugostiteljstvo i usluge</item>
      <item>FINA Regionalni centar Zagreb</item>
    </derivirana_varijabla>
  </DomainObject.Predmet.SudioniciListNaziv>
  <DomainObject.Predmet.SudioniciListAdressOIB>
    <izvorni_sadrzaj>
      <item>MAXI FOOD j.d.o.o. za ugostiteljstvo i usluge, OIB 86009740697, Mirka Viriusa 10,10000 Zagreb</item>
      <item>FINA Regionalni centar Zagreb, OIB 85821130368, Trg svibanjskih žrtava 1995. br. 1,10000 Zagreb</item>
    </izvorni_sadrzaj>
    <derivirana_varijabla naziv="DomainObject.Predmet.SudioniciListAdressOIB_1">
      <item>MAXI FOOD j.d.o.o. za ugostiteljstvo i usluge, OIB 86009740697, Mirka Viriusa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86009740697</item>
      <item>, OIB 85821130368</item>
    </izvorni_sadrzaj>
    <derivirana_varijabla naziv="DomainObject.Predmet.SudioniciListNazivOIB_1">
      <item>, OIB 86009740697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1989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2017-08-04T08:57:00Z</dcterms:created>
  <dc:creator>Korisnik</dc:creator>
  <cp:lastModifiedBy>Žana Bem</cp:lastModifiedBy>
  <cp:lastPrinted>2017-08-03T10:27:00Z</cp:lastPrinted>
  <dcterms:modified xmlns:xsi="http://www.w3.org/2001/XMLSchema-instance" xsi:type="dcterms:W3CDTF">2017-08-04T08:58:00Z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