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fe0a" w14:paraId="9acfe0a" w:rsidRDefault="00F630C5" w:rsidP="00F630C5" w:rsidR="00F630C5">
      <w:pPr>
        <w:jc w:val="both"/>
        <w15:collapsed w:val="false"/>
      </w:pPr>
    </w:p>
    <w:p w:rsidRDefault="00F630C5" w:rsidP="00F630C5" w:rsidR="00F630C5">
      <w:pPr>
        <w:pStyle w:val="Zaglavlje"/>
        <w:jc w:val="right"/>
      </w:pPr>
      <w:r>
        <w:t>13 St-1628/2017-3</w:t>
      </w:r>
    </w:p>
    <w:p w:rsidRDefault="00F630C5" w:rsidP="00F630C5" w:rsidR="00F630C5">
      <w:r>
        <w:rPr>
          <w:b/>
          <w:noProof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0C5" w:rsidP="00F630C5" w:rsidR="00F630C5" w:rsidRPr="00D21A2C"/>
    <w:p w:rsidRDefault="00F630C5" w:rsidP="00F630C5" w:rsidR="00F630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630C5" w:rsidP="00F630C5" w:rsidR="00F630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F630C5" w:rsidP="00F630C5" w:rsidR="00F630C5" w:rsidRPr="00F2165F">
      <w:pPr>
        <w:ind w:hanging="720" w:left="360"/>
        <w:rPr>
          <w:sz w:val="22"/>
          <w:szCs w:val="22"/>
        </w:rPr>
      </w:pPr>
    </w:p>
    <w:p w:rsidRDefault="00F630C5" w:rsidP="00F630C5" w:rsidR="00F630C5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nad SJEVERNO JADRANSKA ULAGANJA, društvo s ograničenom odgovornošću za trgovinu, građenje i usluge, Vukovar (Grad Vukovar), Vijeće Europe 95, MBS: 040259011, OIB: 23257315128, temeljem članka 430. Stečajnog zakona („Narodne novine“ 71/15), dana 05. prosinca 2017. godine, objavljuje sljedeći</w:t>
      </w:r>
    </w:p>
    <w:p w:rsidRDefault="00F630C5" w:rsidP="00F630C5" w:rsidR="00F630C5">
      <w:pPr>
        <w:jc w:val="both"/>
      </w:pPr>
    </w:p>
    <w:p w:rsidRDefault="00F630C5" w:rsidP="00F630C5" w:rsidR="00F630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630C5" w:rsidP="00F630C5" w:rsidR="00F630C5">
      <w:pPr>
        <w:jc w:val="both"/>
        <w:rPr>
          <w:bCs/>
        </w:rPr>
      </w:pPr>
    </w:p>
    <w:p w:rsidRDefault="00F630C5" w:rsidP="00F630C5" w:rsidR="00F630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>
        <w:t>SJEVERNO JADRANSKA ULAGANJA, društvo s ograničenom odgovornošću za trgovinu, građenje i usluge, Vukovar (Grad Vukovar), Vijeće Europe 95, MBS: 040259011, OIB: 2325731512, iznosi 31.957,59 kn.</w:t>
      </w:r>
    </w:p>
    <w:p w:rsidRDefault="00F630C5" w:rsidP="00F630C5" w:rsidR="00F630C5">
      <w:pPr>
        <w:ind w:left="708"/>
        <w:jc w:val="both"/>
      </w:pPr>
      <w:r>
        <w:t xml:space="preserve">II Poziva se osoba ovlaštena za zastupanje dužnika JOSIP CRNČIĆ, Hlapa, Hlapa 21, OIB: </w:t>
      </w:r>
      <w:r w:rsidR="00C2682E">
        <w:t>04259197808</w:t>
      </w:r>
      <w:r>
        <w:t xml:space="preserve">, da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630C5" w:rsidP="00F630C5" w:rsidR="00F630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HR05 272-1628-17 (članak 430 Stečajnog zakona u vezi s člankom 132. Stečajnog zakona Narodne novine broj 71/15).</w:t>
      </w:r>
    </w:p>
    <w:p w:rsidRDefault="00F630C5" w:rsidP="00F630C5" w:rsidR="00F630C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624D2A">
        <w:t xml:space="preserve"> </w:t>
      </w:r>
      <w:bookmarkStart w:name="_GoBack" w:id="0"/>
      <w:bookmarkEnd w:id="0"/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F630C5" w:rsidP="00F630C5" w:rsidR="00F630C5">
      <w:pPr>
        <w:ind w:left="708"/>
        <w:jc w:val="both"/>
      </w:pPr>
    </w:p>
    <w:p w:rsidRDefault="00F630C5" w:rsidP="00F630C5" w:rsidR="00F630C5">
      <w:pPr>
        <w:ind w:left="708"/>
        <w:jc w:val="center"/>
      </w:pPr>
      <w:r>
        <w:t>U Osijeku 05. prosinca 2017.g.</w:t>
      </w:r>
    </w:p>
    <w:p w:rsidRDefault="00F630C5" w:rsidP="00F630C5" w:rsidR="00F630C5" w:rsidRPr="00F2165F">
      <w:pPr>
        <w:ind w:left="708"/>
        <w:jc w:val="center"/>
      </w:pPr>
    </w:p>
    <w:p w:rsidRDefault="00F630C5" w:rsidP="00F630C5" w:rsidR="00F630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</w:t>
      </w:r>
      <w:r w:rsidRPr="00454056">
        <w:rPr>
          <w:bCs/>
        </w:rPr>
        <w:t>STEČAJNA SUTKINJA</w:t>
      </w:r>
    </w:p>
    <w:p w:rsidRDefault="00F630C5" w:rsidP="00F630C5" w:rsidR="00F630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F630C5" w:rsidP="00F630C5" w:rsidR="00F630C5">
      <w:r>
        <w:t>DNA</w:t>
      </w:r>
    </w:p>
    <w:p w:rsidRDefault="00F630C5" w:rsidP="00F630C5" w:rsidR="00F630C5">
      <w:pPr>
        <w:numPr>
          <w:ilvl w:val="0"/>
          <w:numId w:val="1"/>
        </w:numPr>
        <w:jc w:val="both"/>
      </w:pPr>
      <w:r>
        <w:t>e-oglasna ploča</w:t>
      </w:r>
    </w:p>
    <w:p w:rsidRDefault="00F630C5" w:rsidP="00F630C5" w:rsidR="00F630C5">
      <w:pPr>
        <w:numPr>
          <w:ilvl w:val="0"/>
          <w:numId w:val="1"/>
        </w:numPr>
        <w:jc w:val="both"/>
      </w:pPr>
      <w:r>
        <w:t>oglasna ploča - zahtjev</w:t>
      </w:r>
    </w:p>
    <w:p w:rsidRDefault="00F630C5" w:rsidP="00F630C5" w:rsidR="00F630C5">
      <w:pPr>
        <w:numPr>
          <w:ilvl w:val="0"/>
          <w:numId w:val="1"/>
        </w:numPr>
      </w:pPr>
      <w:r>
        <w:t>kal. 17/1</w:t>
      </w:r>
    </w:p>
    <w:p w:rsidRDefault="00F630C5" w:rsidP="00F630C5" w:rsidR="00F630C5"/>
    <w:p w:rsidRDefault="00EA77C0" w:rsidR="00EA77C0"/>
    <w:sectPr w:rsidSect="00F2165F" w:rsidR="00EA77C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729" w:rsidR="006D3729">
      <w:r>
        <w:separator/>
      </w:r>
    </w:p>
  </w:endnote>
  <w:endnote w:id="0" w:type="continuationSeparator">
    <w:p w:rsidRDefault="006D3729" w:rsidR="006D3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729" w:rsidR="006D3729">
      <w:r>
        <w:separator/>
      </w:r>
    </w:p>
  </w:footnote>
  <w:footnote w:id="0" w:type="continuationSeparator">
    <w:p w:rsidRDefault="006D3729" w:rsidR="006D3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0C5" w:rsidP="001B70D9" w:rsidR="006B00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3729" w:rsidR="006B00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729" w:rsidP="001B70D9" w:rsidR="006B00BA">
    <w:pPr>
      <w:pStyle w:val="Zaglavlje"/>
      <w:framePr w:y="1" w:xAlign="center" w:vAnchor="text" w:hAnchor="margin" w:wrap="around"/>
      <w:rPr>
        <w:rStyle w:val="Brojstranice"/>
      </w:rPr>
    </w:pPr>
  </w:p>
  <w:p w:rsidRDefault="006D3729" w:rsidP="00C43CDA" w:rsidR="006B00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7AD5"/>
    <w:rsid w:val="004D3ED2"/>
    <w:rsid w:val="005B1BE2"/>
    <w:rsid w:val="00624D2A"/>
    <w:rsid w:val="006D3729"/>
    <w:rsid w:val="007A519F"/>
    <w:rsid w:val="009C19E5"/>
    <w:rsid w:val="00BD302F"/>
    <w:rsid w:val="00C2682E"/>
    <w:rsid w:val="00C70C7B"/>
    <w:rsid w:val="00D466AB"/>
    <w:rsid w:val="00EA77C0"/>
    <w:rsid w:val="00F47AD5"/>
    <w:rsid w:val="00F630C5"/>
    <w:rsid w:val="00F9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0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F630C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F630C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630C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30C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F630C5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0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0C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D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4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0C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F630C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F630C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630C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30C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F630C5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0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0C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D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4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St-1628/2017</izvorni_sadrzaj>
    <derivirana_varijabla naziv="DomainObject.Predmet.OznakaBroj_1">St-1628/2017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SJEVERNO JADRANSKA ULAGANJA društvo s ograničenom odgovornošću za trgovinu, građenje i usluge</izvorni_sadrzaj>
    <derivirana_varijabla naziv="DomainObject.Predmet.ProtustrankaFormated_1">  SJEVERNO JADRANSKA ULAGANJA društvo s ograničenom odgovornošću za trgovinu, građenje i usluge</derivirana_varijabla>
  </DomainObject.Predmet.ProtustrankaFormated>
  <DomainObject.Predmet.ProtustrankaFormatedOIB>
    <izvorni_sadrzaj>  SJEVERNO JADRANSKA ULAGANJA društvo s ograničenom odgovornošću za trgovinu, građenje i usluge, OIB 23257315128</izvorni_sadrzaj>
    <derivirana_varijabla naziv="DomainObject.Predmet.ProtustrankaFormatedOIB_1">  SJEVERNO JADRANSKA ULAGANJA društvo s ograničenom odgovornošću za trgovinu, građenje i usluge, OIB 23257315128</derivirana_varijabla>
  </DomainObject.Predmet.ProtustrankaFormatedOIB>
  <DomainObject.Predmet.ProtustrankaFormatedWithAdress>
    <izvorni_sadrzaj> SJEVERNO JADRANSKA ULAGANJA društvo s ograničenom odgovornošću za trgovinu, građenje i usluge, Vijeća Europe 95, 32000 Vukovar</izvorni_sadrzaj>
    <derivirana_varijabla naziv="DomainObject.Predmet.ProtustrankaFormatedWithAdress_1"> SJEVERNO JADRANSKA ULAGANJA društvo s ograničenom odgovornošću za trgovinu, građenje i usluge, Vijeća Europe 95, 32000 Vukovar</derivirana_varijabla>
  </DomainObject.Predmet.ProtustrankaFormatedWithAdress>
  <DomainObject.Predmet.ProtustrankaFormatedWithAdressOIB>
    <izvorni_sadrzaj> SJEVERNO JADRANSKA ULAGANJA društvo s ograničenom odgovornošću za trgovinu, građenje i usluge, OIB 23257315128, Vijeća Europe 95, 32000 Vukovar</izvorni_sadrzaj>
    <derivirana_varijabla naziv="DomainObject.Predmet.ProtustrankaFormatedWithAdressOIB_1"> SJEVERNO JADRANSKA ULAGANJA društvo s ograničenom odgovornošću za trgovinu, građenje i usluge, OIB 23257315128, Vijeća Europe 95, 32000 Vukovar</derivirana_varijabla>
  </DomainObject.Predmet.ProtustrankaFormatedWithAdressOIB>
  <DomainObject.Predmet.ProtustrankaWithAdress>
    <izvorni_sadrzaj>SJEVERNO JADRANSKA ULAGANJA društvo s ograničenom odgovornošću za trgovinu, građenje i usluge Vijeća Europe 95, 32000 Vukovar</izvorni_sadrzaj>
    <derivirana_varijabla naziv="DomainObject.Predmet.ProtustrankaWithAdress_1">SJEVERNO JADRANSKA ULAGANJA društvo s ograničenom odgovornošću za trgovinu, građenje i usluge Vijeća Europe 95, 32000 Vukovar</derivirana_varijabla>
  </DomainObject.Predmet.ProtustrankaWithAdress>
  <DomainObject.Predmet.ProtustrankaWithAdressOIB>
    <izvorni_sadrzaj>SJEVERNO JADRANSKA ULAGANJA društvo s ograničenom odgovornošću za trgovinu, građenje i usluge, OIB 23257315128, Vijeća Europe 95, 32000 Vukovar</izvorni_sadrzaj>
    <derivirana_varijabla naziv="DomainObject.Predmet.ProtustrankaWithAdressOIB_1">SJEVERNO JADRANSKA ULAGANJA društvo s ograničenom odgovornošću za trgovinu, građenje i usluge, OIB 23257315128, Vijeća Europe 95, 32000 Vukovar</derivirana_varijabla>
  </DomainObject.Predmet.ProtustrankaWithAdressOIB>
  <DomainObject.Predmet.ProtustrankaNazivFormated>
    <izvorni_sadrzaj>SJEVERNO JADRANSKA ULAGANJA društvo s ograničenom odgovornošću za trgovinu, građenje i usluge</izvorni_sadrzaj>
    <derivirana_varijabla naziv="DomainObject.Predmet.ProtustrankaNazivFormated_1">SJEVERNO JADRANSKA ULAGANJA društvo s ograničenom odgovornošću za trgovinu, građenje i usluge</derivirana_varijabla>
  </DomainObject.Predmet.ProtustrankaNazivFormated>
  <DomainObject.Predmet.ProtustrankaNazivFormatedOIB>
    <izvorni_sadrzaj>SJEVERNO JADRANSKA ULAGANJA društvo s ograničenom odgovornošću za trgovinu, građenje i usluge, OIB 23257315128</izvorni_sadrzaj>
    <derivirana_varijabla naziv="DomainObject.Predmet.ProtustrankaNazivFormatedOIB_1">SJEVERNO JADRANSKA ULAGANJA društvo s ograničenom odgovornošću za trgovinu, građenje i usluge, OIB 23257315128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SJEVERNO JADRANSKA ULAGANJA društvo s ograničenom odgovornošću za trgovinu, građenje i usluge</item>
    </izvorni_sadrzaj>
    <derivirana_varijabla naziv="DomainObject.Predmet.ProtuStrankaListFormated_1">
      <item>SJEVERNO JADRANSKA ULAGANJA društvo s ograničenom odgovornošću za trgovinu, građenje i usluge</item>
    </derivirana_varijabla>
  </DomainObject.Predmet.ProtuStrankaListFormated>
  <DomainObject.Predmet.ProtuStrankaListFormatedOIB>
    <izvorni_sadrzaj>
      <item>SJEVERNO JADRANSKA ULAGANJA društvo s ograničenom odgovornošću za trgovinu, građenje i usluge, OIB 23257315128</item>
    </izvorni_sadrzaj>
    <derivirana_varijabla naziv="DomainObject.Predmet.ProtuStrankaListFormatedOIB_1">
      <item>SJEVERNO JADRANSKA ULAGANJA društvo s ograničenom odgovornošću za trgovinu, građenje i usluge, OIB 23257315128</item>
    </derivirana_varijabla>
  </DomainObject.Predmet.ProtuStrankaListFormatedOIB>
  <DomainObject.Predmet.ProtuStrankaListFormatedWithAdress>
    <izvorni_sadrzaj>
      <item>SJEVERNO JADRANSKA ULAGANJA društvo s ograničenom odgovornošću za trgovinu, građenje i usluge, Vijeća Europe 95, 32000 Vukovar</item>
    </izvorni_sadrzaj>
    <derivirana_varijabla naziv="DomainObject.Predmet.ProtuStrankaListFormatedWithAdress_1">
      <item>SJEVERNO JADRANSKA ULAGANJA društvo s ograničenom odgovornošću za trgovinu, građenje i usluge, Vijeća Europe 95, 32000 Vukovar</item>
    </derivirana_varijabla>
  </DomainObject.Predmet.ProtuStrankaListFormatedWithAdress>
  <DomainObject.Predmet.ProtuStrankaListFormatedWithAdressOIB>
    <izvorni_sadrzaj>
      <item>SJEVERNO JADRANSKA ULAGANJA društvo s ograničenom odgovornošću za trgovinu, građenje i usluge, OIB 23257315128, Vijeća Europe 95, 32000 Vukovar</item>
    </izvorni_sadrzaj>
    <derivirana_varijabla naziv="DomainObject.Predmet.ProtuStrankaListFormatedWithAdressOIB_1">
      <item>SJEVERNO JADRANSKA ULAGANJA društvo s ograničenom odgovornošću za trgovinu, građenje i usluge, OIB 23257315128, Vijeća Europe 95, 32000 Vukovar</item>
    </derivirana_varijabla>
  </DomainObject.Predmet.ProtuStrankaListFormatedWithAdressOIB>
  <DomainObject.Predmet.ProtuStrankaListNazivFormated>
    <izvorni_sadrzaj>
      <item>SJEVERNO JADRANSKA ULAGANJA društvo s ograničenom odgovornošću za trgovinu, građenje i usluge</item>
    </izvorni_sadrzaj>
    <derivirana_varijabla naziv="DomainObject.Predmet.ProtuStrankaListNazivFormated_1">
      <item>SJEVERNO JADRANSKA ULAGANJA društvo s ograničenom odgovornošću za trgovinu, građenje i usluge</item>
    </derivirana_varijabla>
  </DomainObject.Predmet.ProtuStrankaListNazivFormated>
  <DomainObject.Predmet.ProtuStrankaListNazivFormatedOIB>
    <izvorni_sadrzaj>
      <item>SJEVERNO JADRANSKA ULAGANJA društvo s ograničenom odgovornošću za trgovinu, građenje i usluge, OIB 23257315128</item>
    </izvorni_sadrzaj>
    <derivirana_varijabla naziv="DomainObject.Predmet.ProtuStrankaListNazivFormatedOIB_1">
      <item>SJEVERNO JADRANSKA ULAGANJA društvo s ograničenom odgovornošću za trgovinu, građenje i usluge, OIB 23257315128</item>
    </derivirana_varijabla>
  </DomainObject.Predmet.ProtuStrankaListNazivFormatedOIB>
  <DomainObject.Predmet.OstaliListFormated>
    <izvorni_sadrzaj>
      <item>Josip Crnčić</item>
    </izvorni_sadrzaj>
    <derivirana_varijabla naziv="DomainObject.Predmet.OstaliListFormated_1">
      <item>Josip Crnčić</item>
    </derivirana_varijabla>
  </DomainObject.Predmet.OstaliListFormated>
  <DomainObject.Predmet.OstaliListFormatedOIB>
    <izvorni_sadrzaj>
      <item>Josip Crnčić, OIB 04259197808</item>
    </izvorni_sadrzaj>
    <derivirana_varijabla naziv="DomainObject.Predmet.OstaliListFormatedOIB_1">
      <item>Josip Crnčić, OIB 04259197808</item>
    </derivirana_varijabla>
  </DomainObject.Predmet.OstaliListFormatedOIB>
  <DomainObject.Predmet.OstaliListFormatedWithAdress>
    <izvorni_sadrzaj>
      <item>Josip Crnčić, Hlapa 21, 51511 Hlapa</item>
    </izvorni_sadrzaj>
    <derivirana_varijabla naziv="DomainObject.Predmet.OstaliListFormatedWithAdress_1">
      <item>Josip Crnčić, Hlapa 21, 51511 Hlapa</item>
    </derivirana_varijabla>
  </DomainObject.Predmet.OstaliListFormatedWithAdress>
  <DomainObject.Predmet.OstaliListFormatedWithAdressOIB>
    <izvorni_sadrzaj>
      <item>Josip Crnčić, OIB 04259197808, Hlapa 21, 51511 Hlapa</item>
    </izvorni_sadrzaj>
    <derivirana_varijabla naziv="DomainObject.Predmet.OstaliListFormatedWithAdressOIB_1">
      <item>Josip Crnčić, OIB 04259197808, Hlapa 21, 51511 Hlapa</item>
    </derivirana_varijabla>
  </DomainObject.Predmet.OstaliListFormatedWithAdressOIB>
  <DomainObject.Predmet.OstaliListNazivFormated>
    <izvorni_sadrzaj>
      <item>Josip Crnčić</item>
    </izvorni_sadrzaj>
    <derivirana_varijabla naziv="DomainObject.Predmet.OstaliListNazivFormated_1">
      <item>Josip Crnčić</item>
    </derivirana_varijabla>
  </DomainObject.Predmet.OstaliListNazivFormated>
  <DomainObject.Predmet.OstaliListNazivFormatedOIB>
    <izvorni_sadrzaj>
      <item>Josip Crnčić, OIB 04259197808</item>
    </izvorni_sadrzaj>
    <derivirana_varijabla naziv="DomainObject.Predmet.OstaliListNazivFormatedOIB_1">
      <item>Josip Crnčić, OIB 04259197808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SJEVERNO JADRANSKA ULAGANJA društvo s ograničenom odgovornošću za trgovinu, građenje i usluge</izvorni_sadrzaj>
    <derivirana_varijabla naziv="DomainObject.Predmet.ProtustrankaIDrugi_1">SJEVERNO JADRANSKA ULAGANJA društvo s ograničenom odgovornošću za trgovinu, građenje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SJEVERNO JADRANSKA ULAGANJA društvo s ograničenom odgovornošću za trgovinu, građenje i usluge, OIB 23257315128, Vijeća Europe 95, 32000 Vukovar</izvorni_sadrzaj>
    <derivirana_varijabla naziv="DomainObject.Predmet.ProtustrankaIDrugiAdressOIB_1">SJEVERNO JADRANSKA ULAGANJA društvo s ograničenom odgovornošću za trgovinu, građenje i usluge, OIB 23257315128, Vijeća Europe 95,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SJEVERNO JADRANSKA ULAGANJA društvo s ograničenom odgovornošću za trgovinu, građenje i usluge</item>
      <item>Josip Crnčić</item>
    </izvorni_sadrzaj>
    <derivirana_varijabla naziv="DomainObject.Predmet.SudioniciListNaziv_1">
      <item>FINA RC OSIJEK</item>
      <item>SJEVERNO JADRANSKA ULAGANJA društvo s ograničenom odgovornošću za trgovinu, građenje i usluge</item>
      <item>Josip Crnčić</item>
    </derivirana_varijabla>
  </DomainObject.Predmet.SudioniciListNaziv>
  <DomainObject.Predmet.SudioniciListAdressOIB>
    <izvorni_sadrzaj>
      <item>FINA RC OSIJEK, OIB 85821130368</item>
      <item>SJEVERNO JADRANSKA ULAGANJA društvo s ograničenom odgovornošću za trgovinu, građenje i usluge, OIB 23257315128, Vijeća Europe 95,32000 Vukovar</item>
      <item>Josip Crnčić, OIB 04259197808, Hlapa 21,51511 Hlapa</item>
    </izvorni_sadrzaj>
    <derivirana_varijabla naziv="DomainObject.Predmet.SudioniciListAdressOIB_1">
      <item>FINA RC OSIJEK, OIB 85821130368</item>
      <item>SJEVERNO JADRANSKA ULAGANJA društvo s ograničenom odgovornošću za trgovinu, građenje i usluge, OIB 23257315128, Vijeća Europe 95,32000 Vukovar</item>
      <item>Josip Crnčić, OIB 04259197808, Hlapa 21,51511 Hlapa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23257315128</item>
      <item>, OIB 04259197808</item>
    </izvorni_sadrzaj>
    <derivirana_varijabla naziv="DomainObject.Predmet.SudioniciListNazivOIB_1">
      <item>, OIB 85821130368</item>
      <item>, OIB 23257315128</item>
      <item>, OIB 04259197808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2049</properties:Characters>
  <properties:Lines>50</properties:Lines>
  <properties:Paragraphs>16</properties:Paragraphs>
  <properties:TotalTime>3</properties:TotalTime>
  <properties:ScaleCrop>false</properties:ScaleCrop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2017-12-04T07:51:00Z</dcterms:created>
  <dc:creator>Snježana Markotić Jurić</dc:creator>
  <dc:description/>
  <cp:keywords/>
  <cp:lastModifiedBy>Snježana Markotić Jurić</cp:lastModifiedBy>
  <cp:lastPrinted>2017-12-04T07:51:00Z</cp:lastPrinted>
  <dcterms:modified xmlns:xsi="http://www.w3.org/2001/XMLSchema-instance" xsi:type="dcterms:W3CDTF">2017-12-05T08:30:00Z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