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b017" w14:paraId="c87b017" w:rsidRDefault="002D77B4" w:rsidP="00597F65" w:rsidR="00597F65">
      <w:pPr>
        <w:jc w:val="right"/>
        <w15:collapsed w:val="false"/>
      </w:pPr>
      <w:r>
        <w:t xml:space="preserve">Broj: </w:t>
      </w:r>
      <w:r w:rsidR="00CF11BD">
        <w:t xml:space="preserve">6 </w:t>
      </w:r>
      <w:r>
        <w:t>St-</w:t>
      </w:r>
      <w:r w:rsidR="008F60FC">
        <w:t>1143/18-9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26A6F">
        <w:t xml:space="preserve">RH MF Porezna uprava zastupani po ŽDO Osijek, za otvaranje stečajnog postupka nad dužnikom </w:t>
      </w:r>
      <w:r w:rsidR="008F60FC" w:rsidRPr="008F60FC">
        <w:rPr>
          <w:b/>
        </w:rPr>
        <w:t>MIVIT-ING d.o.o. za proizvodnju, trgovinu, ugostiteljstvo, građenje i usluge putničke agencije, OIB: 86257920190, MBS: 020037503, Ogulin, Bukovica 5</w:t>
      </w:r>
      <w:r w:rsidR="00555D95" w:rsidRPr="00A5396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8F60FC">
        <w:t>25. rujna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8F60FC" w:rsidRPr="008F60FC">
        <w:rPr>
          <w:b/>
        </w:rPr>
        <w:t>MIVIT-ING d.o.o. za proizvodnju, trgovinu, ugostiteljstvo, građenje i usluge putničke agencije, OIB: 86257920190, MBS: 020037503, Ogulin, Bukovica 5</w:t>
      </w:r>
      <w:r w:rsidRPr="004004FE">
        <w:rPr>
          <w:b/>
        </w:rPr>
        <w:t>.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F60FC">
        <w:rPr>
          <w:b/>
        </w:rPr>
        <w:t>14. studenog 2018. g. u 11,00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C43EB" w:rsidR="003768C2" w:rsidRPr="00CC43E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A53960">
        <w:t xml:space="preserve"> </w:t>
      </w:r>
      <w:r w:rsidR="00A53960" w:rsidRPr="00267375">
        <w:rPr>
          <w:b/>
        </w:rPr>
        <w:t xml:space="preserve">Vinko Ljubičić, Osijek, </w:t>
      </w:r>
      <w:proofErr w:type="spellStart"/>
      <w:r w:rsidR="00A53960" w:rsidRPr="00267375">
        <w:rPr>
          <w:b/>
        </w:rPr>
        <w:t>Orljavska</w:t>
      </w:r>
      <w:proofErr w:type="spellEnd"/>
      <w:r w:rsidR="00A53960" w:rsidRPr="00267375">
        <w:rPr>
          <w:b/>
        </w:rPr>
        <w:t xml:space="preserve"> 4a, OIB: 91327367435</w:t>
      </w:r>
      <w:r w:rsidR="00A53960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>Predlagatelj –</w:t>
      </w:r>
      <w:r w:rsidR="008564FF">
        <w:t xml:space="preserve"> RH MF Porezna uprava zastupana po ŽDO Osijek </w:t>
      </w:r>
      <w:r w:rsidR="00B72723">
        <w:t>podni</w:t>
      </w:r>
      <w:r w:rsidR="00B54A3E">
        <w:t>o je</w:t>
      </w:r>
      <w:r w:rsidR="008564FF">
        <w:t xml:space="preserve"> </w:t>
      </w:r>
      <w:r w:rsidR="004B76D3">
        <w:t xml:space="preserve">dana </w:t>
      </w:r>
      <w:r w:rsidR="008F60FC">
        <w:t xml:space="preserve">8. lipnja </w:t>
      </w:r>
      <w:r w:rsidR="004004FE">
        <w:t>2018</w:t>
      </w:r>
      <w:r w:rsidR="00B54A3E">
        <w:t>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8F60FC" w:rsidRPr="008F60FC">
        <w:rPr>
          <w:b/>
        </w:rPr>
        <w:t>MIVIT-ING d.o.o. za proizvodnju, trgovinu, ugostiteljstvo, građenje i usluge putničke agencije, OIB: 86257920190, MBS: 020037503, Ogulin, Bukovica 5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C26A6F" w:rsidP="005173F9" w:rsidR="00C26A6F">
      <w:pPr>
        <w:pStyle w:val="Tijeloteksta"/>
      </w:pPr>
    </w:p>
    <w:p w:rsidRDefault="005173F9" w:rsidP="005173F9" w:rsidR="005173F9">
      <w:pPr>
        <w:pStyle w:val="Tijeloteksta"/>
      </w:pPr>
    </w:p>
    <w:p w:rsidRDefault="008F60FC" w:rsidP="008F60FC" w:rsidR="008F60FC">
      <w:pPr>
        <w:jc w:val="right"/>
      </w:pPr>
      <w:r>
        <w:t>Broj: 6 St-1143/18-9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31464B">
        <w:t xml:space="preserve">Porezna uprava navodi da prema dužniku </w:t>
      </w:r>
      <w:r w:rsidR="004004FE">
        <w:t>ima</w:t>
      </w:r>
      <w:r w:rsidR="0031464B">
        <w:t xml:space="preserve"> tražbinu u iznosu od </w:t>
      </w:r>
      <w:r w:rsidR="008F60FC">
        <w:t>642.189,69</w:t>
      </w:r>
      <w:r w:rsidR="0031464B">
        <w:t xml:space="preserve"> kn te da kod dužnika postoji stečajni razlog </w:t>
      </w:r>
      <w:r w:rsidR="00A53960">
        <w:t xml:space="preserve">zato što u </w:t>
      </w:r>
      <w:r w:rsidR="00C26A6F">
        <w:t>Očevidniku redoslijeda osnova za plaćanje</w:t>
      </w:r>
      <w:r w:rsidR="00F62684">
        <w:t xml:space="preserve"> ima evidentiranih neizvršenih osnova za plaćanje u razdoblju dužem od 60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CC43EB" w:rsidP="005173F9" w:rsidR="00CC43EB">
      <w:pPr>
        <w:ind w:firstLine="708"/>
        <w:jc w:val="both"/>
      </w:pPr>
    </w:p>
    <w:p w:rsidRDefault="005173F9" w:rsidP="00CC43EB" w:rsidR="005173F9">
      <w:pPr>
        <w:jc w:val="both"/>
      </w:pPr>
      <w:r>
        <w:t xml:space="preserve"> </w:t>
      </w:r>
      <w:r w:rsidR="00CC43EB">
        <w:tab/>
      </w:r>
      <w:r>
        <w:t xml:space="preserve">Također, temeljem čl. 115. st. 2. citiranog zakona imenovan je privremeni stečajni upravitelj u osobi </w:t>
      </w:r>
      <w:r w:rsidR="00A53960" w:rsidRPr="00267375">
        <w:rPr>
          <w:b/>
        </w:rPr>
        <w:t xml:space="preserve">Vinko Ljubičić, Osijek, </w:t>
      </w:r>
      <w:proofErr w:type="spellStart"/>
      <w:r w:rsidR="00A53960" w:rsidRPr="00267375">
        <w:rPr>
          <w:b/>
        </w:rPr>
        <w:t>Orljavska</w:t>
      </w:r>
      <w:proofErr w:type="spellEnd"/>
      <w:r w:rsidR="00A53960" w:rsidRPr="00267375">
        <w:rPr>
          <w:b/>
        </w:rPr>
        <w:t xml:space="preserve"> 4a, OIB: 91327367435</w:t>
      </w:r>
      <w:r w:rsidR="00A53960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8F60FC">
        <w:t>25.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CF11BD" w:rsidRPr="00A53960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A53960" w:rsidRPr="00A53960">
        <w:t xml:space="preserve">Vinko Ljubičić, Osijek, </w:t>
      </w:r>
      <w:proofErr w:type="spellStart"/>
      <w:r w:rsidR="00A53960" w:rsidRPr="00A53960">
        <w:t>Orljavska</w:t>
      </w:r>
      <w:proofErr w:type="spellEnd"/>
      <w:r w:rsidR="00A53960" w:rsidRPr="00A53960">
        <w:t xml:space="preserve"> 4a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8F60FC">
        <w:t>14.11.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764" w:rsidR="006C1764">
      <w:r>
        <w:separator/>
      </w:r>
    </w:p>
  </w:endnote>
  <w:endnote w:id="0" w:type="continuationSeparator">
    <w:p w:rsidRDefault="006C1764" w:rsidR="006C1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764" w:rsidR="006C1764">
      <w:r>
        <w:separator/>
      </w:r>
    </w:p>
  </w:footnote>
  <w:footnote w:id="0" w:type="continuationSeparator">
    <w:p w:rsidRDefault="006C1764" w:rsidR="006C17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46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491B"/>
    <w:rsid w:val="001A6201"/>
    <w:rsid w:val="001B5E31"/>
    <w:rsid w:val="001E75FC"/>
    <w:rsid w:val="002142C7"/>
    <w:rsid w:val="00223C8E"/>
    <w:rsid w:val="0025782E"/>
    <w:rsid w:val="00264AE0"/>
    <w:rsid w:val="00291B9C"/>
    <w:rsid w:val="002D5985"/>
    <w:rsid w:val="002D77B4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04FE"/>
    <w:rsid w:val="004011EC"/>
    <w:rsid w:val="00447FD2"/>
    <w:rsid w:val="00466931"/>
    <w:rsid w:val="004806AD"/>
    <w:rsid w:val="004952D7"/>
    <w:rsid w:val="00497410"/>
    <w:rsid w:val="004B741D"/>
    <w:rsid w:val="004B76D3"/>
    <w:rsid w:val="004C5B9D"/>
    <w:rsid w:val="004D6D25"/>
    <w:rsid w:val="004E5065"/>
    <w:rsid w:val="004E7CD5"/>
    <w:rsid w:val="004F25AD"/>
    <w:rsid w:val="004F2674"/>
    <w:rsid w:val="00500BBD"/>
    <w:rsid w:val="00503ADE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C089F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1764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411C"/>
    <w:rsid w:val="00786C05"/>
    <w:rsid w:val="007C1241"/>
    <w:rsid w:val="007C7E62"/>
    <w:rsid w:val="007F7F5B"/>
    <w:rsid w:val="0080666F"/>
    <w:rsid w:val="00844DCC"/>
    <w:rsid w:val="00845777"/>
    <w:rsid w:val="00850A85"/>
    <w:rsid w:val="008564FF"/>
    <w:rsid w:val="008737C5"/>
    <w:rsid w:val="00891BF4"/>
    <w:rsid w:val="008F60FC"/>
    <w:rsid w:val="009001D6"/>
    <w:rsid w:val="00906032"/>
    <w:rsid w:val="00914EB4"/>
    <w:rsid w:val="00926DED"/>
    <w:rsid w:val="00935547"/>
    <w:rsid w:val="009505E8"/>
    <w:rsid w:val="009546A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53960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72723"/>
    <w:rsid w:val="00B96D02"/>
    <w:rsid w:val="00BC33DE"/>
    <w:rsid w:val="00BF5580"/>
    <w:rsid w:val="00C008D6"/>
    <w:rsid w:val="00C060B0"/>
    <w:rsid w:val="00C15361"/>
    <w:rsid w:val="00C26A6F"/>
    <w:rsid w:val="00C473BD"/>
    <w:rsid w:val="00C84F12"/>
    <w:rsid w:val="00C9197B"/>
    <w:rsid w:val="00CA5EA9"/>
    <w:rsid w:val="00CB7AB0"/>
    <w:rsid w:val="00CC43EB"/>
    <w:rsid w:val="00CF11BD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62684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6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46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6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6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6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6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46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6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6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6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St-1143/2018</izvorni_sadrzaj>
    <derivirana_varijabla naziv="DomainObject.Predmet.OznakaBroj_1">St-1143/2018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MIVIT-ING d.o.o.</izvorni_sadrzaj>
    <derivirana_varijabla naziv="DomainObject.Predmet.ProtustrankaFormated_1">  MIVIT-ING d.o.o.</derivirana_varijabla>
  </DomainObject.Predmet.ProtustrankaFormated>
  <DomainObject.Predmet.ProtustrankaFormatedOIB>
    <izvorni_sadrzaj>  MIVIT-ING d.o.o., OIB 86257920190</izvorni_sadrzaj>
    <derivirana_varijabla naziv="DomainObject.Predmet.ProtustrankaFormatedOIB_1">  MIVIT-ING d.o.o., OIB 86257920190</derivirana_varijabla>
  </DomainObject.Predmet.ProtustrankaFormatedOIB>
  <DomainObject.Predmet.ProtustrankaFormatedWithAdress>
    <izvorni_sadrzaj> MIVIT-ING d.o.o., Bukovica 5, 47300 Ogulin</izvorni_sadrzaj>
    <derivirana_varijabla naziv="DomainObject.Predmet.ProtustrankaFormatedWithAdress_1"> MIVIT-ING d.o.o., Bukovica 5, 47300 Ogulin</derivirana_varijabla>
  </DomainObject.Predmet.ProtustrankaFormatedWithAdress>
  <DomainObject.Predmet.ProtustrankaFormatedWithAdressOIB>
    <izvorni_sadrzaj> MIVIT-ING d.o.o., OIB 86257920190, Bukovica 5, 47300 Ogulin</izvorni_sadrzaj>
    <derivirana_varijabla naziv="DomainObject.Predmet.ProtustrankaFormatedWithAdressOIB_1"> MIVIT-ING d.o.o., OIB 86257920190, Bukovica 5, 47300 Ogulin</derivirana_varijabla>
  </DomainObject.Predmet.ProtustrankaFormatedWithAdressOIB>
  <DomainObject.Predmet.ProtustrankaWithAdress>
    <izvorni_sadrzaj>MIVIT-ING d.o.o. Bukovica 5, 47300 Ogulin</izvorni_sadrzaj>
    <derivirana_varijabla naziv="DomainObject.Predmet.ProtustrankaWithAdress_1">MIVIT-ING d.o.o. Bukovica 5, 47300 Ogulin</derivirana_varijabla>
  </DomainObject.Predmet.ProtustrankaWithAdress>
  <DomainObject.Predmet.ProtustrankaWithAdressOIB>
    <izvorni_sadrzaj>MIVIT-ING d.o.o., OIB 86257920190, Bukovica 5, 47300 Ogulin</izvorni_sadrzaj>
    <derivirana_varijabla naziv="DomainObject.Predmet.ProtustrankaWithAdressOIB_1">MIVIT-ING d.o.o., OIB 86257920190, Bukovica 5, 47300 Ogulin</derivirana_varijabla>
  </DomainObject.Predmet.ProtustrankaWithAdressOIB>
  <DomainObject.Predmet.ProtustrankaNazivFormated>
    <izvorni_sadrzaj>MIVIT-ING d.o.o.</izvorni_sadrzaj>
    <derivirana_varijabla naziv="DomainObject.Predmet.ProtustrankaNazivFormated_1">MIVIT-ING d.o.o.</derivirana_varijabla>
  </DomainObject.Predmet.ProtustrankaNazivFormated>
  <DomainObject.Predmet.ProtustrankaNazivFormatedOIB>
    <izvorni_sadrzaj>MIVIT-ING d.o.o., OIB 86257920190</izvorni_sadrzaj>
    <derivirana_varijabla naziv="DomainObject.Predmet.ProtustrankaNazivFormatedOIB_1">MIVIT-ING d.o.o., OIB 86257920190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Karlovac</izvorni_sadrzaj>
    <derivirana_varijabla naziv="DomainObject.Predmet.StrankaFormated_1">  RH MF Područni ured Karlovac</derivirana_varijabla>
  </DomainObject.Predmet.StrankaFormated>
  <DomainObject.Predmet.StrankaFormatedOIB>
    <izvorni_sadrzaj>  RH MF Područni ured Karlovac, OIB 18683136487</izvorni_sadrzaj>
    <derivirana_varijabla naziv="DomainObject.Predmet.StrankaFormatedOIB_1">  RH MF Područni ured Karlovac, OIB 18683136487</derivirana_varijabla>
  </DomainObject.Predmet.StrankaFormatedOIB>
  <DomainObject.Predmet.StrankaFormatedWithAdress>
    <izvorni_sadrzaj> RH MF Područni ured Karlovac</izvorni_sadrzaj>
    <derivirana_varijabla naziv="DomainObject.Predmet.StrankaFormatedWithAdress_1"> RH MF Područni ured Karlovac</derivirana_varijabla>
  </DomainObject.Predmet.StrankaFormatedWithAdress>
  <DomainObject.Predmet.StrankaFormatedWithAdressOIB>
    <izvorni_sadrzaj> RH MF Područni ured Karlovac, OIB 18683136487</izvorni_sadrzaj>
    <derivirana_varijabla naziv="DomainObject.Predmet.StrankaFormatedWithAdressOIB_1"> RH MF Područni ured Karlovac, OIB 18683136487</derivirana_varijabla>
  </DomainObject.Predmet.StrankaFormatedWithAdressOIB>
  <DomainObject.Predmet.StrankaWithAdress>
    <izvorni_sadrzaj>RH MF Područni ured Karlovac </izvorni_sadrzaj>
    <derivirana_varijabla naziv="DomainObject.Predmet.StrankaWithAdress_1">RH MF Područni ured Karlovac </derivirana_varijabla>
  </DomainObject.Predmet.StrankaWithAdress>
  <DomainObject.Predmet.StrankaWithAdressOIB>
    <izvorni_sadrzaj>RH MF Područni ured Karlovac, OIB 18683136487</izvorni_sadrzaj>
    <derivirana_varijabla naziv="DomainObject.Predmet.StrankaWithAdressOIB_1">RH MF Područni ured Karlovac, OIB 18683136487</derivirana_varijabla>
  </DomainObject.Predmet.StrankaWithAdressOIB>
  <DomainObject.Predmet.StrankaNazivFormated>
    <izvorni_sadrzaj>RH MF Područni ured Karlovac</izvorni_sadrzaj>
    <derivirana_varijabla naziv="DomainObject.Predmet.StrankaNazivFormated_1">RH MF Područni ured Karlovac</derivirana_varijabla>
  </DomainObject.Predmet.StrankaNazivFormated>
  <DomainObject.Predmet.StrankaNazivFormatedOIB>
    <izvorni_sadrzaj>RH MF Područni ured Karlovac, OIB 18683136487</izvorni_sadrzaj>
    <derivirana_varijabla naziv="DomainObject.Predmet.StrankaNazivFormatedOIB_1">RH MF Područni ured Karlovac,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Karlovac</item>
    </izvorni_sadrzaj>
    <derivirana_varijabla naziv="DomainObject.Predmet.StrankaListFormated_1">
      <item>RH MF Područni ured Karlovac</item>
    </derivirana_varijabla>
  </DomainObject.Predmet.StrankaListFormated>
  <DomainObject.Predmet.StrankaListFormatedOIB>
    <izvorni_sadrzaj>
      <item>RH MF Područni ured Karlovac, OIB 18683136487</item>
    </izvorni_sadrzaj>
    <derivirana_varijabla naziv="DomainObject.Predmet.StrankaListFormatedOIB_1">
      <item>RH MF Područni ured Karlovac, OIB 18683136487</item>
    </derivirana_varijabla>
  </DomainObject.Predmet.StrankaListFormatedOIB>
  <DomainObject.Predmet.StrankaListFormatedWithAdress>
    <izvorni_sadrzaj>
      <item>RH MF Područni ured Karlovac</item>
    </izvorni_sadrzaj>
    <derivirana_varijabla naziv="DomainObject.Predmet.StrankaListFormatedWithAdress_1">
      <item>RH MF Područni ured Karlovac</item>
    </derivirana_varijabla>
  </DomainObject.Predmet.StrankaListFormatedWithAdress>
  <DomainObject.Predmet.StrankaListFormatedWithAdressOIB>
    <izvorni_sadrzaj>
      <item>RH MF Područni ured Karlovac, OIB 18683136487</item>
    </izvorni_sadrzaj>
    <derivirana_varijabla naziv="DomainObject.Predmet.StrankaListFormatedWithAdressOIB_1">
      <item>RH MF Područni ured Karlovac, OIB 18683136487</item>
    </derivirana_varijabla>
  </DomainObject.Predmet.StrankaListFormatedWithAdressOIB>
  <DomainObject.Predmet.StrankaListNazivFormated>
    <izvorni_sadrzaj>
      <item>RH MF Područni ured Karlovac</item>
    </izvorni_sadrzaj>
    <derivirana_varijabla naziv="DomainObject.Predmet.StrankaListNazivFormated_1">
      <item>RH MF Područni ured Karlovac</item>
    </derivirana_varijabla>
  </DomainObject.Predmet.StrankaListNazivFormated>
  <DomainObject.Predmet.StrankaListNazivFormatedOIB>
    <izvorni_sadrzaj>
      <item>RH MF Područni ured Karlovac, OIB 18683136487</item>
    </izvorni_sadrzaj>
    <derivirana_varijabla naziv="DomainObject.Predmet.StrankaListNazivFormatedOIB_1">
      <item>RH MF Područni ured Karlovac, OIB 18683136487</item>
    </derivirana_varijabla>
  </DomainObject.Predmet.StrankaListNazivFormatedOIB>
  <DomainObject.Predmet.ProtuStrankaListFormated>
    <izvorni_sadrzaj>
      <item>MIVIT-ING d.o.o.</item>
    </izvorni_sadrzaj>
    <derivirana_varijabla naziv="DomainObject.Predmet.ProtuStrankaListFormated_1">
      <item>MIVIT-ING d.o.o.</item>
    </derivirana_varijabla>
  </DomainObject.Predmet.ProtuStrankaListFormated>
  <DomainObject.Predmet.ProtuStrankaListFormatedOIB>
    <izvorni_sadrzaj>
      <item>MIVIT-ING d.o.o., OIB 86257920190</item>
    </izvorni_sadrzaj>
    <derivirana_varijabla naziv="DomainObject.Predmet.ProtuStrankaListFormatedOIB_1">
      <item>MIVIT-ING d.o.o., OIB 86257920190</item>
    </derivirana_varijabla>
  </DomainObject.Predmet.ProtuStrankaListFormatedOIB>
  <DomainObject.Predmet.ProtuStrankaListFormatedWithAdress>
    <izvorni_sadrzaj>
      <item>MIVIT-ING d.o.o., Bukovica 5, 47300 Ogulin</item>
    </izvorni_sadrzaj>
    <derivirana_varijabla naziv="DomainObject.Predmet.ProtuStrankaListFormatedWithAdress_1">
      <item>MIVIT-ING d.o.o., Bukovica 5, 47300 Ogulin</item>
    </derivirana_varijabla>
  </DomainObject.Predmet.ProtuStrankaListFormatedWithAdress>
  <DomainObject.Predmet.ProtuStrankaListFormatedWithAdressOIB>
    <izvorni_sadrzaj>
      <item>MIVIT-ING d.o.o., OIB 86257920190, Bukovica 5, 47300 Ogulin</item>
    </izvorni_sadrzaj>
    <derivirana_varijabla naziv="DomainObject.Predmet.ProtuStrankaListFormatedWithAdressOIB_1">
      <item>MIVIT-ING d.o.o., OIB 86257920190, Bukovica 5, 47300 Ogulin</item>
    </derivirana_varijabla>
  </DomainObject.Predmet.ProtuStrankaListFormatedWithAdressOIB>
  <DomainObject.Predmet.ProtuStrankaListNazivFormated>
    <izvorni_sadrzaj>
      <item>MIVIT-ING d.o.o.</item>
    </izvorni_sadrzaj>
    <derivirana_varijabla naziv="DomainObject.Predmet.ProtuStrankaListNazivFormated_1">
      <item>MIVIT-ING d.o.o.</item>
    </derivirana_varijabla>
  </DomainObject.Predmet.ProtuStrankaListNazivFormated>
  <DomainObject.Predmet.ProtuStrankaListNazivFormatedOIB>
    <izvorni_sadrzaj>
      <item>MIVIT-ING d.o.o., OIB 86257920190</item>
    </izvorni_sadrzaj>
    <derivirana_varijabla naziv="DomainObject.Predmet.ProtuStrankaListNazivFormatedOIB_1">
      <item>MIVIT-ING d.o.o., OIB 86257920190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Karlovac</izvorni_sadrzaj>
    <derivirana_varijabla naziv="DomainObject.Predmet.StrankaIDrugi_1">RH MF Područni ured Karlovac</derivirana_varijabla>
  </DomainObject.Predmet.StrankaIDrugi>
  <DomainObject.Predmet.ProtustrankaIDrugi>
    <izvorni_sadrzaj>MIVIT-ING d.o.o.</izvorni_sadrzaj>
    <derivirana_varijabla naziv="DomainObject.Predmet.ProtustrankaIDrugi_1">MIVIT-ING d.o.o.</derivirana_varijabla>
  </DomainObject.Predmet.ProtustrankaIDrugi>
  <DomainObject.Predmet.StrankaIDrugiAdressOIB>
    <izvorni_sadrzaj>RH MF Područni ured Karlovac, OIB 18683136487</izvorni_sadrzaj>
    <derivirana_varijabla naziv="DomainObject.Predmet.StrankaIDrugiAdressOIB_1">RH MF Područni ured Karlovac, OIB 18683136487</derivirana_varijabla>
  </DomainObject.Predmet.StrankaIDrugiAdressOIB>
  <DomainObject.Predmet.ProtustrankaIDrugiAdressOIB>
    <izvorni_sadrzaj>MIVIT-ING d.o.o., OIB 86257920190, Bukovica 5, 47300 Ogulin</izvorni_sadrzaj>
    <derivirana_varijabla naziv="DomainObject.Predmet.ProtustrankaIDrugiAdressOIB_1">MIVIT-ING d.o.o., OIB 86257920190, Bukovica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MIVIT-ING d.o.o.</item>
      <item>RH MF Područni ured Karlovac</item>
    </izvorni_sadrzaj>
    <derivirana_varijabla naziv="DomainObject.Predmet.SudioniciListNaziv_1">
      <item>MIVIT-ING d.o.o.</item>
      <item>RH MF Područni ured Karlovac</item>
    </derivirana_varijabla>
  </DomainObject.Predmet.SudioniciListNaziv>
  <DomainObject.Predmet.SudioniciListAdressOIB>
    <izvorni_sadrzaj>
      <item>MIVIT-ING d.o.o., OIB 86257920190, Bukovica 5,47300 Ogulin</item>
      <item>RH MF Područni ured Karlovac, OIB 18683136487</item>
    </izvorni_sadrzaj>
    <derivirana_varijabla naziv="DomainObject.Predmet.SudioniciListAdressOIB_1">
      <item>MIVIT-ING d.o.o., OIB 86257920190, Bukovica 5,47300 Ogulin</item>
      <item>RH MF Područni ured Karlovac,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86257920190</item>
      <item>, OIB 18683136487</item>
    </izvorni_sadrzaj>
    <derivirana_varijabla naziv="DomainObject.Predmet.SudioniciListNazivOIB_1">
      <item>, OIB 86257920190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FD949-7FF4-496E-8363-B84EEC6BE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473</properties:Words>
  <properties:Characters>2673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2018-07-02T06:27:00Z</dcterms:created>
  <dc:creator>hermanj</dc:creator>
  <cp:lastModifiedBy>Danijela Sekulić</cp:lastModifiedBy>
  <cp:lastPrinted>2018-09-25T11:34:00Z</cp:lastPrinted>
  <dcterms:modified xmlns:xsi="http://www.w3.org/2001/XMLSchema-instance" xsi:type="dcterms:W3CDTF">2018-09-25T11:35:00Z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(PU-LJUBIČIĆ.docx)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