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440C82">
                    <w:rPr>
                      <w:sz w:val="22"/>
                      <w:szCs w:val="22"/>
                    </w:rPr>
                    <w:t>St-440/18-5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a2ae5f7" w14:paraId="a2ae5f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proofErr w:type="spellStart"/>
      <w:r w:rsidR="00440C82">
        <w:t>SMart</w:t>
      </w:r>
      <w:proofErr w:type="spellEnd"/>
      <w:r w:rsidR="00440C82">
        <w:t xml:space="preserve"> PANO jednostavno društvo s ograničenom odgovornošću za trgovinu i usluge, Zagreb, Dragutina Golika 63, MBS: 080904092, OIB: 36885666346</w:t>
      </w:r>
      <w:r w:rsidR="0069459D">
        <w:t xml:space="preserve">, </w:t>
      </w:r>
      <w:r w:rsidR="00B54459">
        <w:t xml:space="preserve"> </w:t>
      </w:r>
      <w:r w:rsidR="00440C82">
        <w:t xml:space="preserve">  dana 30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proofErr w:type="spellStart"/>
      <w:r w:rsidR="00440C82">
        <w:t>SMart</w:t>
      </w:r>
      <w:proofErr w:type="spellEnd"/>
      <w:r w:rsidR="00440C82">
        <w:t xml:space="preserve"> PANO jednostavno društvo s ograničenom odgovornošću za trgovinu i usluge, Zagreb, Dragutina Golika 63, MBS: 080904092, OIB: 36885666346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440C82">
        <w:t xml:space="preserve">Maša </w:t>
      </w:r>
      <w:proofErr w:type="spellStart"/>
      <w:r w:rsidR="00440C82">
        <w:t>Šoštarko</w:t>
      </w:r>
      <w:proofErr w:type="spellEnd"/>
      <w:r w:rsidR="00440C82">
        <w:t>, Brodska 26, Osijek, OIB: 30793582245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proofErr w:type="spellStart"/>
      <w:r w:rsidR="00440C82">
        <w:t>SMart</w:t>
      </w:r>
      <w:proofErr w:type="spellEnd"/>
      <w:r w:rsidR="00440C82">
        <w:t xml:space="preserve"> PANO jednostavno društvo s ograničenom odgovornošću za trgovinu i usluge, Zagreb, Dragutina Golika 63, MBS: 080904092, OIB: 36885666346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440C82">
        <w:rPr>
          <w:bCs/>
        </w:rPr>
        <w:t>1</w:t>
      </w:r>
      <w:r w:rsidR="00093B50">
        <w:rPr>
          <w:bCs/>
        </w:rPr>
        <w:t xml:space="preserve">. </w:t>
      </w:r>
      <w:r w:rsidR="00440C82">
        <w:rPr>
          <w:bCs/>
        </w:rPr>
        <w:t>veljače  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440C82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440C82">
        <w:rPr>
          <w:bCs/>
        </w:rPr>
        <w:t xml:space="preserve"> </w:t>
      </w:r>
      <w:proofErr w:type="spellStart"/>
      <w:r w:rsidR="00440C82">
        <w:rPr>
          <w:bCs/>
        </w:rPr>
        <w:t>Ur.broj</w:t>
      </w:r>
      <w:proofErr w:type="spellEnd"/>
      <w:r w:rsidR="00440C82">
        <w:rPr>
          <w:bCs/>
        </w:rPr>
        <w:t>: 04-06-18</w:t>
      </w:r>
      <w:r w:rsidR="009515A0">
        <w:rPr>
          <w:bCs/>
        </w:rPr>
        <w:t>-</w:t>
      </w:r>
      <w:r w:rsidR="00440C82">
        <w:rPr>
          <w:bCs/>
        </w:rPr>
        <w:t>487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40C82">
        <w:rPr>
          <w:bCs/>
        </w:rPr>
        <w:t>3</w:t>
      </w:r>
      <w:r w:rsidR="00B37F82">
        <w:rPr>
          <w:bCs/>
        </w:rPr>
        <w:t>1</w:t>
      </w:r>
      <w:r w:rsidR="000C1B37">
        <w:rPr>
          <w:bCs/>
        </w:rPr>
        <w:t xml:space="preserve">. </w:t>
      </w:r>
      <w:r w:rsidR="00440C82">
        <w:rPr>
          <w:bCs/>
        </w:rPr>
        <w:t>siječnja   2018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proofErr w:type="spellStart"/>
      <w:r w:rsidR="00440C82">
        <w:t>SMart</w:t>
      </w:r>
      <w:proofErr w:type="spellEnd"/>
      <w:r w:rsidR="00440C82">
        <w:t xml:space="preserve"> PANO jednostavno društvo s ograničenom odgovornošću za trgovinu i usluge, Zagreb, Dragutina Golika 63, MBS: 080904092, OIB: 36885666346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440C82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St-440/18-5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40C82">
        <w:t>18</w:t>
      </w:r>
      <w:r w:rsidR="00057E16">
        <w:t xml:space="preserve">. </w:t>
      </w:r>
      <w:r w:rsidR="00440C82">
        <w:t>svib</w:t>
      </w:r>
      <w:r w:rsidR="00B37F82">
        <w:t>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440C82">
        <w:t>jem St-440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440C82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CB11D4"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440C82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28.11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5673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40C82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515A0"/>
    <w:rsid w:val="00990992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24D3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SMart PANO jednostavno društvo s ograničenom odgovornošću za trgovinu i usluge</izvorni_sadrzaj>
    <derivirana_varijabla naziv="DomainObject.Predmet.ProtustrankaFormated_1">  SMart PANO jednostavno društvo s ograničenom odgovornošću za trgovinu i usluge</derivirana_varijabla>
  </DomainObject.Predmet.ProtustrankaFormated>
  <DomainObject.Predmet.ProtustrankaFormatedOIB>
    <izvorni_sadrzaj>  SMart PANO jednostavno društvo s ograničenom odgovornošću za trgovinu i usluge, OIB 36885666346</izvorni_sadrzaj>
    <derivirana_varijabla naziv="DomainObject.Predmet.ProtustrankaFormatedOIB_1">  SMart PANO jednostavno društvo s ograničenom odgovornošću za trgovinu i usluge, OIB 36885666346</derivirana_varijabla>
  </DomainObject.Predmet.ProtustrankaFormatedOIB>
  <DomainObject.Predmet.ProtustrankaFormatedWithAdress>
    <izvorni_sadrzaj> SMart PANO jednostavno društvo s ograničenom odgovornošću za trgovinu i usluge, Dragutina Golika 63, 10000 Zagreb</izvorni_sadrzaj>
    <derivirana_varijabla naziv="DomainObject.Predmet.ProtustrankaFormatedWithAdress_1"> SMart PANO jednostavno društvo s ograničenom odgovornošću za trgovinu i usluge, Dragutina Golika 63, 10000 Zagreb</derivirana_varijabla>
  </DomainObject.Predmet.ProtustrankaFormatedWithAdress>
  <DomainObject.Predmet.ProtustrankaFormatedWithAdressOIB>
    <izvorni_sadrzaj> SMart PANO jednostavno društvo s ograničenom odgovornošću za trgovinu i usluge, OIB 36885666346, Dragutina Golika 63, 10000 Zagreb</izvorni_sadrzaj>
    <derivirana_varijabla naziv="DomainObject.Predmet.ProtustrankaFormatedWithAdressOIB_1"> SMart PANO jednostavno društvo s ograničenom odgovornošću za trgovinu i usluge, OIB 36885666346, Dragutina Golika 63, 10000 Zagreb</derivirana_varijabla>
  </DomainObject.Predmet.ProtustrankaFormatedWithAdressOIB>
  <DomainObject.Predmet.ProtustrankaWithAdress>
    <izvorni_sadrzaj>SMart PANO jednostavno društvo s ograničenom odgovornošću za trgovinu i usluge Dragutina Golika 63, 10000 Zagreb</izvorni_sadrzaj>
    <derivirana_varijabla naziv="DomainObject.Predmet.ProtustrankaWithAdress_1">SMart PANO jednostavno društvo s ograničenom odgovornošću za trgovinu i usluge Dragutina Golika 63, 10000 Zagreb</derivirana_varijabla>
  </DomainObject.Predmet.ProtustrankaWithAdress>
  <DomainObject.Predmet.ProtustrankaWithAdressOIB>
    <izvorni_sadrzaj>SMart PANO jednostavno društvo s ograničenom odgovornošću za trgovinu i usluge, OIB 36885666346, Dragutina Golika 63, 10000 Zagreb</izvorni_sadrzaj>
    <derivirana_varijabla naziv="DomainObject.Predmet.ProtustrankaWithAdressOIB_1">SMart PANO jednostavno društvo s ograničenom odgovornošću za trgovinu i usluge, OIB 36885666346, Dragutina Golika 63, 10000 Zagreb</derivirana_varijabla>
  </DomainObject.Predmet.ProtustrankaWithAdressOIB>
  <DomainObject.Predmet.ProtustrankaNazivFormated>
    <izvorni_sadrzaj>SMart PANO jednostavno društvo s ograničenom odgovornošću za trgovinu i usluge</izvorni_sadrzaj>
    <derivirana_varijabla naziv="DomainObject.Predmet.ProtustrankaNazivFormated_1">SMart PANO jednostavno društvo s ograničenom odgovornošću za trgovinu i usluge</derivirana_varijabla>
  </DomainObject.Predmet.ProtustrankaNazivFormated>
  <DomainObject.Predmet.ProtustrankaNazivFormatedOIB>
    <izvorni_sadrzaj>SMart PANO jednostavno društvo s ograničenom odgovornošću za trgovinu i usluge, OIB 36885666346</izvorni_sadrzaj>
    <derivirana_varijabla naziv="DomainObject.Predmet.ProtustrankaNazivFormatedOIB_1">SMart PANO jednostavno društvo s ograničenom odgovornošću za trgovinu i usluge, OIB 36885666346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PANO jednostavno društvo s ograničenom odgovornošću za trgovinu i usluge</item>
    </izvorni_sadrzaj>
    <derivirana_varijabla naziv="DomainObject.Predmet.ProtuStrankaListFormated_1">
      <item>SMart PANO jednostavno društvo s ograničenom odgovornošću za trgovinu i usluge</item>
    </derivirana_varijabla>
  </DomainObject.Predmet.ProtuStrankaListFormated>
  <DomainObject.Predmet.ProtuStrankaListFormatedOIB>
    <izvorni_sadrzaj>
      <item>SMart PANO jednostavno društvo s ograničenom odgovornošću za trgovinu i usluge, OIB 36885666346</item>
    </izvorni_sadrzaj>
    <derivirana_varijabla naziv="DomainObject.Predmet.ProtuStrankaListFormatedOIB_1">
      <item>SMart PANO jednostavno društvo s ograničenom odgovornošću za trgovinu i usluge, OIB 36885666346</item>
    </derivirana_varijabla>
  </DomainObject.Predmet.ProtuStrankaListFormatedOIB>
  <DomainObject.Predmet.ProtuStrankaListFormatedWithAdress>
    <izvorni_sadrzaj>
      <item>SMart PANO jednostavno društvo s ograničenom odgovornošću za trgovinu i usluge, Dragutina Golika 63, 10000 Zagreb</item>
    </izvorni_sadrzaj>
    <derivirana_varijabla naziv="DomainObject.Predmet.ProtuStrankaListFormatedWithAdress_1">
      <item>SMart PANO jednostavno društvo s ograničenom odgovornošću za trgovinu i usluge, Dragutina Golika 63, 10000 Zagreb</item>
    </derivirana_varijabla>
  </DomainObject.Predmet.ProtuStrankaListFormatedWithAdress>
  <DomainObject.Predmet.ProtuStrankaListFormatedWithAdressOIB>
    <izvorni_sadrzaj>
      <item>SMart PANO jednostavno društvo s ograničenom odgovornošću za trgovinu i usluge, OIB 36885666346, Dragutina Golika 63, 10000 Zagreb</item>
    </izvorni_sadrzaj>
    <derivirana_varijabla naziv="DomainObject.Predmet.ProtuStrankaListFormatedWithAdressOIB_1">
      <item>SMart PANO jednostavno društvo s ograničenom odgovornošću za trgovinu i usluge, OIB 36885666346, Dragutina Golika 63, 10000 Zagreb</item>
    </derivirana_varijabla>
  </DomainObject.Predmet.ProtuStrankaListFormatedWithAdressOIB>
  <DomainObject.Predmet.ProtuStrankaListNazivFormated>
    <izvorni_sadrzaj>
      <item>SMart PANO jednostavno društvo s ograničenom odgovornošću za trgovinu i usluge</item>
    </izvorni_sadrzaj>
    <derivirana_varijabla naziv="DomainObject.Predmet.ProtuStrankaListNazivFormated_1">
      <item>SMart PANO jednostavno društvo s ograničenom odgovornošću za trgovinu i usluge</item>
    </derivirana_varijabla>
  </DomainObject.Predmet.ProtuStrankaListNazivFormated>
  <DomainObject.Predmet.ProtuStrankaListNazivFormatedOIB>
    <izvorni_sadrzaj>
      <item>SMart PANO jednostavno društvo s ograničenom odgovornošću za trgovinu i usluge, OIB 36885666346</item>
    </izvorni_sadrzaj>
    <derivirana_varijabla naziv="DomainObject.Predmet.ProtuStrankaListNazivFormatedOIB_1">
      <item>SMart PANO jednostavno društvo s ograničenom odgovornošću za trgovinu i usluge, OIB 36885666346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PANO jednostavno društvo s ograničenom odgovornošću za trgovinu i usluge</izvorni_sadrzaj>
    <derivirana_varijabla naziv="DomainObject.Predmet.ProtustrankaIDrugi_1">SMart PANO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PANO jednostavno društvo s ograničenom odgovornošću za trgovinu i usluge, OIB 36885666346, Dragutina Golika 63, 10000 Zagreb</izvorni_sadrzaj>
    <derivirana_varijabla naziv="DomainObject.Predmet.ProtustrankaIDrugiAdressOIB_1">SMart PANO jednostavno društvo s ograničenom odgovornošću za trgovinu i usluge, OIB 36885666346, Dragutina Golika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PANO jednostavno društvo s ograničenom odgovornošću za trgovinu i usluge</item>
      <item>FINA Regionalni centar Zagreb</item>
    </izvorni_sadrzaj>
    <derivirana_varijabla naziv="DomainObject.Predmet.SudioniciListNaziv_1">
      <item>SMart PANO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SMart PANO jednostavno društvo s ograničenom odgovornošću za trgovinu i usluge, OIB 36885666346, Dragutina Golika 63,10000 Zagreb</item>
      <item>FINA Regionalni centar Zagreb, OIB 85821130368, Trg svibanjskih žrtava 1995. 1,10000 Zagreb</item>
    </izvorni_sadrzaj>
    <derivirana_varijabla naziv="DomainObject.Predmet.SudioniciListAdressOIB_1">
      <item>SMart PANO jednostavno društvo s ograničenom odgovornošću za trgovinu i usluge, OIB 36885666346, Dragutina Golika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36885666346</item>
      <item>, OIB 85821130368</item>
    </izvorni_sadrzaj>
    <derivirana_varijabla naziv="DomainObject.Predmet.SudioniciListNazivOIB_1">
      <item>, OIB 36885666346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89316-F073-464D-BD75-79BB0FD10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3342</properties:Characters>
  <properties:Lines>100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2018-08-30T10:52:00Z</dcterms:created>
  <dc:creator>Snježana Andrijanić</dc:creator>
  <cp:lastModifiedBy>Gordana Harc</cp:lastModifiedBy>
  <cp:lastPrinted>2018-08-30T10:50:00Z</cp:lastPrinted>
  <dcterms:modified xmlns:xsi="http://www.w3.org/2001/XMLSchema-instance" xsi:type="dcterms:W3CDTF">2018-08-30T10:54:00Z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St-440-18-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